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06/relationships/ui/extensibility" Target="customUI/customUI.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41508E5" w14:textId="77777777" w:rsidR="00B92F57" w:rsidRDefault="00B92F57" w:rsidP="00B92F57">
      <w:pPr>
        <w:pStyle w:val="Cover2"/>
        <w:jc w:val="center"/>
      </w:pPr>
    </w:p>
    <w:p w14:paraId="260313B5" w14:textId="77777777" w:rsidR="00B92F57" w:rsidRDefault="00B92F57" w:rsidP="00B92F57">
      <w:pPr>
        <w:pStyle w:val="Cover2"/>
        <w:jc w:val="center"/>
      </w:pPr>
    </w:p>
    <w:p w14:paraId="5F17CA6A" w14:textId="77777777" w:rsidR="00B92F57" w:rsidRDefault="00B92F57" w:rsidP="00B92F57">
      <w:pPr>
        <w:pStyle w:val="Cover2"/>
        <w:jc w:val="center"/>
      </w:pPr>
    </w:p>
    <w:p w14:paraId="2EBD1F2C" w14:textId="77777777" w:rsidR="00B92F57" w:rsidRDefault="00B92F57" w:rsidP="00B92F57">
      <w:pPr>
        <w:pStyle w:val="Cover2"/>
        <w:jc w:val="center"/>
      </w:pPr>
    </w:p>
    <w:p w14:paraId="2861AC95" w14:textId="77777777" w:rsidR="00B92F57" w:rsidRPr="002075CB" w:rsidRDefault="00B92F57" w:rsidP="00B92F57">
      <w:pPr>
        <w:pStyle w:val="Cover2"/>
        <w:jc w:val="center"/>
        <w:rPr>
          <w:b/>
          <w:bCs/>
        </w:rPr>
      </w:pPr>
      <w:r w:rsidRPr="002075CB">
        <w:rPr>
          <w:b/>
          <w:bCs/>
        </w:rPr>
        <w:t>Huawei Certification Training</w:t>
      </w:r>
    </w:p>
    <w:p w14:paraId="4626A28D" w14:textId="77777777" w:rsidR="00B92F57" w:rsidRPr="006132A9" w:rsidRDefault="00B92F57" w:rsidP="00B92F57">
      <w:pPr>
        <w:ind w:left="0"/>
        <w:jc w:val="center"/>
      </w:pPr>
    </w:p>
    <w:p w14:paraId="033FB5FA" w14:textId="7768D3CF" w:rsidR="007D24E5" w:rsidRDefault="0031472F" w:rsidP="00B92F57">
      <w:pPr>
        <w:pStyle w:val="Cover2"/>
        <w:jc w:val="center"/>
        <w:rPr>
          <w:rFonts w:cs="Times New Roman"/>
          <w:b/>
          <w:bCs/>
          <w:sz w:val="48"/>
          <w:szCs w:val="48"/>
          <w:lang w:eastAsia="zh-CN"/>
        </w:rPr>
      </w:pPr>
      <w:r w:rsidRPr="0031472F">
        <w:rPr>
          <w:rFonts w:cs="Times New Roman"/>
          <w:b/>
          <w:bCs/>
          <w:sz w:val="48"/>
          <w:szCs w:val="48"/>
          <w:lang w:eastAsia="zh-CN"/>
        </w:rPr>
        <w:t>HCIP</w:t>
      </w:r>
      <w:r w:rsidR="00AF1635">
        <w:rPr>
          <w:rFonts w:cs="Times New Roman" w:hint="eastAsia"/>
          <w:b/>
          <w:bCs/>
          <w:sz w:val="48"/>
          <w:szCs w:val="48"/>
          <w:lang w:eastAsia="zh-CN"/>
        </w:rPr>
        <w:t>-</w:t>
      </w:r>
      <w:r w:rsidR="007D24E5" w:rsidRPr="007D24E5">
        <w:rPr>
          <w:rFonts w:cs="Times New Roman"/>
          <w:b/>
          <w:bCs/>
          <w:sz w:val="48"/>
          <w:szCs w:val="48"/>
          <w:lang w:eastAsia="zh-CN"/>
        </w:rPr>
        <w:t>Datacom</w:t>
      </w:r>
      <w:r w:rsidR="00B2474F">
        <w:rPr>
          <w:rFonts w:cs="Times New Roman" w:hint="eastAsia"/>
          <w:b/>
          <w:bCs/>
          <w:sz w:val="48"/>
          <w:szCs w:val="48"/>
          <w:lang w:eastAsia="zh-CN"/>
        </w:rPr>
        <w:t>-</w:t>
      </w:r>
      <w:r w:rsidR="005E6B18">
        <w:rPr>
          <w:rFonts w:cs="Times New Roman" w:hint="eastAsia"/>
          <w:b/>
          <w:bCs/>
          <w:sz w:val="48"/>
          <w:szCs w:val="48"/>
          <w:lang w:eastAsia="zh-CN"/>
        </w:rPr>
        <w:t>Net</w:t>
      </w:r>
      <w:r w:rsidR="005E6B18">
        <w:rPr>
          <w:rFonts w:cs="Times New Roman"/>
          <w:b/>
          <w:bCs/>
          <w:sz w:val="48"/>
          <w:szCs w:val="48"/>
          <w:lang w:eastAsia="zh-CN"/>
        </w:rPr>
        <w:t>work Automation Developer</w:t>
      </w:r>
    </w:p>
    <w:p w14:paraId="7879256A" w14:textId="3E34ED65" w:rsidR="00B92F57" w:rsidRDefault="00B92F57" w:rsidP="00B92F57">
      <w:pPr>
        <w:pStyle w:val="Cover2"/>
        <w:jc w:val="center"/>
        <w:rPr>
          <w:rFonts w:cs="Times New Roman"/>
          <w:b/>
          <w:bCs/>
          <w:sz w:val="48"/>
          <w:szCs w:val="48"/>
          <w:lang w:eastAsia="zh-CN"/>
        </w:rPr>
      </w:pPr>
      <w:r w:rsidRPr="00B92F57">
        <w:rPr>
          <w:rFonts w:cs="Times New Roman"/>
          <w:b/>
          <w:bCs/>
          <w:sz w:val="48"/>
          <w:szCs w:val="48"/>
          <w:lang w:eastAsia="zh-CN"/>
        </w:rPr>
        <w:t>Network Devices' Open Programmability</w:t>
      </w:r>
    </w:p>
    <w:p w14:paraId="5A9D495E" w14:textId="77777777" w:rsidR="00B92F57" w:rsidRPr="002075CB" w:rsidRDefault="00B92F57" w:rsidP="00B92F57">
      <w:pPr>
        <w:pStyle w:val="Cover2"/>
        <w:jc w:val="center"/>
        <w:rPr>
          <w:rFonts w:cs="Times New Roman"/>
          <w:b/>
          <w:bCs/>
          <w:sz w:val="48"/>
          <w:szCs w:val="48"/>
          <w:lang w:eastAsia="zh-CN"/>
        </w:rPr>
      </w:pPr>
      <w:r w:rsidRPr="002075CB">
        <w:rPr>
          <w:rFonts w:cs="Times New Roman"/>
          <w:b/>
          <w:bCs/>
          <w:sz w:val="48"/>
          <w:szCs w:val="48"/>
          <w:lang w:eastAsia="zh-CN"/>
        </w:rPr>
        <w:t>Lab Guide</w:t>
      </w:r>
    </w:p>
    <w:p w14:paraId="5F1490B6" w14:textId="77777777" w:rsidR="00B92F57" w:rsidRDefault="00B92F57" w:rsidP="00B92F57">
      <w:pPr>
        <w:pStyle w:val="Cover2"/>
        <w:jc w:val="center"/>
      </w:pPr>
    </w:p>
    <w:p w14:paraId="33006FBC" w14:textId="77777777" w:rsidR="00B92F57" w:rsidRDefault="00B92F57" w:rsidP="00B92F57">
      <w:pPr>
        <w:pStyle w:val="Cover2"/>
        <w:jc w:val="center"/>
      </w:pPr>
    </w:p>
    <w:p w14:paraId="32CB3C11" w14:textId="77777777" w:rsidR="00B92F57" w:rsidRPr="006132A9" w:rsidRDefault="00B92F57" w:rsidP="00B92F57">
      <w:pPr>
        <w:ind w:left="0"/>
        <w:jc w:val="center"/>
      </w:pPr>
      <w:r w:rsidRPr="002075CB">
        <w:rPr>
          <w:rFonts w:cs="Arial"/>
          <w:noProof/>
          <w:sz w:val="32"/>
          <w:szCs w:val="32"/>
          <w:lang w:eastAsia="en-US"/>
        </w:rPr>
        <w:t>V1.0</w:t>
      </w:r>
    </w:p>
    <w:p w14:paraId="39CC1791" w14:textId="77777777" w:rsidR="00B92F57" w:rsidRPr="006132A9" w:rsidRDefault="00B92F57" w:rsidP="00B92F57">
      <w:pPr>
        <w:ind w:left="0"/>
        <w:jc w:val="center"/>
      </w:pPr>
      <w:bookmarkStart w:id="0" w:name="_Hlk487192005"/>
    </w:p>
    <w:p w14:paraId="65B0E2C6" w14:textId="77777777" w:rsidR="00B92F57" w:rsidRPr="006132A9" w:rsidRDefault="00B92F57" w:rsidP="00B92F57">
      <w:pPr>
        <w:ind w:left="0"/>
        <w:jc w:val="center"/>
      </w:pPr>
    </w:p>
    <w:p w14:paraId="4DF8C29C" w14:textId="2E4DC967" w:rsidR="00B92F57" w:rsidRPr="006132A9" w:rsidRDefault="00855E61" w:rsidP="00B92F57">
      <w:pPr>
        <w:ind w:left="0"/>
        <w:jc w:val="center"/>
      </w:pPr>
      <w:r w:rsidRPr="00CB3C70">
        <w:rPr>
          <w:noProof/>
        </w:rPr>
        <w:drawing>
          <wp:inline distT="0" distB="0" distL="0" distR="0" wp14:anchorId="5A1AACE5" wp14:editId="0DC3DEFA">
            <wp:extent cx="942975" cy="962025"/>
            <wp:effectExtent l="0" t="0" r="9525" b="9525"/>
            <wp:docPr id="27" name="图片 5" descr="C:\Users\jwx341670\AppData\Local\Microsoft\Windows\INetCache\Content.Word\HW_POS_RBG_Vertical-150p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C:\Users\jwx341670\AppData\Local\Microsoft\Windows\INetCache\Content.Word\HW_POS_RBG_Vertical-150ppi.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42975" cy="962025"/>
                    </a:xfrm>
                    <a:prstGeom prst="rect">
                      <a:avLst/>
                    </a:prstGeom>
                    <a:noFill/>
                    <a:ln>
                      <a:noFill/>
                    </a:ln>
                  </pic:spPr>
                </pic:pic>
              </a:graphicData>
            </a:graphic>
          </wp:inline>
        </w:drawing>
      </w:r>
    </w:p>
    <w:p w14:paraId="5B4EBE1A" w14:textId="77777777" w:rsidR="00B92F57" w:rsidRPr="006132A9" w:rsidRDefault="00B92F57" w:rsidP="00B92F57">
      <w:pPr>
        <w:ind w:left="0"/>
        <w:jc w:val="center"/>
      </w:pPr>
      <w:r w:rsidRPr="006132A9">
        <w:fldChar w:fldCharType="begin"/>
      </w:r>
      <w:r w:rsidRPr="006132A9">
        <w:instrText xml:space="preserve"> DOCPROPERTY  Confidential </w:instrText>
      </w:r>
      <w:r w:rsidRPr="006132A9">
        <w:fldChar w:fldCharType="end"/>
      </w:r>
    </w:p>
    <w:p w14:paraId="76DFC6B4" w14:textId="77777777" w:rsidR="00B92F57" w:rsidRPr="0000387B" w:rsidRDefault="00B92F57" w:rsidP="00B92F57">
      <w:pPr>
        <w:pStyle w:val="Cover2"/>
        <w:jc w:val="center"/>
      </w:pPr>
      <w:r w:rsidRPr="0000387B">
        <w:t>Huawei Technologies Co., Ltd.</w:t>
      </w:r>
      <w:bookmarkEnd w:id="0"/>
    </w:p>
    <w:p w14:paraId="01D6F0BD" w14:textId="77777777" w:rsidR="00B92F57" w:rsidRDefault="00B92F57" w:rsidP="00B92F57"/>
    <w:p w14:paraId="2DDE3430" w14:textId="77777777" w:rsidR="00B92F57" w:rsidRDefault="00B92F57" w:rsidP="00B92F57"/>
    <w:p w14:paraId="297883EE" w14:textId="77777777" w:rsidR="00B92F57" w:rsidRPr="00F71844" w:rsidRDefault="00B92F57" w:rsidP="00B92F57"/>
    <w:p w14:paraId="0F6A178F" w14:textId="77777777" w:rsidR="00B92F57" w:rsidRPr="00F71844" w:rsidRDefault="00B92F57" w:rsidP="00B92F57"/>
    <w:p w14:paraId="7416711C" w14:textId="5FFC6B5E" w:rsidR="00B92F57" w:rsidRPr="00F71844" w:rsidRDefault="00B92F57" w:rsidP="00B92F57">
      <w:pPr>
        <w:tabs>
          <w:tab w:val="left" w:pos="4933"/>
        </w:tabs>
        <w:sectPr w:rsidR="00B92F57" w:rsidRPr="00F71844" w:rsidSect="00462D04">
          <w:pgSz w:w="11907" w:h="16840" w:code="9"/>
          <w:pgMar w:top="1701" w:right="1134" w:bottom="1701" w:left="1134" w:header="0" w:footer="0" w:gutter="0"/>
          <w:pgNumType w:fmt="lowerRoman"/>
          <w:cols w:space="425"/>
          <w:docGrid w:linePitch="312"/>
        </w:sectPr>
      </w:pPr>
    </w:p>
    <w:tbl>
      <w:tblPr>
        <w:tblW w:w="0" w:type="auto"/>
        <w:tblLook w:val="01E0" w:firstRow="1" w:lastRow="1" w:firstColumn="1" w:lastColumn="1" w:noHBand="0" w:noVBand="0"/>
      </w:tblPr>
      <w:tblGrid>
        <w:gridCol w:w="9639"/>
      </w:tblGrid>
      <w:tr w:rsidR="00B92F57" w:rsidRPr="003A4726" w14:paraId="28B54954" w14:textId="77777777" w:rsidTr="00B92F57">
        <w:tc>
          <w:tcPr>
            <w:tcW w:w="9655" w:type="dxa"/>
            <w:shd w:val="clear" w:color="auto" w:fill="auto"/>
          </w:tcPr>
          <w:p w14:paraId="1BFE26CD" w14:textId="77777777" w:rsidR="00B92F57" w:rsidRPr="003A4726" w:rsidRDefault="00B92F57" w:rsidP="00462D04">
            <w:pPr>
              <w:pStyle w:val="Cover3"/>
              <w:jc w:val="both"/>
            </w:pPr>
            <w:r w:rsidRPr="003A4726">
              <w:lastRenderedPageBreak/>
              <w:t>Copyright © H</w:t>
            </w:r>
            <w:r>
              <w:t>uawei Technologies Co., Ltd. 2020</w:t>
            </w:r>
            <w:r w:rsidRPr="003A4726">
              <w:t>. All rights reserved.</w:t>
            </w:r>
          </w:p>
          <w:p w14:paraId="0023420B" w14:textId="77777777" w:rsidR="00B92F57" w:rsidRPr="0000387B" w:rsidRDefault="00B92F57" w:rsidP="00462D04">
            <w:pPr>
              <w:pStyle w:val="CoverText"/>
            </w:pPr>
            <w:r w:rsidRPr="0000387B">
              <w:t>No part of this document may be reproduced or transmitted in any form or by any means without prior written consent of Huawei Technologies Co., Ltd.</w:t>
            </w:r>
          </w:p>
          <w:p w14:paraId="63A962FB" w14:textId="77777777" w:rsidR="00B92F57" w:rsidRPr="003A4726" w:rsidRDefault="00B92F57" w:rsidP="00462D04">
            <w:pPr>
              <w:pStyle w:val="Cover3"/>
              <w:jc w:val="both"/>
            </w:pPr>
          </w:p>
          <w:p w14:paraId="74471FDB" w14:textId="77777777" w:rsidR="00B92F57" w:rsidRPr="003A4726" w:rsidRDefault="00B92F57" w:rsidP="00462D04">
            <w:pPr>
              <w:pStyle w:val="Cover3"/>
              <w:jc w:val="both"/>
            </w:pPr>
            <w:r w:rsidRPr="003A4726">
              <w:t>Trademarks and Permissions</w:t>
            </w:r>
          </w:p>
          <w:p w14:paraId="679E19A1" w14:textId="2081DDA6" w:rsidR="00B92F57" w:rsidRPr="0000387B" w:rsidRDefault="00855E61" w:rsidP="00462D04">
            <w:pPr>
              <w:pStyle w:val="CoverText"/>
            </w:pPr>
            <w:r w:rsidRPr="00B92F57">
              <w:rPr>
                <w:noProof/>
                <w:snapToGrid/>
              </w:rPr>
              <w:drawing>
                <wp:inline distT="0" distB="0" distL="0" distR="0" wp14:anchorId="7167EFD8" wp14:editId="07E96986">
                  <wp:extent cx="285750" cy="285750"/>
                  <wp:effectExtent l="0" t="0" r="0" b="0"/>
                  <wp:docPr id="26" name="图片 2" descr="HW_POS_RBG_Vertical-150p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HW_POS_RBG_Vertical-150ppi.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00B92F57" w:rsidRPr="0000387B">
              <w:t xml:space="preserve"> and other Huawei trademarks are trademarks of Huawei Technologies Co., Ltd.</w:t>
            </w:r>
          </w:p>
          <w:p w14:paraId="374A261B" w14:textId="77777777" w:rsidR="00B92F57" w:rsidRPr="0000387B" w:rsidRDefault="00B92F57" w:rsidP="00462D04">
            <w:pPr>
              <w:pStyle w:val="CoverText"/>
            </w:pPr>
            <w:r w:rsidRPr="0000387B">
              <w:t>All other trademarks and trade names mentioned in this document are the property of their respective holders.</w:t>
            </w:r>
          </w:p>
          <w:p w14:paraId="32A4B3E0" w14:textId="77777777" w:rsidR="00B92F57" w:rsidRPr="0000387B" w:rsidRDefault="00B92F57" w:rsidP="00462D04">
            <w:pPr>
              <w:pStyle w:val="CoverText"/>
            </w:pPr>
          </w:p>
          <w:p w14:paraId="73955896" w14:textId="77777777" w:rsidR="00B92F57" w:rsidRPr="003A4726" w:rsidRDefault="00B92F57" w:rsidP="00462D04">
            <w:pPr>
              <w:pStyle w:val="Cover3"/>
              <w:jc w:val="both"/>
            </w:pPr>
            <w:r w:rsidRPr="003A4726">
              <w:t>Notice</w:t>
            </w:r>
          </w:p>
          <w:p w14:paraId="437465E2" w14:textId="77777777" w:rsidR="00B92F57" w:rsidRPr="00227798" w:rsidRDefault="00B92F57" w:rsidP="00462D04">
            <w:pPr>
              <w:pStyle w:val="CoverText0"/>
              <w:widowControl w:val="0"/>
            </w:pPr>
            <w:r w:rsidRPr="003A4726">
              <w:t xml:space="preserve">The purchased products, services and features are stipulated by the contract made between Huawei and the customer. All or part of the products, services and features described in this document may not be within the purchase scope or the usage scope. Unless otherwise specified in the contract, all statements, information, and recommendations in this document are provided </w:t>
            </w:r>
            <w:r>
              <w:rPr>
                <w:rFonts w:hint="eastAsia"/>
              </w:rPr>
              <w:t>"</w:t>
            </w:r>
            <w:r>
              <w:t>AS IS</w:t>
            </w:r>
            <w:r>
              <w:rPr>
                <w:rFonts w:hint="eastAsia"/>
              </w:rPr>
              <w:t>"</w:t>
            </w:r>
            <w:r w:rsidRPr="003A4726">
              <w:t xml:space="preserve"> without warranties, guarantees or representations of any kind, either express or implied.</w:t>
            </w:r>
          </w:p>
          <w:p w14:paraId="63755E73" w14:textId="77777777" w:rsidR="00B92F57" w:rsidRPr="003A4726" w:rsidRDefault="00B92F57" w:rsidP="00462D04">
            <w:pPr>
              <w:pStyle w:val="CoverText0"/>
              <w:widowControl w:val="0"/>
            </w:pPr>
            <w:r w:rsidRPr="00227798">
              <w:t xml:space="preserve">The information in this document is subject to change without notice. Every effort has been made in the preparation of this document to ensure accuracy of the contents, but all statements, information, and recommendations in this document do not constitute </w:t>
            </w:r>
            <w:r>
              <w:rPr>
                <w:rFonts w:hint="eastAsia"/>
              </w:rPr>
              <w:t>a</w:t>
            </w:r>
            <w:r w:rsidRPr="00227798">
              <w:t xml:space="preserve"> warranty of any kind, express or implied.</w:t>
            </w:r>
          </w:p>
        </w:tc>
      </w:tr>
    </w:tbl>
    <w:p w14:paraId="4DCAF667" w14:textId="77777777" w:rsidR="00B92F57" w:rsidRDefault="00B92F57" w:rsidP="00B92F57">
      <w:pPr>
        <w:ind w:left="0"/>
      </w:pPr>
    </w:p>
    <w:p w14:paraId="7E5BB3EB" w14:textId="77777777" w:rsidR="00B92F57" w:rsidRDefault="00B92F57" w:rsidP="00B92F57">
      <w:pPr>
        <w:ind w:left="0"/>
      </w:pPr>
    </w:p>
    <w:p w14:paraId="1F122ACB" w14:textId="77777777" w:rsidR="00B92F57" w:rsidRDefault="00B92F57" w:rsidP="00B92F57">
      <w:pPr>
        <w:ind w:left="0"/>
      </w:pPr>
    </w:p>
    <w:p w14:paraId="1700814B" w14:textId="77777777" w:rsidR="00B92F57" w:rsidRDefault="00B92F57" w:rsidP="00B92F57">
      <w:pPr>
        <w:ind w:left="0"/>
      </w:pPr>
    </w:p>
    <w:p w14:paraId="096CE208" w14:textId="77777777" w:rsidR="00B92F57" w:rsidRDefault="00B92F57" w:rsidP="00B92F57">
      <w:pPr>
        <w:ind w:left="0"/>
      </w:pPr>
    </w:p>
    <w:p w14:paraId="312800D5" w14:textId="77777777" w:rsidR="00B92F57" w:rsidRDefault="00B92F57" w:rsidP="00B92F57">
      <w:pPr>
        <w:ind w:left="0"/>
      </w:pPr>
    </w:p>
    <w:p w14:paraId="66B4C07F" w14:textId="77777777" w:rsidR="00B92F57" w:rsidRPr="003A4726" w:rsidRDefault="00B92F57" w:rsidP="00B92F57">
      <w:pPr>
        <w:ind w:left="0"/>
      </w:pPr>
    </w:p>
    <w:tbl>
      <w:tblPr>
        <w:tblW w:w="0" w:type="auto"/>
        <w:tblLook w:val="01E0" w:firstRow="1" w:lastRow="1" w:firstColumn="1" w:lastColumn="1" w:noHBand="0" w:noVBand="0"/>
      </w:tblPr>
      <w:tblGrid>
        <w:gridCol w:w="1155"/>
        <w:gridCol w:w="8484"/>
      </w:tblGrid>
      <w:tr w:rsidR="00B92F57" w:rsidRPr="003A4726" w14:paraId="08D1AEBC" w14:textId="77777777" w:rsidTr="00A42A5F">
        <w:trPr>
          <w:trHeight w:val="634"/>
        </w:trPr>
        <w:tc>
          <w:tcPr>
            <w:tcW w:w="9640" w:type="dxa"/>
            <w:gridSpan w:val="2"/>
            <w:shd w:val="clear" w:color="auto" w:fill="auto"/>
          </w:tcPr>
          <w:p w14:paraId="3F49AF2A" w14:textId="77777777" w:rsidR="00B92F57" w:rsidRPr="003A4726" w:rsidRDefault="00B92F57" w:rsidP="00462D04">
            <w:pPr>
              <w:pStyle w:val="Cover2"/>
              <w:widowControl w:val="0"/>
              <w:jc w:val="both"/>
              <w:rPr>
                <w:lang w:eastAsia="zh-CN"/>
              </w:rPr>
            </w:pPr>
            <w:r w:rsidRPr="003A4726">
              <w:t>Huawei Technologies Co., Ltd.</w:t>
            </w:r>
          </w:p>
        </w:tc>
      </w:tr>
      <w:tr w:rsidR="00B92F57" w:rsidRPr="003A4726" w14:paraId="65BD7F61" w14:textId="77777777" w:rsidTr="00A42A5F">
        <w:trPr>
          <w:trHeight w:val="371"/>
        </w:trPr>
        <w:tc>
          <w:tcPr>
            <w:tcW w:w="1155" w:type="dxa"/>
            <w:shd w:val="clear" w:color="auto" w:fill="auto"/>
          </w:tcPr>
          <w:p w14:paraId="6F2918EB" w14:textId="77777777" w:rsidR="00B92F57" w:rsidRPr="0000387B" w:rsidRDefault="00B92F57" w:rsidP="00462D04">
            <w:pPr>
              <w:pStyle w:val="CoverText"/>
            </w:pPr>
            <w:r w:rsidRPr="0000387B">
              <w:t>Address:</w:t>
            </w:r>
          </w:p>
        </w:tc>
        <w:tc>
          <w:tcPr>
            <w:tcW w:w="8485" w:type="dxa"/>
            <w:shd w:val="clear" w:color="auto" w:fill="auto"/>
          </w:tcPr>
          <w:p w14:paraId="16ADD92C" w14:textId="77777777" w:rsidR="00B92F57" w:rsidRPr="0000387B" w:rsidRDefault="00B92F57" w:rsidP="00462D04">
            <w:pPr>
              <w:pStyle w:val="CoverText"/>
            </w:pPr>
            <w:r w:rsidRPr="0000387B">
              <w:t>Huawei Industrial Base</w:t>
            </w:r>
          </w:p>
          <w:p w14:paraId="267132BF" w14:textId="77777777" w:rsidR="00B92F57" w:rsidRPr="0000387B" w:rsidRDefault="00B92F57" w:rsidP="00462D04">
            <w:pPr>
              <w:pStyle w:val="CoverText"/>
            </w:pPr>
            <w:r w:rsidRPr="0000387B">
              <w:t>Bantian, Longgang</w:t>
            </w:r>
          </w:p>
          <w:p w14:paraId="5FB480FB" w14:textId="77777777" w:rsidR="00B92F57" w:rsidRPr="0000387B" w:rsidRDefault="00B92F57" w:rsidP="00462D04">
            <w:pPr>
              <w:pStyle w:val="CoverText"/>
            </w:pPr>
            <w:r w:rsidRPr="0000387B">
              <w:t>Shenzhen 518129</w:t>
            </w:r>
          </w:p>
          <w:p w14:paraId="2AC514D8" w14:textId="77777777" w:rsidR="00B92F57" w:rsidRPr="00BA0562" w:rsidRDefault="00B92F57" w:rsidP="00462D04">
            <w:pPr>
              <w:pStyle w:val="CoverText"/>
            </w:pPr>
            <w:r w:rsidRPr="0000387B">
              <w:t>People's Republic of China</w:t>
            </w:r>
          </w:p>
        </w:tc>
      </w:tr>
      <w:tr w:rsidR="00B92F57" w:rsidRPr="003A4726" w14:paraId="0C543976" w14:textId="77777777" w:rsidTr="00A42A5F">
        <w:trPr>
          <w:trHeight w:val="337"/>
        </w:trPr>
        <w:tc>
          <w:tcPr>
            <w:tcW w:w="1155" w:type="dxa"/>
            <w:shd w:val="clear" w:color="auto" w:fill="auto"/>
          </w:tcPr>
          <w:p w14:paraId="31CC8F12" w14:textId="77777777" w:rsidR="00B92F57" w:rsidRPr="0000387B" w:rsidRDefault="00B92F57" w:rsidP="00462D04">
            <w:pPr>
              <w:pStyle w:val="CoverText"/>
            </w:pPr>
            <w:r w:rsidRPr="0000387B">
              <w:t>Website:</w:t>
            </w:r>
          </w:p>
        </w:tc>
        <w:tc>
          <w:tcPr>
            <w:tcW w:w="8485" w:type="dxa"/>
            <w:shd w:val="clear" w:color="auto" w:fill="auto"/>
          </w:tcPr>
          <w:p w14:paraId="0F996F6C" w14:textId="77777777" w:rsidR="00B92F57" w:rsidRPr="00BA0562" w:rsidRDefault="005A1817" w:rsidP="00462D04">
            <w:pPr>
              <w:pStyle w:val="CoverText"/>
              <w:widowControl w:val="0"/>
              <w:rPr>
                <w:rFonts w:cs="Times New Roman"/>
              </w:rPr>
            </w:pPr>
            <w:hyperlink r:id="rId13" w:history="1">
              <w:r w:rsidR="00B92F57" w:rsidRPr="00BA0562">
                <w:rPr>
                  <w:rStyle w:val="ad"/>
                  <w:rFonts w:cs="Times New Roman"/>
                  <w:lang w:val="pt-BR"/>
                </w:rPr>
                <w:t>https://e.huawei.com/</w:t>
              </w:r>
            </w:hyperlink>
          </w:p>
        </w:tc>
      </w:tr>
    </w:tbl>
    <w:p w14:paraId="394DD2C2" w14:textId="77777777" w:rsidR="002B65D6" w:rsidRDefault="002B65D6" w:rsidP="002B65D6"/>
    <w:p w14:paraId="1C7B7CE8" w14:textId="77777777" w:rsidR="002B65D6" w:rsidRDefault="002B65D6" w:rsidP="002B65D6">
      <w:pPr>
        <w:sectPr w:rsidR="002B65D6" w:rsidSect="0095250F">
          <w:headerReference w:type="even" r:id="rId14"/>
          <w:headerReference w:type="default" r:id="rId15"/>
          <w:footerReference w:type="default" r:id="rId16"/>
          <w:pgSz w:w="11907" w:h="16840" w:code="9"/>
          <w:pgMar w:top="1701" w:right="1134" w:bottom="1701" w:left="1134" w:header="567" w:footer="567" w:gutter="0"/>
          <w:cols w:space="425"/>
          <w:docGrid w:linePitch="312"/>
        </w:sectPr>
      </w:pPr>
    </w:p>
    <w:p w14:paraId="6F1F63DB" w14:textId="77777777" w:rsidR="00A56BDA" w:rsidRPr="002075CB" w:rsidRDefault="00A56BDA" w:rsidP="00A56BDA">
      <w:pPr>
        <w:pStyle w:val="Heading2NoNumber"/>
        <w:jc w:val="center"/>
      </w:pPr>
      <w:bookmarkStart w:id="1" w:name="_Toc145932658"/>
      <w:bookmarkStart w:id="2" w:name="_Toc227124566"/>
      <w:r>
        <w:lastRenderedPageBreak/>
        <w:t>Huawei Certification System</w:t>
      </w:r>
    </w:p>
    <w:p w14:paraId="2246B7D4" w14:textId="77777777" w:rsidR="00A56BDA" w:rsidRPr="00BA68D3" w:rsidRDefault="00A56BDA" w:rsidP="00A56BDA">
      <w:pPr>
        <w:ind w:left="0"/>
      </w:pPr>
      <w:r>
        <w:t>Huawei Certification follows the "platform + ecosystem" development strategy, which is a new collaborative architecture of ICT infrastructure based on "Cloud-Pipe-Terminal". Huawei has set up a complete certification system consisting of three categories: ICT infrastructure certification, platform and service certification, and ICT vertical certification. It is the only certification system that covers all ICT technical fields in the industry. Huawei offers three levels of certification: Huawei Certified ICT Associate (HCIA), Huawei Certified ICT Professional (HCIP), and Huawei Certified ICT Expert (HCIE). Huawei Certification covers all ICT fields and adapts to the industry trend of ICT convergence. With its leading talent development system and certification standards, it is committed to fostering new ICT talent in the digital era, and building a sound ICT talent ecosystem.</w:t>
      </w:r>
    </w:p>
    <w:p w14:paraId="0E070FD1" w14:textId="77777777" w:rsidR="00A56BDA" w:rsidRPr="00BA68D3" w:rsidRDefault="00A56BDA" w:rsidP="00A56BDA">
      <w:pPr>
        <w:ind w:left="0"/>
      </w:pPr>
      <w:r>
        <w:t xml:space="preserve">Huawei Certified ICT </w:t>
      </w:r>
      <w:r>
        <w:rPr>
          <w:rFonts w:hint="eastAsia"/>
        </w:rPr>
        <w:t>Pro</w:t>
      </w:r>
      <w:r>
        <w:t>fessional-Datacom (HCIP-Datacom) is designed for professional engineers who are capable of network automation development. The HCIP-Datacom certification will qualify you as professionals in network automation development, who are capable of automatic deployment, development, and O&amp;M of enterprise networks.</w:t>
      </w:r>
    </w:p>
    <w:p w14:paraId="3FF6898F" w14:textId="77777777" w:rsidR="00A56BDA" w:rsidRPr="00BA68D3" w:rsidRDefault="00A56BDA" w:rsidP="00A56BDA">
      <w:pPr>
        <w:ind w:left="0"/>
      </w:pPr>
      <w:r>
        <w:t>The Huawei certification system introduces the industry, fosters innovation, and imparts cutting-edge datacom knowledge.</w:t>
      </w:r>
    </w:p>
    <w:p w14:paraId="70081B79" w14:textId="77777777" w:rsidR="00A56BDA" w:rsidRDefault="00A56BDA" w:rsidP="00A56BDA">
      <w:pPr>
        <w:ind w:left="0"/>
        <w:jc w:val="center"/>
        <w:sectPr w:rsidR="00A56BDA" w:rsidSect="00722AFA">
          <w:headerReference w:type="even" r:id="rId17"/>
          <w:headerReference w:type="default" r:id="rId18"/>
          <w:pgSz w:w="11907" w:h="16840" w:code="9"/>
          <w:pgMar w:top="1701" w:right="1134" w:bottom="1701" w:left="1134" w:header="567" w:footer="567" w:gutter="0"/>
          <w:cols w:space="425"/>
          <w:docGrid w:linePitch="312"/>
        </w:sectPr>
      </w:pPr>
      <w:r>
        <w:rPr>
          <w:noProof/>
        </w:rPr>
        <w:drawing>
          <wp:inline distT="0" distB="0" distL="0" distR="0" wp14:anchorId="4011F39A" wp14:editId="0BBB3C21">
            <wp:extent cx="6123600" cy="3225600"/>
            <wp:effectExtent l="0" t="0" r="0" b="0"/>
            <wp:docPr id="28" name="图片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3600" cy="3225600"/>
                    </a:xfrm>
                    <a:prstGeom prst="rect">
                      <a:avLst/>
                    </a:prstGeom>
                    <a:noFill/>
                  </pic:spPr>
                </pic:pic>
              </a:graphicData>
            </a:graphic>
          </wp:inline>
        </w:drawing>
      </w:r>
    </w:p>
    <w:p w14:paraId="0212D9B6" w14:textId="0CBAB97A" w:rsidR="00A56BDA" w:rsidRPr="002075CB" w:rsidRDefault="00A56BDA" w:rsidP="00A56BDA">
      <w:pPr>
        <w:pStyle w:val="Heading1NoNumber"/>
      </w:pPr>
      <w:bookmarkStart w:id="3" w:name="_Toc37603324"/>
      <w:bookmarkStart w:id="4" w:name="_Toc46166129"/>
      <w:bookmarkStart w:id="5" w:name="_Toc47365039"/>
      <w:r w:rsidRPr="002075CB">
        <w:lastRenderedPageBreak/>
        <w:t>Abo</w:t>
      </w:r>
      <w:bookmarkStart w:id="6" w:name="About"/>
      <w:bookmarkEnd w:id="6"/>
      <w:r w:rsidRPr="002075CB">
        <w:t>ut This Document</w:t>
      </w:r>
      <w:bookmarkEnd w:id="1"/>
      <w:bookmarkEnd w:id="2"/>
      <w:bookmarkEnd w:id="3"/>
      <w:bookmarkEnd w:id="4"/>
      <w:bookmarkEnd w:id="5"/>
    </w:p>
    <w:p w14:paraId="2836CC32" w14:textId="77777777" w:rsidR="00A56BDA" w:rsidRPr="00455B9F" w:rsidRDefault="00A56BDA" w:rsidP="00A56BDA">
      <w:pPr>
        <w:pStyle w:val="Heading2NoNumber"/>
        <w:rPr>
          <w:lang w:eastAsia="zh-CN"/>
        </w:rPr>
      </w:pPr>
      <w:bookmarkStart w:id="7" w:name="_Toc35261146"/>
      <w:r>
        <w:t>Introduction</w:t>
      </w:r>
      <w:bookmarkEnd w:id="7"/>
    </w:p>
    <w:p w14:paraId="59447308" w14:textId="77777777" w:rsidR="00A56BDA" w:rsidRPr="00BA68D3" w:rsidRDefault="00A56BDA" w:rsidP="00A56BDA">
      <w:r>
        <w:t>This document is an HCIP-Datacom-Network Automation Developer certification training course and is intended for trainees who are going to take the HCIP-Datacom-</w:t>
      </w:r>
      <w:r w:rsidRPr="0076009A">
        <w:t xml:space="preserve"> </w:t>
      </w:r>
      <w:r>
        <w:t>Network Automation Developer exam or readers who want to understand network automation knowledge and practices.</w:t>
      </w:r>
    </w:p>
    <w:p w14:paraId="31FDD4B8" w14:textId="3BA7A1C6" w:rsidR="00A56BDA" w:rsidRPr="00BA68D3" w:rsidRDefault="00280D56" w:rsidP="00A56BDA">
      <w:pPr>
        <w:pStyle w:val="Heading2NoNumber"/>
        <w:rPr>
          <w:lang w:eastAsia="zh-CN"/>
        </w:rPr>
      </w:pPr>
      <w:r>
        <w:rPr>
          <w:rFonts w:hint="eastAsia"/>
          <w:lang w:eastAsia="zh-CN"/>
        </w:rPr>
        <w:t>Ex</w:t>
      </w:r>
      <w:r>
        <w:t>periments</w:t>
      </w:r>
    </w:p>
    <w:p w14:paraId="71D67660" w14:textId="514F68C4" w:rsidR="00A56BDA" w:rsidRPr="00BA68D3" w:rsidRDefault="00A56BDA" w:rsidP="00A56BDA">
      <w:r>
        <w:t xml:space="preserve">This </w:t>
      </w:r>
      <w:r w:rsidR="00280D56">
        <w:t>lab guide contains the following experiments</w:t>
      </w:r>
      <w:r>
        <w:t>:</w:t>
      </w:r>
    </w:p>
    <w:p w14:paraId="4B88316B" w14:textId="37A24AFF" w:rsidR="00A56BDA" w:rsidRDefault="00280D56" w:rsidP="00A56BDA">
      <w:pPr>
        <w:pStyle w:val="ItemList"/>
      </w:pPr>
      <w:r>
        <w:t>SSH experiment</w:t>
      </w:r>
    </w:p>
    <w:p w14:paraId="6823F88B" w14:textId="48B26F43" w:rsidR="00280D56" w:rsidRDefault="00280D56" w:rsidP="00A56BDA">
      <w:pPr>
        <w:pStyle w:val="ItemList"/>
      </w:pPr>
      <w:r>
        <w:t>Automatic SNMP configuration experiment</w:t>
      </w:r>
    </w:p>
    <w:p w14:paraId="00632979" w14:textId="5D004AE7" w:rsidR="00280D56" w:rsidRDefault="00280D56" w:rsidP="00A56BDA">
      <w:pPr>
        <w:pStyle w:val="ItemList"/>
      </w:pPr>
      <w:r>
        <w:t>NETCONF configuration experiment</w:t>
      </w:r>
    </w:p>
    <w:p w14:paraId="6F4678ED" w14:textId="23AF9E6C" w:rsidR="00280D56" w:rsidRDefault="00280D56" w:rsidP="00A56BDA">
      <w:pPr>
        <w:pStyle w:val="ItemList"/>
      </w:pPr>
      <w:r>
        <w:t>Configuration file comparison experiment</w:t>
      </w:r>
    </w:p>
    <w:p w14:paraId="235D4DA8" w14:textId="081018B3" w:rsidR="00280D56" w:rsidRDefault="00280D56" w:rsidP="00A56BDA">
      <w:pPr>
        <w:pStyle w:val="ItemList"/>
      </w:pPr>
      <w:r>
        <w:t>gRPC remote configuration query experiment</w:t>
      </w:r>
    </w:p>
    <w:p w14:paraId="6C904A31" w14:textId="7E196989" w:rsidR="00280D56" w:rsidRDefault="00280D56" w:rsidP="00A56BDA">
      <w:pPr>
        <w:pStyle w:val="ItemList"/>
      </w:pPr>
      <w:r>
        <w:t>Telemetry configuration experiment</w:t>
      </w:r>
    </w:p>
    <w:p w14:paraId="2FF2AD46" w14:textId="0EA363F6" w:rsidR="00280D56" w:rsidRDefault="00280D56" w:rsidP="00A56BDA">
      <w:pPr>
        <w:pStyle w:val="ItemList"/>
      </w:pPr>
      <w:r>
        <w:t>OPS experiment</w:t>
      </w:r>
    </w:p>
    <w:p w14:paraId="1ABA41F3" w14:textId="4ABF2317" w:rsidR="0052352F" w:rsidRPr="00BA68D3" w:rsidRDefault="0052352F" w:rsidP="00A56BDA">
      <w:pPr>
        <w:pStyle w:val="ItemList"/>
      </w:pPr>
      <w:r>
        <w:rPr>
          <w:rFonts w:hint="eastAsia"/>
        </w:rPr>
        <w:t>N</w:t>
      </w:r>
      <w:r>
        <w:t>etwork flow analysis experiment</w:t>
      </w:r>
    </w:p>
    <w:p w14:paraId="7BA4D321" w14:textId="1703190F" w:rsidR="006047E2" w:rsidRDefault="006047E2" w:rsidP="00A56BDA">
      <w:pPr>
        <w:pStyle w:val="Heading2NoNumber"/>
        <w:rPr>
          <w:lang w:eastAsia="zh-CN"/>
        </w:rPr>
      </w:pPr>
      <w:bookmarkStart w:id="8" w:name="_Toc35261149"/>
      <w:r>
        <w:rPr>
          <w:rFonts w:hint="eastAsia"/>
          <w:lang w:eastAsia="zh-CN"/>
        </w:rPr>
        <w:t>R</w:t>
      </w:r>
      <w:r>
        <w:rPr>
          <w:lang w:eastAsia="zh-CN"/>
        </w:rPr>
        <w:t>equired Background Knowledge</w:t>
      </w:r>
    </w:p>
    <w:p w14:paraId="6CE5053A" w14:textId="712BF339" w:rsidR="006047E2" w:rsidRDefault="006047E2" w:rsidP="006047E2">
      <w:r>
        <w:rPr>
          <w:rFonts w:hint="eastAsia"/>
        </w:rPr>
        <w:t>T</w:t>
      </w:r>
      <w:r>
        <w:t>his lab guide is intended for network automation engineers, who are supposed to have the following knowledge and skills:</w:t>
      </w:r>
    </w:p>
    <w:p w14:paraId="3E1EC506" w14:textId="374819B2" w:rsidR="006047E2" w:rsidRDefault="006047E2" w:rsidP="006047E2">
      <w:pPr>
        <w:pStyle w:val="ItemList"/>
      </w:pPr>
      <w:r>
        <w:rPr>
          <w:rFonts w:hint="eastAsia"/>
        </w:rPr>
        <w:t>P</w:t>
      </w:r>
      <w:r>
        <w:t>ython programming basics</w:t>
      </w:r>
    </w:p>
    <w:p w14:paraId="640E9CED" w14:textId="2B82EADD" w:rsidR="006047E2" w:rsidRPr="006047E2" w:rsidRDefault="006047E2" w:rsidP="006047E2">
      <w:pPr>
        <w:pStyle w:val="ItemList"/>
      </w:pPr>
      <w:r>
        <w:t>Basic network knowledge and Huawei switch configurations</w:t>
      </w:r>
    </w:p>
    <w:p w14:paraId="42DCA91E" w14:textId="77777777" w:rsidR="00A56BDA" w:rsidRPr="0000387B" w:rsidRDefault="00A56BDA" w:rsidP="00A56BDA">
      <w:pPr>
        <w:pStyle w:val="Heading2NoNumber"/>
      </w:pPr>
      <w:r w:rsidRPr="0000387B">
        <w:lastRenderedPageBreak/>
        <w:t>Lab Environment</w:t>
      </w:r>
      <w:bookmarkEnd w:id="8"/>
    </w:p>
    <w:p w14:paraId="2650B62C" w14:textId="77777777" w:rsidR="00A56BDA" w:rsidRPr="00BA68D3" w:rsidRDefault="00A56BDA" w:rsidP="00A56BDA">
      <w:pPr>
        <w:pStyle w:val="Heading3NoNumber"/>
      </w:pPr>
      <w:r>
        <w:t>Description</w:t>
      </w:r>
    </w:p>
    <w:p w14:paraId="381AD595" w14:textId="53E50AB5" w:rsidR="001A460E" w:rsidRDefault="00A56BDA" w:rsidP="00A56BDA">
      <w:r>
        <w:t xml:space="preserve">This lab environment is </w:t>
      </w:r>
      <w:r w:rsidR="001A460E">
        <w:t>based on Huawei switch devices of VRP8, development environment of Python 3.8, and compiler of Jupyter Notebook or Pycharm.</w:t>
      </w:r>
    </w:p>
    <w:p w14:paraId="589C464D" w14:textId="09C7DA9C" w:rsidR="00A56BDA" w:rsidRDefault="001A460E" w:rsidP="00A56BDA">
      <w:r>
        <w:t xml:space="preserve">For the experiments, either </w:t>
      </w:r>
      <w:r w:rsidR="00B2474F">
        <w:rPr>
          <w:rFonts w:hint="eastAsia"/>
        </w:rPr>
        <w:t>physical</w:t>
      </w:r>
      <w:r w:rsidR="00B2474F">
        <w:t xml:space="preserve"> </w:t>
      </w:r>
      <w:r>
        <w:t>devices or devices simulated on a network simulation platform can be used. This lab guide uses CE12800 as an example to how network automation based on Python.</w:t>
      </w:r>
    </w:p>
    <w:p w14:paraId="7E41DEEC" w14:textId="77777777" w:rsidR="00A56BDA" w:rsidRDefault="00A56BDA" w:rsidP="00A56BDA">
      <w:pPr>
        <w:sectPr w:rsidR="00A56BDA" w:rsidSect="00722AFA">
          <w:headerReference w:type="even" r:id="rId20"/>
          <w:pgSz w:w="11907" w:h="16840" w:code="9"/>
          <w:pgMar w:top="1701" w:right="1134" w:bottom="1701" w:left="1134" w:header="567" w:footer="567" w:gutter="0"/>
          <w:cols w:space="425"/>
          <w:docGrid w:linePitch="312"/>
        </w:sectPr>
      </w:pPr>
    </w:p>
    <w:p w14:paraId="48739C09" w14:textId="77777777" w:rsidR="002B65D6" w:rsidRDefault="002B65D6" w:rsidP="00985A29">
      <w:pPr>
        <w:pStyle w:val="Contents"/>
      </w:pPr>
      <w:r>
        <w:lastRenderedPageBreak/>
        <w:t>C</w:t>
      </w:r>
      <w:bookmarkStart w:id="9" w:name="_Ref137357634"/>
      <w:bookmarkEnd w:id="9"/>
      <w:r>
        <w:t>ontents</w:t>
      </w:r>
    </w:p>
    <w:p w14:paraId="6DF32263" w14:textId="77777777" w:rsidR="00F779CD" w:rsidRDefault="00FF6A72">
      <w:pPr>
        <w:pStyle w:val="10"/>
        <w:tabs>
          <w:tab w:val="right" w:leader="dot" w:pos="9629"/>
        </w:tabs>
        <w:rPr>
          <w:rFonts w:asciiTheme="minorHAnsi" w:eastAsiaTheme="minorEastAsia" w:hAnsiTheme="minorHAnsi" w:cstheme="minorBidi"/>
          <w:b w:val="0"/>
          <w:bCs w:val="0"/>
          <w:noProof/>
          <w:kern w:val="2"/>
          <w:sz w:val="21"/>
          <w:szCs w:val="22"/>
        </w:rPr>
      </w:pPr>
      <w:r>
        <w:rPr>
          <w:rFonts w:ascii="Book Antiqua" w:hAnsi="Book Antiqua"/>
          <w:b w:val="0"/>
          <w:bCs w:val="0"/>
        </w:rPr>
        <w:fldChar w:fldCharType="begin"/>
      </w:r>
      <w:r w:rsidR="002B65D6">
        <w:rPr>
          <w:b w:val="0"/>
          <w:bCs w:val="0"/>
        </w:rPr>
        <w:instrText xml:space="preserve"> TOC \o "1-5" \h \z </w:instrText>
      </w:r>
      <w:r>
        <w:rPr>
          <w:rFonts w:ascii="Book Antiqua" w:hAnsi="Book Antiqua"/>
          <w:b w:val="0"/>
          <w:bCs w:val="0"/>
        </w:rPr>
        <w:fldChar w:fldCharType="separate"/>
      </w:r>
      <w:hyperlink w:anchor="_Toc47365039" w:history="1">
        <w:r w:rsidR="00F779CD" w:rsidRPr="002F4877">
          <w:rPr>
            <w:rStyle w:val="ad"/>
            <w:noProof/>
          </w:rPr>
          <w:t>About This Document</w:t>
        </w:r>
        <w:r w:rsidR="00F779CD">
          <w:rPr>
            <w:noProof/>
            <w:webHidden/>
          </w:rPr>
          <w:tab/>
        </w:r>
        <w:r w:rsidR="00F779CD">
          <w:rPr>
            <w:noProof/>
            <w:webHidden/>
          </w:rPr>
          <w:fldChar w:fldCharType="begin"/>
        </w:r>
        <w:r w:rsidR="00F779CD">
          <w:rPr>
            <w:noProof/>
            <w:webHidden/>
          </w:rPr>
          <w:instrText xml:space="preserve"> PAGEREF _Toc47365039 \h </w:instrText>
        </w:r>
        <w:r w:rsidR="00F779CD">
          <w:rPr>
            <w:noProof/>
            <w:webHidden/>
          </w:rPr>
        </w:r>
        <w:r w:rsidR="00F779CD">
          <w:rPr>
            <w:noProof/>
            <w:webHidden/>
          </w:rPr>
          <w:fldChar w:fldCharType="separate"/>
        </w:r>
        <w:r w:rsidR="00F779CD">
          <w:rPr>
            <w:noProof/>
            <w:webHidden/>
          </w:rPr>
          <w:t>4</w:t>
        </w:r>
        <w:r w:rsidR="00F779CD">
          <w:rPr>
            <w:noProof/>
            <w:webHidden/>
          </w:rPr>
          <w:fldChar w:fldCharType="end"/>
        </w:r>
      </w:hyperlink>
    </w:p>
    <w:p w14:paraId="237B2202" w14:textId="77777777" w:rsidR="00F779CD" w:rsidRDefault="005A1817">
      <w:pPr>
        <w:pStyle w:val="10"/>
        <w:tabs>
          <w:tab w:val="right" w:leader="dot" w:pos="9629"/>
        </w:tabs>
        <w:rPr>
          <w:rFonts w:asciiTheme="minorHAnsi" w:eastAsiaTheme="minorEastAsia" w:hAnsiTheme="minorHAnsi" w:cstheme="minorBidi"/>
          <w:b w:val="0"/>
          <w:bCs w:val="0"/>
          <w:noProof/>
          <w:kern w:val="2"/>
          <w:sz w:val="21"/>
          <w:szCs w:val="22"/>
        </w:rPr>
      </w:pPr>
      <w:hyperlink w:anchor="_Toc47365040" w:history="1">
        <w:r w:rsidR="00F779CD" w:rsidRPr="002F4877">
          <w:rPr>
            <w:rStyle w:val="ad"/>
            <w:noProof/>
          </w:rPr>
          <w:t>1 SSH Experiment</w:t>
        </w:r>
        <w:r w:rsidR="00F779CD">
          <w:rPr>
            <w:noProof/>
            <w:webHidden/>
          </w:rPr>
          <w:tab/>
        </w:r>
        <w:r w:rsidR="00F779CD">
          <w:rPr>
            <w:noProof/>
            <w:webHidden/>
          </w:rPr>
          <w:fldChar w:fldCharType="begin"/>
        </w:r>
        <w:r w:rsidR="00F779CD">
          <w:rPr>
            <w:noProof/>
            <w:webHidden/>
          </w:rPr>
          <w:instrText xml:space="preserve"> PAGEREF _Toc47365040 \h </w:instrText>
        </w:r>
        <w:r w:rsidR="00F779CD">
          <w:rPr>
            <w:noProof/>
            <w:webHidden/>
          </w:rPr>
        </w:r>
        <w:r w:rsidR="00F779CD">
          <w:rPr>
            <w:noProof/>
            <w:webHidden/>
          </w:rPr>
          <w:fldChar w:fldCharType="separate"/>
        </w:r>
        <w:r w:rsidR="00F779CD">
          <w:rPr>
            <w:noProof/>
            <w:webHidden/>
          </w:rPr>
          <w:t>9</w:t>
        </w:r>
        <w:r w:rsidR="00F779CD">
          <w:rPr>
            <w:noProof/>
            <w:webHidden/>
          </w:rPr>
          <w:fldChar w:fldCharType="end"/>
        </w:r>
      </w:hyperlink>
    </w:p>
    <w:p w14:paraId="45D46BE3" w14:textId="77777777" w:rsidR="00F779CD" w:rsidRDefault="005A1817">
      <w:pPr>
        <w:pStyle w:val="20"/>
        <w:tabs>
          <w:tab w:val="right" w:leader="dot" w:pos="9629"/>
        </w:tabs>
        <w:rPr>
          <w:rFonts w:asciiTheme="minorHAnsi" w:eastAsiaTheme="minorEastAsia" w:hAnsiTheme="minorHAnsi" w:cstheme="minorBidi"/>
          <w:kern w:val="2"/>
          <w:szCs w:val="22"/>
        </w:rPr>
      </w:pPr>
      <w:hyperlink w:anchor="_Toc47365041" w:history="1">
        <w:r w:rsidR="00F779CD" w:rsidRPr="002F4877">
          <w:rPr>
            <w:rStyle w:val="ad"/>
            <w:snapToGrid w:val="0"/>
          </w:rPr>
          <w:t>1.1</w:t>
        </w:r>
        <w:r w:rsidR="00F779CD" w:rsidRPr="002F4877">
          <w:rPr>
            <w:rStyle w:val="ad"/>
          </w:rPr>
          <w:t xml:space="preserve"> Background</w:t>
        </w:r>
        <w:r w:rsidR="00F779CD">
          <w:rPr>
            <w:webHidden/>
          </w:rPr>
          <w:tab/>
        </w:r>
        <w:r w:rsidR="00F779CD">
          <w:rPr>
            <w:webHidden/>
          </w:rPr>
          <w:fldChar w:fldCharType="begin"/>
        </w:r>
        <w:r w:rsidR="00F779CD">
          <w:rPr>
            <w:webHidden/>
          </w:rPr>
          <w:instrText xml:space="preserve"> PAGEREF _Toc47365041 \h </w:instrText>
        </w:r>
        <w:r w:rsidR="00F779CD">
          <w:rPr>
            <w:webHidden/>
          </w:rPr>
        </w:r>
        <w:r w:rsidR="00F779CD">
          <w:rPr>
            <w:webHidden/>
          </w:rPr>
          <w:fldChar w:fldCharType="separate"/>
        </w:r>
        <w:r w:rsidR="00F779CD">
          <w:rPr>
            <w:webHidden/>
          </w:rPr>
          <w:t>9</w:t>
        </w:r>
        <w:r w:rsidR="00F779CD">
          <w:rPr>
            <w:webHidden/>
          </w:rPr>
          <w:fldChar w:fldCharType="end"/>
        </w:r>
      </w:hyperlink>
    </w:p>
    <w:p w14:paraId="013BB00C" w14:textId="77777777" w:rsidR="00F779CD" w:rsidRDefault="005A1817">
      <w:pPr>
        <w:pStyle w:val="30"/>
        <w:tabs>
          <w:tab w:val="right" w:leader="dot" w:pos="9629"/>
        </w:tabs>
        <w:rPr>
          <w:rFonts w:asciiTheme="minorHAnsi" w:eastAsiaTheme="minorEastAsia" w:hAnsiTheme="minorHAnsi" w:cstheme="minorBidi"/>
          <w:kern w:val="2"/>
          <w:szCs w:val="22"/>
        </w:rPr>
      </w:pPr>
      <w:hyperlink w:anchor="_Toc47365042" w:history="1">
        <w:r w:rsidR="00F779CD" w:rsidRPr="002F4877">
          <w:rPr>
            <w:rStyle w:val="ad"/>
            <w:rFonts w:cs="Book Antiqua"/>
            <w:bCs/>
            <w:snapToGrid w:val="0"/>
          </w:rPr>
          <w:t>1.1.1</w:t>
        </w:r>
        <w:r w:rsidR="00F779CD" w:rsidRPr="002F4877">
          <w:rPr>
            <w:rStyle w:val="ad"/>
          </w:rPr>
          <w:t xml:space="preserve"> Objectives</w:t>
        </w:r>
        <w:r w:rsidR="00F779CD">
          <w:rPr>
            <w:webHidden/>
          </w:rPr>
          <w:tab/>
        </w:r>
        <w:r w:rsidR="00F779CD">
          <w:rPr>
            <w:webHidden/>
          </w:rPr>
          <w:fldChar w:fldCharType="begin"/>
        </w:r>
        <w:r w:rsidR="00F779CD">
          <w:rPr>
            <w:webHidden/>
          </w:rPr>
          <w:instrText xml:space="preserve"> PAGEREF _Toc47365042 \h </w:instrText>
        </w:r>
        <w:r w:rsidR="00F779CD">
          <w:rPr>
            <w:webHidden/>
          </w:rPr>
        </w:r>
        <w:r w:rsidR="00F779CD">
          <w:rPr>
            <w:webHidden/>
          </w:rPr>
          <w:fldChar w:fldCharType="separate"/>
        </w:r>
        <w:r w:rsidR="00F779CD">
          <w:rPr>
            <w:webHidden/>
          </w:rPr>
          <w:t>9</w:t>
        </w:r>
        <w:r w:rsidR="00F779CD">
          <w:rPr>
            <w:webHidden/>
          </w:rPr>
          <w:fldChar w:fldCharType="end"/>
        </w:r>
      </w:hyperlink>
    </w:p>
    <w:p w14:paraId="69DD61E5" w14:textId="77777777" w:rsidR="00F779CD" w:rsidRDefault="005A1817">
      <w:pPr>
        <w:pStyle w:val="30"/>
        <w:tabs>
          <w:tab w:val="right" w:leader="dot" w:pos="9629"/>
        </w:tabs>
        <w:rPr>
          <w:rFonts w:asciiTheme="minorHAnsi" w:eastAsiaTheme="minorEastAsia" w:hAnsiTheme="minorHAnsi" w:cstheme="minorBidi"/>
          <w:kern w:val="2"/>
          <w:szCs w:val="22"/>
        </w:rPr>
      </w:pPr>
      <w:hyperlink w:anchor="_Toc47365043" w:history="1">
        <w:r w:rsidR="00F779CD" w:rsidRPr="002F4877">
          <w:rPr>
            <w:rStyle w:val="ad"/>
            <w:rFonts w:cs="Book Antiqua"/>
            <w:bCs/>
            <w:snapToGrid w:val="0"/>
          </w:rPr>
          <w:t>1.1.2</w:t>
        </w:r>
        <w:r w:rsidR="00F779CD" w:rsidRPr="002F4877">
          <w:rPr>
            <w:rStyle w:val="ad"/>
          </w:rPr>
          <w:t xml:space="preserve"> Environment Preparations</w:t>
        </w:r>
        <w:r w:rsidR="00F779CD">
          <w:rPr>
            <w:webHidden/>
          </w:rPr>
          <w:tab/>
        </w:r>
        <w:r w:rsidR="00F779CD">
          <w:rPr>
            <w:webHidden/>
          </w:rPr>
          <w:fldChar w:fldCharType="begin"/>
        </w:r>
        <w:r w:rsidR="00F779CD">
          <w:rPr>
            <w:webHidden/>
          </w:rPr>
          <w:instrText xml:space="preserve"> PAGEREF _Toc47365043 \h </w:instrText>
        </w:r>
        <w:r w:rsidR="00F779CD">
          <w:rPr>
            <w:webHidden/>
          </w:rPr>
        </w:r>
        <w:r w:rsidR="00F779CD">
          <w:rPr>
            <w:webHidden/>
          </w:rPr>
          <w:fldChar w:fldCharType="separate"/>
        </w:r>
        <w:r w:rsidR="00F779CD">
          <w:rPr>
            <w:webHidden/>
          </w:rPr>
          <w:t>9</w:t>
        </w:r>
        <w:r w:rsidR="00F779CD">
          <w:rPr>
            <w:webHidden/>
          </w:rPr>
          <w:fldChar w:fldCharType="end"/>
        </w:r>
      </w:hyperlink>
    </w:p>
    <w:p w14:paraId="6D018E78" w14:textId="77777777" w:rsidR="00F779CD" w:rsidRDefault="005A1817">
      <w:pPr>
        <w:pStyle w:val="20"/>
        <w:tabs>
          <w:tab w:val="right" w:leader="dot" w:pos="9629"/>
        </w:tabs>
        <w:rPr>
          <w:rFonts w:asciiTheme="minorHAnsi" w:eastAsiaTheme="minorEastAsia" w:hAnsiTheme="minorHAnsi" w:cstheme="minorBidi"/>
          <w:kern w:val="2"/>
          <w:szCs w:val="22"/>
        </w:rPr>
      </w:pPr>
      <w:hyperlink w:anchor="_Toc47365044" w:history="1">
        <w:r w:rsidR="00F779CD" w:rsidRPr="002F4877">
          <w:rPr>
            <w:rStyle w:val="ad"/>
            <w:snapToGrid w:val="0"/>
          </w:rPr>
          <w:t>1.2</w:t>
        </w:r>
        <w:r w:rsidR="00F779CD" w:rsidRPr="002F4877">
          <w:rPr>
            <w:rStyle w:val="ad"/>
          </w:rPr>
          <w:t xml:space="preserve"> Paramiko SSH Login</w:t>
        </w:r>
        <w:r w:rsidR="00F779CD">
          <w:rPr>
            <w:webHidden/>
          </w:rPr>
          <w:tab/>
        </w:r>
        <w:r w:rsidR="00F779CD">
          <w:rPr>
            <w:webHidden/>
          </w:rPr>
          <w:fldChar w:fldCharType="begin"/>
        </w:r>
        <w:r w:rsidR="00F779CD">
          <w:rPr>
            <w:webHidden/>
          </w:rPr>
          <w:instrText xml:space="preserve"> PAGEREF _Toc47365044 \h </w:instrText>
        </w:r>
        <w:r w:rsidR="00F779CD">
          <w:rPr>
            <w:webHidden/>
          </w:rPr>
        </w:r>
        <w:r w:rsidR="00F779CD">
          <w:rPr>
            <w:webHidden/>
          </w:rPr>
          <w:fldChar w:fldCharType="separate"/>
        </w:r>
        <w:r w:rsidR="00F779CD">
          <w:rPr>
            <w:webHidden/>
          </w:rPr>
          <w:t>10</w:t>
        </w:r>
        <w:r w:rsidR="00F779CD">
          <w:rPr>
            <w:webHidden/>
          </w:rPr>
          <w:fldChar w:fldCharType="end"/>
        </w:r>
      </w:hyperlink>
    </w:p>
    <w:p w14:paraId="6FC375B2" w14:textId="77777777" w:rsidR="00F779CD" w:rsidRDefault="005A1817">
      <w:pPr>
        <w:pStyle w:val="30"/>
        <w:tabs>
          <w:tab w:val="right" w:leader="dot" w:pos="9629"/>
        </w:tabs>
        <w:rPr>
          <w:rFonts w:asciiTheme="minorHAnsi" w:eastAsiaTheme="minorEastAsia" w:hAnsiTheme="minorHAnsi" w:cstheme="minorBidi"/>
          <w:kern w:val="2"/>
          <w:szCs w:val="22"/>
        </w:rPr>
      </w:pPr>
      <w:hyperlink w:anchor="_Toc47365045" w:history="1">
        <w:r w:rsidR="00F779CD" w:rsidRPr="002F4877">
          <w:rPr>
            <w:rStyle w:val="ad"/>
            <w:rFonts w:cs="Book Antiqua"/>
            <w:bCs/>
            <w:snapToGrid w:val="0"/>
          </w:rPr>
          <w:t>1.2.1</w:t>
        </w:r>
        <w:r w:rsidR="00F779CD" w:rsidRPr="002F4877">
          <w:rPr>
            <w:rStyle w:val="ad"/>
          </w:rPr>
          <w:t xml:space="preserve"> Configuration Roadmap</w:t>
        </w:r>
        <w:r w:rsidR="00F779CD">
          <w:rPr>
            <w:webHidden/>
          </w:rPr>
          <w:tab/>
        </w:r>
        <w:r w:rsidR="00F779CD">
          <w:rPr>
            <w:webHidden/>
          </w:rPr>
          <w:fldChar w:fldCharType="begin"/>
        </w:r>
        <w:r w:rsidR="00F779CD">
          <w:rPr>
            <w:webHidden/>
          </w:rPr>
          <w:instrText xml:space="preserve"> PAGEREF _Toc47365045 \h </w:instrText>
        </w:r>
        <w:r w:rsidR="00F779CD">
          <w:rPr>
            <w:webHidden/>
          </w:rPr>
        </w:r>
        <w:r w:rsidR="00F779CD">
          <w:rPr>
            <w:webHidden/>
          </w:rPr>
          <w:fldChar w:fldCharType="separate"/>
        </w:r>
        <w:r w:rsidR="00F779CD">
          <w:rPr>
            <w:webHidden/>
          </w:rPr>
          <w:t>10</w:t>
        </w:r>
        <w:r w:rsidR="00F779CD">
          <w:rPr>
            <w:webHidden/>
          </w:rPr>
          <w:fldChar w:fldCharType="end"/>
        </w:r>
      </w:hyperlink>
    </w:p>
    <w:p w14:paraId="38872147" w14:textId="77777777" w:rsidR="00F779CD" w:rsidRDefault="005A1817">
      <w:pPr>
        <w:pStyle w:val="30"/>
        <w:tabs>
          <w:tab w:val="right" w:leader="dot" w:pos="9629"/>
        </w:tabs>
        <w:rPr>
          <w:rFonts w:asciiTheme="minorHAnsi" w:eastAsiaTheme="minorEastAsia" w:hAnsiTheme="minorHAnsi" w:cstheme="minorBidi"/>
          <w:kern w:val="2"/>
          <w:szCs w:val="22"/>
        </w:rPr>
      </w:pPr>
      <w:hyperlink w:anchor="_Toc47365046" w:history="1">
        <w:r w:rsidR="00F779CD" w:rsidRPr="002F4877">
          <w:rPr>
            <w:rStyle w:val="ad"/>
            <w:rFonts w:cs="Book Antiqua"/>
            <w:bCs/>
            <w:snapToGrid w:val="0"/>
          </w:rPr>
          <w:t>1.2.2</w:t>
        </w:r>
        <w:r w:rsidR="00F779CD" w:rsidRPr="002F4877">
          <w:rPr>
            <w:rStyle w:val="ad"/>
          </w:rPr>
          <w:t xml:space="preserve"> Configurations</w:t>
        </w:r>
        <w:r w:rsidR="00F779CD">
          <w:rPr>
            <w:webHidden/>
          </w:rPr>
          <w:tab/>
        </w:r>
        <w:r w:rsidR="00F779CD">
          <w:rPr>
            <w:webHidden/>
          </w:rPr>
          <w:fldChar w:fldCharType="begin"/>
        </w:r>
        <w:r w:rsidR="00F779CD">
          <w:rPr>
            <w:webHidden/>
          </w:rPr>
          <w:instrText xml:space="preserve"> PAGEREF _Toc47365046 \h </w:instrText>
        </w:r>
        <w:r w:rsidR="00F779CD">
          <w:rPr>
            <w:webHidden/>
          </w:rPr>
        </w:r>
        <w:r w:rsidR="00F779CD">
          <w:rPr>
            <w:webHidden/>
          </w:rPr>
          <w:fldChar w:fldCharType="separate"/>
        </w:r>
        <w:r w:rsidR="00F779CD">
          <w:rPr>
            <w:webHidden/>
          </w:rPr>
          <w:t>10</w:t>
        </w:r>
        <w:r w:rsidR="00F779CD">
          <w:rPr>
            <w:webHidden/>
          </w:rPr>
          <w:fldChar w:fldCharType="end"/>
        </w:r>
      </w:hyperlink>
    </w:p>
    <w:p w14:paraId="33148520" w14:textId="77777777" w:rsidR="00F779CD" w:rsidRDefault="005A1817">
      <w:pPr>
        <w:pStyle w:val="30"/>
        <w:tabs>
          <w:tab w:val="right" w:leader="dot" w:pos="9629"/>
        </w:tabs>
        <w:rPr>
          <w:rFonts w:asciiTheme="minorHAnsi" w:eastAsiaTheme="minorEastAsia" w:hAnsiTheme="minorHAnsi" w:cstheme="minorBidi"/>
          <w:kern w:val="2"/>
          <w:szCs w:val="22"/>
        </w:rPr>
      </w:pPr>
      <w:hyperlink w:anchor="_Toc47365047" w:history="1">
        <w:r w:rsidR="00F779CD" w:rsidRPr="002F4877">
          <w:rPr>
            <w:rStyle w:val="ad"/>
            <w:rFonts w:cs="Book Antiqua"/>
            <w:bCs/>
            <w:snapToGrid w:val="0"/>
          </w:rPr>
          <w:t>1.2.3</w:t>
        </w:r>
        <w:r w:rsidR="00F779CD" w:rsidRPr="002F4877">
          <w:rPr>
            <w:rStyle w:val="ad"/>
          </w:rPr>
          <w:t xml:space="preserve"> Complete Code and Code Execution Result</w:t>
        </w:r>
        <w:r w:rsidR="00F779CD">
          <w:rPr>
            <w:webHidden/>
          </w:rPr>
          <w:tab/>
        </w:r>
        <w:r w:rsidR="00F779CD">
          <w:rPr>
            <w:webHidden/>
          </w:rPr>
          <w:fldChar w:fldCharType="begin"/>
        </w:r>
        <w:r w:rsidR="00F779CD">
          <w:rPr>
            <w:webHidden/>
          </w:rPr>
          <w:instrText xml:space="preserve"> PAGEREF _Toc47365047 \h </w:instrText>
        </w:r>
        <w:r w:rsidR="00F779CD">
          <w:rPr>
            <w:webHidden/>
          </w:rPr>
        </w:r>
        <w:r w:rsidR="00F779CD">
          <w:rPr>
            <w:webHidden/>
          </w:rPr>
          <w:fldChar w:fldCharType="separate"/>
        </w:r>
        <w:r w:rsidR="00F779CD">
          <w:rPr>
            <w:webHidden/>
          </w:rPr>
          <w:t>12</w:t>
        </w:r>
        <w:r w:rsidR="00F779CD">
          <w:rPr>
            <w:webHidden/>
          </w:rPr>
          <w:fldChar w:fldCharType="end"/>
        </w:r>
      </w:hyperlink>
    </w:p>
    <w:p w14:paraId="3543D86B" w14:textId="5E298626" w:rsidR="00F779CD" w:rsidRDefault="005A1817">
      <w:pPr>
        <w:pStyle w:val="30"/>
        <w:tabs>
          <w:tab w:val="right" w:leader="dot" w:pos="9629"/>
        </w:tabs>
        <w:rPr>
          <w:rFonts w:asciiTheme="minorHAnsi" w:eastAsiaTheme="minorEastAsia" w:hAnsiTheme="minorHAnsi" w:cstheme="minorBidi"/>
          <w:kern w:val="2"/>
          <w:szCs w:val="22"/>
        </w:rPr>
      </w:pPr>
      <w:hyperlink w:anchor="_Toc47365048" w:history="1">
        <w:r w:rsidR="00F779CD" w:rsidRPr="002F4877">
          <w:rPr>
            <w:rStyle w:val="ad"/>
            <w:rFonts w:cs="Book Antiqua"/>
            <w:bCs/>
            <w:snapToGrid w:val="0"/>
          </w:rPr>
          <w:t>1.2.4</w:t>
        </w:r>
        <w:r w:rsidR="00F779CD" w:rsidRPr="002F4877">
          <w:rPr>
            <w:rStyle w:val="ad"/>
          </w:rPr>
          <w:t xml:space="preserve"> Code </w:t>
        </w:r>
        <w:r w:rsidR="00B2474F">
          <w:rPr>
            <w:rStyle w:val="ad"/>
          </w:rPr>
          <w:t>Explaination</w:t>
        </w:r>
        <w:r w:rsidR="00F779CD">
          <w:rPr>
            <w:webHidden/>
          </w:rPr>
          <w:tab/>
        </w:r>
        <w:r w:rsidR="00F779CD">
          <w:rPr>
            <w:webHidden/>
          </w:rPr>
          <w:fldChar w:fldCharType="begin"/>
        </w:r>
        <w:r w:rsidR="00F779CD">
          <w:rPr>
            <w:webHidden/>
          </w:rPr>
          <w:instrText xml:space="preserve"> PAGEREF _Toc47365048 \h </w:instrText>
        </w:r>
        <w:r w:rsidR="00F779CD">
          <w:rPr>
            <w:webHidden/>
          </w:rPr>
        </w:r>
        <w:r w:rsidR="00F779CD">
          <w:rPr>
            <w:webHidden/>
          </w:rPr>
          <w:fldChar w:fldCharType="separate"/>
        </w:r>
        <w:r w:rsidR="00F779CD">
          <w:rPr>
            <w:webHidden/>
          </w:rPr>
          <w:t>14</w:t>
        </w:r>
        <w:r w:rsidR="00F779CD">
          <w:rPr>
            <w:webHidden/>
          </w:rPr>
          <w:fldChar w:fldCharType="end"/>
        </w:r>
      </w:hyperlink>
    </w:p>
    <w:p w14:paraId="06D258C4" w14:textId="77777777" w:rsidR="00F779CD" w:rsidRDefault="005A1817">
      <w:pPr>
        <w:pStyle w:val="20"/>
        <w:tabs>
          <w:tab w:val="right" w:leader="dot" w:pos="9629"/>
        </w:tabs>
        <w:rPr>
          <w:rFonts w:asciiTheme="minorHAnsi" w:eastAsiaTheme="minorEastAsia" w:hAnsiTheme="minorHAnsi" w:cstheme="minorBidi"/>
          <w:kern w:val="2"/>
          <w:szCs w:val="22"/>
        </w:rPr>
      </w:pPr>
      <w:hyperlink w:anchor="_Toc47365049" w:history="1">
        <w:r w:rsidR="00F779CD" w:rsidRPr="002F4877">
          <w:rPr>
            <w:rStyle w:val="ad"/>
            <w:snapToGrid w:val="0"/>
          </w:rPr>
          <w:t>1.3</w:t>
        </w:r>
        <w:r w:rsidR="00F779CD" w:rsidRPr="002F4877">
          <w:rPr>
            <w:rStyle w:val="ad"/>
          </w:rPr>
          <w:t xml:space="preserve"> Paramiko SFTP File Transfer</w:t>
        </w:r>
        <w:r w:rsidR="00F779CD">
          <w:rPr>
            <w:webHidden/>
          </w:rPr>
          <w:tab/>
        </w:r>
        <w:r w:rsidR="00F779CD">
          <w:rPr>
            <w:webHidden/>
          </w:rPr>
          <w:fldChar w:fldCharType="begin"/>
        </w:r>
        <w:r w:rsidR="00F779CD">
          <w:rPr>
            <w:webHidden/>
          </w:rPr>
          <w:instrText xml:space="preserve"> PAGEREF _Toc47365049 \h </w:instrText>
        </w:r>
        <w:r w:rsidR="00F779CD">
          <w:rPr>
            <w:webHidden/>
          </w:rPr>
        </w:r>
        <w:r w:rsidR="00F779CD">
          <w:rPr>
            <w:webHidden/>
          </w:rPr>
          <w:fldChar w:fldCharType="separate"/>
        </w:r>
        <w:r w:rsidR="00F779CD">
          <w:rPr>
            <w:webHidden/>
          </w:rPr>
          <w:t>16</w:t>
        </w:r>
        <w:r w:rsidR="00F779CD">
          <w:rPr>
            <w:webHidden/>
          </w:rPr>
          <w:fldChar w:fldCharType="end"/>
        </w:r>
      </w:hyperlink>
    </w:p>
    <w:p w14:paraId="4EA40D27" w14:textId="77777777" w:rsidR="00F779CD" w:rsidRDefault="005A1817">
      <w:pPr>
        <w:pStyle w:val="30"/>
        <w:tabs>
          <w:tab w:val="right" w:leader="dot" w:pos="9629"/>
        </w:tabs>
        <w:rPr>
          <w:rFonts w:asciiTheme="minorHAnsi" w:eastAsiaTheme="minorEastAsia" w:hAnsiTheme="minorHAnsi" w:cstheme="minorBidi"/>
          <w:kern w:val="2"/>
          <w:szCs w:val="22"/>
        </w:rPr>
      </w:pPr>
      <w:hyperlink w:anchor="_Toc47365050" w:history="1">
        <w:r w:rsidR="00F779CD" w:rsidRPr="002F4877">
          <w:rPr>
            <w:rStyle w:val="ad"/>
            <w:rFonts w:cs="Book Antiqua"/>
            <w:bCs/>
            <w:snapToGrid w:val="0"/>
          </w:rPr>
          <w:t>1.3.1</w:t>
        </w:r>
        <w:r w:rsidR="00F779CD" w:rsidRPr="002F4877">
          <w:rPr>
            <w:rStyle w:val="ad"/>
          </w:rPr>
          <w:t xml:space="preserve"> Configuration Roadmap</w:t>
        </w:r>
        <w:r w:rsidR="00F779CD">
          <w:rPr>
            <w:webHidden/>
          </w:rPr>
          <w:tab/>
        </w:r>
        <w:r w:rsidR="00F779CD">
          <w:rPr>
            <w:webHidden/>
          </w:rPr>
          <w:fldChar w:fldCharType="begin"/>
        </w:r>
        <w:r w:rsidR="00F779CD">
          <w:rPr>
            <w:webHidden/>
          </w:rPr>
          <w:instrText xml:space="preserve"> PAGEREF _Toc47365050 \h </w:instrText>
        </w:r>
        <w:r w:rsidR="00F779CD">
          <w:rPr>
            <w:webHidden/>
          </w:rPr>
        </w:r>
        <w:r w:rsidR="00F779CD">
          <w:rPr>
            <w:webHidden/>
          </w:rPr>
          <w:fldChar w:fldCharType="separate"/>
        </w:r>
        <w:r w:rsidR="00F779CD">
          <w:rPr>
            <w:webHidden/>
          </w:rPr>
          <w:t>17</w:t>
        </w:r>
        <w:r w:rsidR="00F779CD">
          <w:rPr>
            <w:webHidden/>
          </w:rPr>
          <w:fldChar w:fldCharType="end"/>
        </w:r>
      </w:hyperlink>
    </w:p>
    <w:p w14:paraId="0699629E" w14:textId="77777777" w:rsidR="00F779CD" w:rsidRDefault="005A1817">
      <w:pPr>
        <w:pStyle w:val="30"/>
        <w:tabs>
          <w:tab w:val="right" w:leader="dot" w:pos="9629"/>
        </w:tabs>
        <w:rPr>
          <w:rFonts w:asciiTheme="minorHAnsi" w:eastAsiaTheme="minorEastAsia" w:hAnsiTheme="minorHAnsi" w:cstheme="minorBidi"/>
          <w:kern w:val="2"/>
          <w:szCs w:val="22"/>
        </w:rPr>
      </w:pPr>
      <w:hyperlink w:anchor="_Toc47365051" w:history="1">
        <w:r w:rsidR="00F779CD" w:rsidRPr="002F4877">
          <w:rPr>
            <w:rStyle w:val="ad"/>
            <w:rFonts w:cs="Book Antiqua"/>
            <w:bCs/>
            <w:snapToGrid w:val="0"/>
          </w:rPr>
          <w:t>1.3.2</w:t>
        </w:r>
        <w:r w:rsidR="00F779CD" w:rsidRPr="002F4877">
          <w:rPr>
            <w:rStyle w:val="ad"/>
          </w:rPr>
          <w:t xml:space="preserve"> Configurations</w:t>
        </w:r>
        <w:r w:rsidR="00F779CD">
          <w:rPr>
            <w:webHidden/>
          </w:rPr>
          <w:tab/>
        </w:r>
        <w:r w:rsidR="00F779CD">
          <w:rPr>
            <w:webHidden/>
          </w:rPr>
          <w:fldChar w:fldCharType="begin"/>
        </w:r>
        <w:r w:rsidR="00F779CD">
          <w:rPr>
            <w:webHidden/>
          </w:rPr>
          <w:instrText xml:space="preserve"> PAGEREF _Toc47365051 \h </w:instrText>
        </w:r>
        <w:r w:rsidR="00F779CD">
          <w:rPr>
            <w:webHidden/>
          </w:rPr>
        </w:r>
        <w:r w:rsidR="00F779CD">
          <w:rPr>
            <w:webHidden/>
          </w:rPr>
          <w:fldChar w:fldCharType="separate"/>
        </w:r>
        <w:r w:rsidR="00F779CD">
          <w:rPr>
            <w:webHidden/>
          </w:rPr>
          <w:t>17</w:t>
        </w:r>
        <w:r w:rsidR="00F779CD">
          <w:rPr>
            <w:webHidden/>
          </w:rPr>
          <w:fldChar w:fldCharType="end"/>
        </w:r>
      </w:hyperlink>
    </w:p>
    <w:p w14:paraId="45690BE2" w14:textId="77777777" w:rsidR="00F779CD" w:rsidRDefault="005A1817">
      <w:pPr>
        <w:pStyle w:val="30"/>
        <w:tabs>
          <w:tab w:val="right" w:leader="dot" w:pos="9629"/>
        </w:tabs>
        <w:rPr>
          <w:rFonts w:asciiTheme="minorHAnsi" w:eastAsiaTheme="minorEastAsia" w:hAnsiTheme="minorHAnsi" w:cstheme="minorBidi"/>
          <w:kern w:val="2"/>
          <w:szCs w:val="22"/>
        </w:rPr>
      </w:pPr>
      <w:hyperlink w:anchor="_Toc47365052" w:history="1">
        <w:r w:rsidR="00F779CD" w:rsidRPr="002F4877">
          <w:rPr>
            <w:rStyle w:val="ad"/>
            <w:rFonts w:cs="Book Antiqua"/>
            <w:bCs/>
            <w:snapToGrid w:val="0"/>
          </w:rPr>
          <w:t>1.3.3</w:t>
        </w:r>
        <w:r w:rsidR="00F779CD" w:rsidRPr="002F4877">
          <w:rPr>
            <w:rStyle w:val="ad"/>
          </w:rPr>
          <w:t xml:space="preserve"> Complete Code and Code Execution Result</w:t>
        </w:r>
        <w:r w:rsidR="00F779CD">
          <w:rPr>
            <w:webHidden/>
          </w:rPr>
          <w:tab/>
        </w:r>
        <w:r w:rsidR="00F779CD">
          <w:rPr>
            <w:webHidden/>
          </w:rPr>
          <w:fldChar w:fldCharType="begin"/>
        </w:r>
        <w:r w:rsidR="00F779CD">
          <w:rPr>
            <w:webHidden/>
          </w:rPr>
          <w:instrText xml:space="preserve"> PAGEREF _Toc47365052 \h </w:instrText>
        </w:r>
        <w:r w:rsidR="00F779CD">
          <w:rPr>
            <w:webHidden/>
          </w:rPr>
        </w:r>
        <w:r w:rsidR="00F779CD">
          <w:rPr>
            <w:webHidden/>
          </w:rPr>
          <w:fldChar w:fldCharType="separate"/>
        </w:r>
        <w:r w:rsidR="00F779CD">
          <w:rPr>
            <w:webHidden/>
          </w:rPr>
          <w:t>18</w:t>
        </w:r>
        <w:r w:rsidR="00F779CD">
          <w:rPr>
            <w:webHidden/>
          </w:rPr>
          <w:fldChar w:fldCharType="end"/>
        </w:r>
      </w:hyperlink>
    </w:p>
    <w:p w14:paraId="69F9B7B0" w14:textId="42BB98B9" w:rsidR="00F779CD" w:rsidRDefault="005A1817">
      <w:pPr>
        <w:pStyle w:val="30"/>
        <w:tabs>
          <w:tab w:val="right" w:leader="dot" w:pos="9629"/>
        </w:tabs>
        <w:rPr>
          <w:rFonts w:asciiTheme="minorHAnsi" w:eastAsiaTheme="minorEastAsia" w:hAnsiTheme="minorHAnsi" w:cstheme="minorBidi"/>
          <w:kern w:val="2"/>
          <w:szCs w:val="22"/>
        </w:rPr>
      </w:pPr>
      <w:hyperlink w:anchor="_Toc47365053" w:history="1">
        <w:r w:rsidR="00F779CD" w:rsidRPr="002F4877">
          <w:rPr>
            <w:rStyle w:val="ad"/>
            <w:rFonts w:cs="Book Antiqua"/>
            <w:bCs/>
            <w:snapToGrid w:val="0"/>
          </w:rPr>
          <w:t>1.3.4</w:t>
        </w:r>
        <w:r w:rsidR="00F779CD" w:rsidRPr="002F4877">
          <w:rPr>
            <w:rStyle w:val="ad"/>
          </w:rPr>
          <w:t xml:space="preserve"> Code </w:t>
        </w:r>
        <w:r w:rsidR="00B2474F">
          <w:rPr>
            <w:rStyle w:val="ad"/>
          </w:rPr>
          <w:t>Explaination</w:t>
        </w:r>
        <w:r w:rsidR="00F779CD">
          <w:rPr>
            <w:webHidden/>
          </w:rPr>
          <w:tab/>
        </w:r>
        <w:r w:rsidR="00F779CD">
          <w:rPr>
            <w:webHidden/>
          </w:rPr>
          <w:fldChar w:fldCharType="begin"/>
        </w:r>
        <w:r w:rsidR="00F779CD">
          <w:rPr>
            <w:webHidden/>
          </w:rPr>
          <w:instrText xml:space="preserve"> PAGEREF _Toc47365053 \h </w:instrText>
        </w:r>
        <w:r w:rsidR="00F779CD">
          <w:rPr>
            <w:webHidden/>
          </w:rPr>
        </w:r>
        <w:r w:rsidR="00F779CD">
          <w:rPr>
            <w:webHidden/>
          </w:rPr>
          <w:fldChar w:fldCharType="separate"/>
        </w:r>
        <w:r w:rsidR="00F779CD">
          <w:rPr>
            <w:webHidden/>
          </w:rPr>
          <w:t>19</w:t>
        </w:r>
        <w:r w:rsidR="00F779CD">
          <w:rPr>
            <w:webHidden/>
          </w:rPr>
          <w:fldChar w:fldCharType="end"/>
        </w:r>
      </w:hyperlink>
    </w:p>
    <w:p w14:paraId="2C08CBEE" w14:textId="77777777" w:rsidR="00F779CD" w:rsidRDefault="005A1817">
      <w:pPr>
        <w:pStyle w:val="20"/>
        <w:tabs>
          <w:tab w:val="right" w:leader="dot" w:pos="9629"/>
        </w:tabs>
        <w:rPr>
          <w:rFonts w:asciiTheme="minorHAnsi" w:eastAsiaTheme="minorEastAsia" w:hAnsiTheme="minorHAnsi" w:cstheme="minorBidi"/>
          <w:kern w:val="2"/>
          <w:szCs w:val="22"/>
        </w:rPr>
      </w:pPr>
      <w:hyperlink w:anchor="_Toc47365054" w:history="1">
        <w:r w:rsidR="00F779CD" w:rsidRPr="002F4877">
          <w:rPr>
            <w:rStyle w:val="ad"/>
            <w:snapToGrid w:val="0"/>
          </w:rPr>
          <w:t>1.4</w:t>
        </w:r>
        <w:r w:rsidR="00F779CD" w:rsidRPr="002F4877">
          <w:rPr>
            <w:rStyle w:val="ad"/>
          </w:rPr>
          <w:t xml:space="preserve"> Quiz</w:t>
        </w:r>
        <w:r w:rsidR="00F779CD">
          <w:rPr>
            <w:webHidden/>
          </w:rPr>
          <w:tab/>
        </w:r>
        <w:r w:rsidR="00F779CD">
          <w:rPr>
            <w:webHidden/>
          </w:rPr>
          <w:fldChar w:fldCharType="begin"/>
        </w:r>
        <w:r w:rsidR="00F779CD">
          <w:rPr>
            <w:webHidden/>
          </w:rPr>
          <w:instrText xml:space="preserve"> PAGEREF _Toc47365054 \h </w:instrText>
        </w:r>
        <w:r w:rsidR="00F779CD">
          <w:rPr>
            <w:webHidden/>
          </w:rPr>
        </w:r>
        <w:r w:rsidR="00F779CD">
          <w:rPr>
            <w:webHidden/>
          </w:rPr>
          <w:fldChar w:fldCharType="separate"/>
        </w:r>
        <w:r w:rsidR="00F779CD">
          <w:rPr>
            <w:webHidden/>
          </w:rPr>
          <w:t>20</w:t>
        </w:r>
        <w:r w:rsidR="00F779CD">
          <w:rPr>
            <w:webHidden/>
          </w:rPr>
          <w:fldChar w:fldCharType="end"/>
        </w:r>
      </w:hyperlink>
    </w:p>
    <w:p w14:paraId="68844000" w14:textId="77777777" w:rsidR="00F779CD" w:rsidRDefault="005A1817">
      <w:pPr>
        <w:pStyle w:val="10"/>
        <w:tabs>
          <w:tab w:val="right" w:leader="dot" w:pos="9629"/>
        </w:tabs>
        <w:rPr>
          <w:rFonts w:asciiTheme="minorHAnsi" w:eastAsiaTheme="minorEastAsia" w:hAnsiTheme="minorHAnsi" w:cstheme="minorBidi"/>
          <w:b w:val="0"/>
          <w:bCs w:val="0"/>
          <w:noProof/>
          <w:kern w:val="2"/>
          <w:sz w:val="21"/>
          <w:szCs w:val="22"/>
        </w:rPr>
      </w:pPr>
      <w:hyperlink w:anchor="_Toc47365055" w:history="1">
        <w:r w:rsidR="00F779CD" w:rsidRPr="002F4877">
          <w:rPr>
            <w:rStyle w:val="ad"/>
            <w:noProof/>
          </w:rPr>
          <w:t>2 Automatic SNMP Configuration Experiment</w:t>
        </w:r>
        <w:r w:rsidR="00F779CD">
          <w:rPr>
            <w:noProof/>
            <w:webHidden/>
          </w:rPr>
          <w:tab/>
        </w:r>
        <w:r w:rsidR="00F779CD">
          <w:rPr>
            <w:noProof/>
            <w:webHidden/>
          </w:rPr>
          <w:fldChar w:fldCharType="begin"/>
        </w:r>
        <w:r w:rsidR="00F779CD">
          <w:rPr>
            <w:noProof/>
            <w:webHidden/>
          </w:rPr>
          <w:instrText xml:space="preserve"> PAGEREF _Toc47365055 \h </w:instrText>
        </w:r>
        <w:r w:rsidR="00F779CD">
          <w:rPr>
            <w:noProof/>
            <w:webHidden/>
          </w:rPr>
        </w:r>
        <w:r w:rsidR="00F779CD">
          <w:rPr>
            <w:noProof/>
            <w:webHidden/>
          </w:rPr>
          <w:fldChar w:fldCharType="separate"/>
        </w:r>
        <w:r w:rsidR="00F779CD">
          <w:rPr>
            <w:noProof/>
            <w:webHidden/>
          </w:rPr>
          <w:t>21</w:t>
        </w:r>
        <w:r w:rsidR="00F779CD">
          <w:rPr>
            <w:noProof/>
            <w:webHidden/>
          </w:rPr>
          <w:fldChar w:fldCharType="end"/>
        </w:r>
      </w:hyperlink>
    </w:p>
    <w:p w14:paraId="34983856" w14:textId="77777777" w:rsidR="00F779CD" w:rsidRDefault="005A1817">
      <w:pPr>
        <w:pStyle w:val="20"/>
        <w:tabs>
          <w:tab w:val="right" w:leader="dot" w:pos="9629"/>
        </w:tabs>
        <w:rPr>
          <w:rFonts w:asciiTheme="minorHAnsi" w:eastAsiaTheme="minorEastAsia" w:hAnsiTheme="minorHAnsi" w:cstheme="minorBidi"/>
          <w:kern w:val="2"/>
          <w:szCs w:val="22"/>
        </w:rPr>
      </w:pPr>
      <w:hyperlink w:anchor="_Toc47365056" w:history="1">
        <w:r w:rsidR="00F779CD" w:rsidRPr="002F4877">
          <w:rPr>
            <w:rStyle w:val="ad"/>
            <w:snapToGrid w:val="0"/>
          </w:rPr>
          <w:t>2.1</w:t>
        </w:r>
        <w:r w:rsidR="00F779CD" w:rsidRPr="002F4877">
          <w:rPr>
            <w:rStyle w:val="ad"/>
          </w:rPr>
          <w:t xml:space="preserve"> Background</w:t>
        </w:r>
        <w:r w:rsidR="00F779CD">
          <w:rPr>
            <w:webHidden/>
          </w:rPr>
          <w:tab/>
        </w:r>
        <w:r w:rsidR="00F779CD">
          <w:rPr>
            <w:webHidden/>
          </w:rPr>
          <w:fldChar w:fldCharType="begin"/>
        </w:r>
        <w:r w:rsidR="00F779CD">
          <w:rPr>
            <w:webHidden/>
          </w:rPr>
          <w:instrText xml:space="preserve"> PAGEREF _Toc47365056 \h </w:instrText>
        </w:r>
        <w:r w:rsidR="00F779CD">
          <w:rPr>
            <w:webHidden/>
          </w:rPr>
        </w:r>
        <w:r w:rsidR="00F779CD">
          <w:rPr>
            <w:webHidden/>
          </w:rPr>
          <w:fldChar w:fldCharType="separate"/>
        </w:r>
        <w:r w:rsidR="00F779CD">
          <w:rPr>
            <w:webHidden/>
          </w:rPr>
          <w:t>21</w:t>
        </w:r>
        <w:r w:rsidR="00F779CD">
          <w:rPr>
            <w:webHidden/>
          </w:rPr>
          <w:fldChar w:fldCharType="end"/>
        </w:r>
      </w:hyperlink>
    </w:p>
    <w:p w14:paraId="4EB60A24" w14:textId="77777777" w:rsidR="00F779CD" w:rsidRDefault="005A1817">
      <w:pPr>
        <w:pStyle w:val="30"/>
        <w:tabs>
          <w:tab w:val="right" w:leader="dot" w:pos="9629"/>
        </w:tabs>
        <w:rPr>
          <w:rFonts w:asciiTheme="minorHAnsi" w:eastAsiaTheme="minorEastAsia" w:hAnsiTheme="minorHAnsi" w:cstheme="minorBidi"/>
          <w:kern w:val="2"/>
          <w:szCs w:val="22"/>
        </w:rPr>
      </w:pPr>
      <w:hyperlink w:anchor="_Toc47365057" w:history="1">
        <w:r w:rsidR="00F779CD" w:rsidRPr="002F4877">
          <w:rPr>
            <w:rStyle w:val="ad"/>
            <w:rFonts w:cs="Book Antiqua"/>
            <w:bCs/>
            <w:snapToGrid w:val="0"/>
          </w:rPr>
          <w:t>2.1.1</w:t>
        </w:r>
        <w:r w:rsidR="00F779CD" w:rsidRPr="002F4877">
          <w:rPr>
            <w:rStyle w:val="ad"/>
          </w:rPr>
          <w:t xml:space="preserve"> Objectives</w:t>
        </w:r>
        <w:r w:rsidR="00F779CD">
          <w:rPr>
            <w:webHidden/>
          </w:rPr>
          <w:tab/>
        </w:r>
        <w:r w:rsidR="00F779CD">
          <w:rPr>
            <w:webHidden/>
          </w:rPr>
          <w:fldChar w:fldCharType="begin"/>
        </w:r>
        <w:r w:rsidR="00F779CD">
          <w:rPr>
            <w:webHidden/>
          </w:rPr>
          <w:instrText xml:space="preserve"> PAGEREF _Toc47365057 \h </w:instrText>
        </w:r>
        <w:r w:rsidR="00F779CD">
          <w:rPr>
            <w:webHidden/>
          </w:rPr>
        </w:r>
        <w:r w:rsidR="00F779CD">
          <w:rPr>
            <w:webHidden/>
          </w:rPr>
          <w:fldChar w:fldCharType="separate"/>
        </w:r>
        <w:r w:rsidR="00F779CD">
          <w:rPr>
            <w:webHidden/>
          </w:rPr>
          <w:t>21</w:t>
        </w:r>
        <w:r w:rsidR="00F779CD">
          <w:rPr>
            <w:webHidden/>
          </w:rPr>
          <w:fldChar w:fldCharType="end"/>
        </w:r>
      </w:hyperlink>
    </w:p>
    <w:p w14:paraId="38AFEB2F" w14:textId="77777777" w:rsidR="00F779CD" w:rsidRDefault="005A1817">
      <w:pPr>
        <w:pStyle w:val="30"/>
        <w:tabs>
          <w:tab w:val="right" w:leader="dot" w:pos="9629"/>
        </w:tabs>
        <w:rPr>
          <w:rFonts w:asciiTheme="minorHAnsi" w:eastAsiaTheme="minorEastAsia" w:hAnsiTheme="minorHAnsi" w:cstheme="minorBidi"/>
          <w:kern w:val="2"/>
          <w:szCs w:val="22"/>
        </w:rPr>
      </w:pPr>
      <w:hyperlink w:anchor="_Toc47365058" w:history="1">
        <w:r w:rsidR="00F779CD" w:rsidRPr="002F4877">
          <w:rPr>
            <w:rStyle w:val="ad"/>
            <w:rFonts w:cs="Book Antiqua"/>
            <w:bCs/>
            <w:snapToGrid w:val="0"/>
          </w:rPr>
          <w:t>2.1.2</w:t>
        </w:r>
        <w:r w:rsidR="00F779CD" w:rsidRPr="002F4877">
          <w:rPr>
            <w:rStyle w:val="ad"/>
          </w:rPr>
          <w:t xml:space="preserve"> Environment Preparations</w:t>
        </w:r>
        <w:r w:rsidR="00F779CD">
          <w:rPr>
            <w:webHidden/>
          </w:rPr>
          <w:tab/>
        </w:r>
        <w:r w:rsidR="00F779CD">
          <w:rPr>
            <w:webHidden/>
          </w:rPr>
          <w:fldChar w:fldCharType="begin"/>
        </w:r>
        <w:r w:rsidR="00F779CD">
          <w:rPr>
            <w:webHidden/>
          </w:rPr>
          <w:instrText xml:space="preserve"> PAGEREF _Toc47365058 \h </w:instrText>
        </w:r>
        <w:r w:rsidR="00F779CD">
          <w:rPr>
            <w:webHidden/>
          </w:rPr>
        </w:r>
        <w:r w:rsidR="00F779CD">
          <w:rPr>
            <w:webHidden/>
          </w:rPr>
          <w:fldChar w:fldCharType="separate"/>
        </w:r>
        <w:r w:rsidR="00F779CD">
          <w:rPr>
            <w:webHidden/>
          </w:rPr>
          <w:t>21</w:t>
        </w:r>
        <w:r w:rsidR="00F779CD">
          <w:rPr>
            <w:webHidden/>
          </w:rPr>
          <w:fldChar w:fldCharType="end"/>
        </w:r>
      </w:hyperlink>
    </w:p>
    <w:p w14:paraId="4FDE3753" w14:textId="77777777" w:rsidR="00F779CD" w:rsidRDefault="005A1817">
      <w:pPr>
        <w:pStyle w:val="20"/>
        <w:tabs>
          <w:tab w:val="right" w:leader="dot" w:pos="9629"/>
        </w:tabs>
        <w:rPr>
          <w:rFonts w:asciiTheme="minorHAnsi" w:eastAsiaTheme="minorEastAsia" w:hAnsiTheme="minorHAnsi" w:cstheme="minorBidi"/>
          <w:kern w:val="2"/>
          <w:szCs w:val="22"/>
        </w:rPr>
      </w:pPr>
      <w:hyperlink w:anchor="_Toc47365059" w:history="1">
        <w:r w:rsidR="00F779CD" w:rsidRPr="002F4877">
          <w:rPr>
            <w:rStyle w:val="ad"/>
            <w:snapToGrid w:val="0"/>
          </w:rPr>
          <w:t>2.2</w:t>
        </w:r>
        <w:r w:rsidR="00F779CD" w:rsidRPr="002F4877">
          <w:rPr>
            <w:rStyle w:val="ad"/>
          </w:rPr>
          <w:t xml:space="preserve"> Configuration Roadmap</w:t>
        </w:r>
        <w:r w:rsidR="00F779CD">
          <w:rPr>
            <w:webHidden/>
          </w:rPr>
          <w:tab/>
        </w:r>
        <w:r w:rsidR="00F779CD">
          <w:rPr>
            <w:webHidden/>
          </w:rPr>
          <w:fldChar w:fldCharType="begin"/>
        </w:r>
        <w:r w:rsidR="00F779CD">
          <w:rPr>
            <w:webHidden/>
          </w:rPr>
          <w:instrText xml:space="preserve"> PAGEREF _Toc47365059 \h </w:instrText>
        </w:r>
        <w:r w:rsidR="00F779CD">
          <w:rPr>
            <w:webHidden/>
          </w:rPr>
        </w:r>
        <w:r w:rsidR="00F779CD">
          <w:rPr>
            <w:webHidden/>
          </w:rPr>
          <w:fldChar w:fldCharType="separate"/>
        </w:r>
        <w:r w:rsidR="00F779CD">
          <w:rPr>
            <w:webHidden/>
          </w:rPr>
          <w:t>22</w:t>
        </w:r>
        <w:r w:rsidR="00F779CD">
          <w:rPr>
            <w:webHidden/>
          </w:rPr>
          <w:fldChar w:fldCharType="end"/>
        </w:r>
      </w:hyperlink>
    </w:p>
    <w:p w14:paraId="1AFD4F69" w14:textId="77777777" w:rsidR="00F779CD" w:rsidRDefault="005A1817">
      <w:pPr>
        <w:pStyle w:val="20"/>
        <w:tabs>
          <w:tab w:val="right" w:leader="dot" w:pos="9629"/>
        </w:tabs>
        <w:rPr>
          <w:rFonts w:asciiTheme="minorHAnsi" w:eastAsiaTheme="minorEastAsia" w:hAnsiTheme="minorHAnsi" w:cstheme="minorBidi"/>
          <w:kern w:val="2"/>
          <w:szCs w:val="22"/>
        </w:rPr>
      </w:pPr>
      <w:hyperlink w:anchor="_Toc47365060" w:history="1">
        <w:r w:rsidR="00F779CD" w:rsidRPr="002F4877">
          <w:rPr>
            <w:rStyle w:val="ad"/>
            <w:snapToGrid w:val="0"/>
          </w:rPr>
          <w:t>2.3</w:t>
        </w:r>
        <w:r w:rsidR="00F779CD" w:rsidRPr="002F4877">
          <w:rPr>
            <w:rStyle w:val="ad"/>
          </w:rPr>
          <w:t xml:space="preserve"> Complete Code and Code Execution Result</w:t>
        </w:r>
        <w:r w:rsidR="00F779CD">
          <w:rPr>
            <w:webHidden/>
          </w:rPr>
          <w:tab/>
        </w:r>
        <w:r w:rsidR="00F779CD">
          <w:rPr>
            <w:webHidden/>
          </w:rPr>
          <w:fldChar w:fldCharType="begin"/>
        </w:r>
        <w:r w:rsidR="00F779CD">
          <w:rPr>
            <w:webHidden/>
          </w:rPr>
          <w:instrText xml:space="preserve"> PAGEREF _Toc47365060 \h </w:instrText>
        </w:r>
        <w:r w:rsidR="00F779CD">
          <w:rPr>
            <w:webHidden/>
          </w:rPr>
        </w:r>
        <w:r w:rsidR="00F779CD">
          <w:rPr>
            <w:webHidden/>
          </w:rPr>
          <w:fldChar w:fldCharType="separate"/>
        </w:r>
        <w:r w:rsidR="00F779CD">
          <w:rPr>
            <w:webHidden/>
          </w:rPr>
          <w:t>23</w:t>
        </w:r>
        <w:r w:rsidR="00F779CD">
          <w:rPr>
            <w:webHidden/>
          </w:rPr>
          <w:fldChar w:fldCharType="end"/>
        </w:r>
      </w:hyperlink>
    </w:p>
    <w:p w14:paraId="02DC23F9" w14:textId="4DA44010" w:rsidR="00F779CD" w:rsidRDefault="005A1817">
      <w:pPr>
        <w:pStyle w:val="20"/>
        <w:tabs>
          <w:tab w:val="right" w:leader="dot" w:pos="9629"/>
        </w:tabs>
        <w:rPr>
          <w:rFonts w:asciiTheme="minorHAnsi" w:eastAsiaTheme="minorEastAsia" w:hAnsiTheme="minorHAnsi" w:cstheme="minorBidi"/>
          <w:kern w:val="2"/>
          <w:szCs w:val="22"/>
        </w:rPr>
      </w:pPr>
      <w:hyperlink w:anchor="_Toc47365061" w:history="1">
        <w:r w:rsidR="00F779CD" w:rsidRPr="002F4877">
          <w:rPr>
            <w:rStyle w:val="ad"/>
            <w:snapToGrid w:val="0"/>
          </w:rPr>
          <w:t>2.4</w:t>
        </w:r>
        <w:r w:rsidR="00F779CD" w:rsidRPr="002F4877">
          <w:rPr>
            <w:rStyle w:val="ad"/>
          </w:rPr>
          <w:t xml:space="preserve"> Code </w:t>
        </w:r>
        <w:r w:rsidR="00B2474F">
          <w:rPr>
            <w:rStyle w:val="ad"/>
          </w:rPr>
          <w:t>Explaination</w:t>
        </w:r>
        <w:r w:rsidR="00F779CD">
          <w:rPr>
            <w:webHidden/>
          </w:rPr>
          <w:tab/>
        </w:r>
        <w:r w:rsidR="00F779CD">
          <w:rPr>
            <w:webHidden/>
          </w:rPr>
          <w:fldChar w:fldCharType="begin"/>
        </w:r>
        <w:r w:rsidR="00F779CD">
          <w:rPr>
            <w:webHidden/>
          </w:rPr>
          <w:instrText xml:space="preserve"> PAGEREF _Toc47365061 \h </w:instrText>
        </w:r>
        <w:r w:rsidR="00F779CD">
          <w:rPr>
            <w:webHidden/>
          </w:rPr>
        </w:r>
        <w:r w:rsidR="00F779CD">
          <w:rPr>
            <w:webHidden/>
          </w:rPr>
          <w:fldChar w:fldCharType="separate"/>
        </w:r>
        <w:r w:rsidR="00F779CD">
          <w:rPr>
            <w:webHidden/>
          </w:rPr>
          <w:t>25</w:t>
        </w:r>
        <w:r w:rsidR="00F779CD">
          <w:rPr>
            <w:webHidden/>
          </w:rPr>
          <w:fldChar w:fldCharType="end"/>
        </w:r>
      </w:hyperlink>
    </w:p>
    <w:p w14:paraId="525CBD1B" w14:textId="77777777" w:rsidR="00F779CD" w:rsidRDefault="005A1817">
      <w:pPr>
        <w:pStyle w:val="20"/>
        <w:tabs>
          <w:tab w:val="right" w:leader="dot" w:pos="9629"/>
        </w:tabs>
        <w:rPr>
          <w:rFonts w:asciiTheme="minorHAnsi" w:eastAsiaTheme="minorEastAsia" w:hAnsiTheme="minorHAnsi" w:cstheme="minorBidi"/>
          <w:kern w:val="2"/>
          <w:szCs w:val="22"/>
        </w:rPr>
      </w:pPr>
      <w:hyperlink w:anchor="_Toc47365062" w:history="1">
        <w:r w:rsidR="00F779CD" w:rsidRPr="002F4877">
          <w:rPr>
            <w:rStyle w:val="ad"/>
            <w:snapToGrid w:val="0"/>
          </w:rPr>
          <w:t>2.5</w:t>
        </w:r>
        <w:r w:rsidR="00F779CD" w:rsidRPr="002F4877">
          <w:rPr>
            <w:rStyle w:val="ad"/>
          </w:rPr>
          <w:t xml:space="preserve"> Quiz</w:t>
        </w:r>
        <w:r w:rsidR="00F779CD">
          <w:rPr>
            <w:webHidden/>
          </w:rPr>
          <w:tab/>
        </w:r>
        <w:r w:rsidR="00F779CD">
          <w:rPr>
            <w:webHidden/>
          </w:rPr>
          <w:fldChar w:fldCharType="begin"/>
        </w:r>
        <w:r w:rsidR="00F779CD">
          <w:rPr>
            <w:webHidden/>
          </w:rPr>
          <w:instrText xml:space="preserve"> PAGEREF _Toc47365062 \h </w:instrText>
        </w:r>
        <w:r w:rsidR="00F779CD">
          <w:rPr>
            <w:webHidden/>
          </w:rPr>
        </w:r>
        <w:r w:rsidR="00F779CD">
          <w:rPr>
            <w:webHidden/>
          </w:rPr>
          <w:fldChar w:fldCharType="separate"/>
        </w:r>
        <w:r w:rsidR="00F779CD">
          <w:rPr>
            <w:webHidden/>
          </w:rPr>
          <w:t>29</w:t>
        </w:r>
        <w:r w:rsidR="00F779CD">
          <w:rPr>
            <w:webHidden/>
          </w:rPr>
          <w:fldChar w:fldCharType="end"/>
        </w:r>
      </w:hyperlink>
    </w:p>
    <w:p w14:paraId="4ACF90BF" w14:textId="77777777" w:rsidR="00F779CD" w:rsidRDefault="005A1817">
      <w:pPr>
        <w:pStyle w:val="10"/>
        <w:tabs>
          <w:tab w:val="right" w:leader="dot" w:pos="9629"/>
        </w:tabs>
        <w:rPr>
          <w:rFonts w:asciiTheme="minorHAnsi" w:eastAsiaTheme="minorEastAsia" w:hAnsiTheme="minorHAnsi" w:cstheme="minorBidi"/>
          <w:b w:val="0"/>
          <w:bCs w:val="0"/>
          <w:noProof/>
          <w:kern w:val="2"/>
          <w:sz w:val="21"/>
          <w:szCs w:val="22"/>
        </w:rPr>
      </w:pPr>
      <w:hyperlink w:anchor="_Toc47365063" w:history="1">
        <w:r w:rsidR="00F779CD" w:rsidRPr="002F4877">
          <w:rPr>
            <w:rStyle w:val="ad"/>
            <w:noProof/>
          </w:rPr>
          <w:t>3 NETCONF Configuration Experiment</w:t>
        </w:r>
        <w:r w:rsidR="00F779CD">
          <w:rPr>
            <w:noProof/>
            <w:webHidden/>
          </w:rPr>
          <w:tab/>
        </w:r>
        <w:r w:rsidR="00F779CD">
          <w:rPr>
            <w:noProof/>
            <w:webHidden/>
          </w:rPr>
          <w:fldChar w:fldCharType="begin"/>
        </w:r>
        <w:r w:rsidR="00F779CD">
          <w:rPr>
            <w:noProof/>
            <w:webHidden/>
          </w:rPr>
          <w:instrText xml:space="preserve"> PAGEREF _Toc47365063 \h </w:instrText>
        </w:r>
        <w:r w:rsidR="00F779CD">
          <w:rPr>
            <w:noProof/>
            <w:webHidden/>
          </w:rPr>
        </w:r>
        <w:r w:rsidR="00F779CD">
          <w:rPr>
            <w:noProof/>
            <w:webHidden/>
          </w:rPr>
          <w:fldChar w:fldCharType="separate"/>
        </w:r>
        <w:r w:rsidR="00F779CD">
          <w:rPr>
            <w:noProof/>
            <w:webHidden/>
          </w:rPr>
          <w:t>30</w:t>
        </w:r>
        <w:r w:rsidR="00F779CD">
          <w:rPr>
            <w:noProof/>
            <w:webHidden/>
          </w:rPr>
          <w:fldChar w:fldCharType="end"/>
        </w:r>
      </w:hyperlink>
    </w:p>
    <w:p w14:paraId="17F0DB5C" w14:textId="77777777" w:rsidR="00F779CD" w:rsidRDefault="005A1817">
      <w:pPr>
        <w:pStyle w:val="20"/>
        <w:tabs>
          <w:tab w:val="right" w:leader="dot" w:pos="9629"/>
        </w:tabs>
        <w:rPr>
          <w:rFonts w:asciiTheme="minorHAnsi" w:eastAsiaTheme="minorEastAsia" w:hAnsiTheme="minorHAnsi" w:cstheme="minorBidi"/>
          <w:kern w:val="2"/>
          <w:szCs w:val="22"/>
        </w:rPr>
      </w:pPr>
      <w:hyperlink w:anchor="_Toc47365064" w:history="1">
        <w:r w:rsidR="00F779CD" w:rsidRPr="002F4877">
          <w:rPr>
            <w:rStyle w:val="ad"/>
            <w:snapToGrid w:val="0"/>
          </w:rPr>
          <w:t>3.1</w:t>
        </w:r>
        <w:r w:rsidR="00F779CD" w:rsidRPr="002F4877">
          <w:rPr>
            <w:rStyle w:val="ad"/>
          </w:rPr>
          <w:t xml:space="preserve"> Background</w:t>
        </w:r>
        <w:r w:rsidR="00F779CD">
          <w:rPr>
            <w:webHidden/>
          </w:rPr>
          <w:tab/>
        </w:r>
        <w:r w:rsidR="00F779CD">
          <w:rPr>
            <w:webHidden/>
          </w:rPr>
          <w:fldChar w:fldCharType="begin"/>
        </w:r>
        <w:r w:rsidR="00F779CD">
          <w:rPr>
            <w:webHidden/>
          </w:rPr>
          <w:instrText xml:space="preserve"> PAGEREF _Toc47365064 \h </w:instrText>
        </w:r>
        <w:r w:rsidR="00F779CD">
          <w:rPr>
            <w:webHidden/>
          </w:rPr>
        </w:r>
        <w:r w:rsidR="00F779CD">
          <w:rPr>
            <w:webHidden/>
          </w:rPr>
          <w:fldChar w:fldCharType="separate"/>
        </w:r>
        <w:r w:rsidR="00F779CD">
          <w:rPr>
            <w:webHidden/>
          </w:rPr>
          <w:t>30</w:t>
        </w:r>
        <w:r w:rsidR="00F779CD">
          <w:rPr>
            <w:webHidden/>
          </w:rPr>
          <w:fldChar w:fldCharType="end"/>
        </w:r>
      </w:hyperlink>
    </w:p>
    <w:p w14:paraId="0E1C2873" w14:textId="77777777" w:rsidR="00F779CD" w:rsidRDefault="005A1817">
      <w:pPr>
        <w:pStyle w:val="30"/>
        <w:tabs>
          <w:tab w:val="right" w:leader="dot" w:pos="9629"/>
        </w:tabs>
        <w:rPr>
          <w:rFonts w:asciiTheme="minorHAnsi" w:eastAsiaTheme="minorEastAsia" w:hAnsiTheme="minorHAnsi" w:cstheme="minorBidi"/>
          <w:kern w:val="2"/>
          <w:szCs w:val="22"/>
        </w:rPr>
      </w:pPr>
      <w:hyperlink w:anchor="_Toc47365065" w:history="1">
        <w:r w:rsidR="00F779CD" w:rsidRPr="002F4877">
          <w:rPr>
            <w:rStyle w:val="ad"/>
            <w:rFonts w:cs="Book Antiqua"/>
            <w:bCs/>
            <w:snapToGrid w:val="0"/>
          </w:rPr>
          <w:t>3.1.1</w:t>
        </w:r>
        <w:r w:rsidR="00F779CD" w:rsidRPr="002F4877">
          <w:rPr>
            <w:rStyle w:val="ad"/>
          </w:rPr>
          <w:t xml:space="preserve"> Objectives</w:t>
        </w:r>
        <w:r w:rsidR="00F779CD">
          <w:rPr>
            <w:webHidden/>
          </w:rPr>
          <w:tab/>
        </w:r>
        <w:r w:rsidR="00F779CD">
          <w:rPr>
            <w:webHidden/>
          </w:rPr>
          <w:fldChar w:fldCharType="begin"/>
        </w:r>
        <w:r w:rsidR="00F779CD">
          <w:rPr>
            <w:webHidden/>
          </w:rPr>
          <w:instrText xml:space="preserve"> PAGEREF _Toc47365065 \h </w:instrText>
        </w:r>
        <w:r w:rsidR="00F779CD">
          <w:rPr>
            <w:webHidden/>
          </w:rPr>
        </w:r>
        <w:r w:rsidR="00F779CD">
          <w:rPr>
            <w:webHidden/>
          </w:rPr>
          <w:fldChar w:fldCharType="separate"/>
        </w:r>
        <w:r w:rsidR="00F779CD">
          <w:rPr>
            <w:webHidden/>
          </w:rPr>
          <w:t>30</w:t>
        </w:r>
        <w:r w:rsidR="00F779CD">
          <w:rPr>
            <w:webHidden/>
          </w:rPr>
          <w:fldChar w:fldCharType="end"/>
        </w:r>
      </w:hyperlink>
    </w:p>
    <w:p w14:paraId="694876F4" w14:textId="77777777" w:rsidR="00F779CD" w:rsidRDefault="005A1817">
      <w:pPr>
        <w:pStyle w:val="30"/>
        <w:tabs>
          <w:tab w:val="right" w:leader="dot" w:pos="9629"/>
        </w:tabs>
        <w:rPr>
          <w:rFonts w:asciiTheme="minorHAnsi" w:eastAsiaTheme="minorEastAsia" w:hAnsiTheme="minorHAnsi" w:cstheme="minorBidi"/>
          <w:kern w:val="2"/>
          <w:szCs w:val="22"/>
        </w:rPr>
      </w:pPr>
      <w:hyperlink w:anchor="_Toc47365066" w:history="1">
        <w:r w:rsidR="00F779CD" w:rsidRPr="002F4877">
          <w:rPr>
            <w:rStyle w:val="ad"/>
            <w:rFonts w:cs="Book Antiqua"/>
            <w:bCs/>
            <w:snapToGrid w:val="0"/>
          </w:rPr>
          <w:t>3.1.2</w:t>
        </w:r>
        <w:r w:rsidR="00F779CD" w:rsidRPr="002F4877">
          <w:rPr>
            <w:rStyle w:val="ad"/>
          </w:rPr>
          <w:t xml:space="preserve"> Environment Preparations</w:t>
        </w:r>
        <w:r w:rsidR="00F779CD">
          <w:rPr>
            <w:webHidden/>
          </w:rPr>
          <w:tab/>
        </w:r>
        <w:r w:rsidR="00F779CD">
          <w:rPr>
            <w:webHidden/>
          </w:rPr>
          <w:fldChar w:fldCharType="begin"/>
        </w:r>
        <w:r w:rsidR="00F779CD">
          <w:rPr>
            <w:webHidden/>
          </w:rPr>
          <w:instrText xml:space="preserve"> PAGEREF _Toc47365066 \h </w:instrText>
        </w:r>
        <w:r w:rsidR="00F779CD">
          <w:rPr>
            <w:webHidden/>
          </w:rPr>
        </w:r>
        <w:r w:rsidR="00F779CD">
          <w:rPr>
            <w:webHidden/>
          </w:rPr>
          <w:fldChar w:fldCharType="separate"/>
        </w:r>
        <w:r w:rsidR="00F779CD">
          <w:rPr>
            <w:webHidden/>
          </w:rPr>
          <w:t>30</w:t>
        </w:r>
        <w:r w:rsidR="00F779CD">
          <w:rPr>
            <w:webHidden/>
          </w:rPr>
          <w:fldChar w:fldCharType="end"/>
        </w:r>
      </w:hyperlink>
    </w:p>
    <w:p w14:paraId="1C084ACE" w14:textId="77777777" w:rsidR="00F779CD" w:rsidRDefault="005A1817">
      <w:pPr>
        <w:pStyle w:val="20"/>
        <w:tabs>
          <w:tab w:val="right" w:leader="dot" w:pos="9629"/>
        </w:tabs>
        <w:rPr>
          <w:rFonts w:asciiTheme="minorHAnsi" w:eastAsiaTheme="minorEastAsia" w:hAnsiTheme="minorHAnsi" w:cstheme="minorBidi"/>
          <w:kern w:val="2"/>
          <w:szCs w:val="22"/>
        </w:rPr>
      </w:pPr>
      <w:hyperlink w:anchor="_Toc47365067" w:history="1">
        <w:r w:rsidR="00F779CD" w:rsidRPr="002F4877">
          <w:rPr>
            <w:rStyle w:val="ad"/>
            <w:snapToGrid w:val="0"/>
          </w:rPr>
          <w:t>3.2</w:t>
        </w:r>
        <w:r w:rsidR="00F779CD" w:rsidRPr="002F4877">
          <w:rPr>
            <w:rStyle w:val="ad"/>
          </w:rPr>
          <w:t xml:space="preserve"> Configuration Roadmap</w:t>
        </w:r>
        <w:r w:rsidR="00F779CD">
          <w:rPr>
            <w:webHidden/>
          </w:rPr>
          <w:tab/>
        </w:r>
        <w:r w:rsidR="00F779CD">
          <w:rPr>
            <w:webHidden/>
          </w:rPr>
          <w:fldChar w:fldCharType="begin"/>
        </w:r>
        <w:r w:rsidR="00F779CD">
          <w:rPr>
            <w:webHidden/>
          </w:rPr>
          <w:instrText xml:space="preserve"> PAGEREF _Toc47365067 \h </w:instrText>
        </w:r>
        <w:r w:rsidR="00F779CD">
          <w:rPr>
            <w:webHidden/>
          </w:rPr>
        </w:r>
        <w:r w:rsidR="00F779CD">
          <w:rPr>
            <w:webHidden/>
          </w:rPr>
          <w:fldChar w:fldCharType="separate"/>
        </w:r>
        <w:r w:rsidR="00F779CD">
          <w:rPr>
            <w:webHidden/>
          </w:rPr>
          <w:t>31</w:t>
        </w:r>
        <w:r w:rsidR="00F779CD">
          <w:rPr>
            <w:webHidden/>
          </w:rPr>
          <w:fldChar w:fldCharType="end"/>
        </w:r>
      </w:hyperlink>
    </w:p>
    <w:p w14:paraId="052A845A" w14:textId="77777777" w:rsidR="00F779CD" w:rsidRDefault="005A1817">
      <w:pPr>
        <w:pStyle w:val="20"/>
        <w:tabs>
          <w:tab w:val="right" w:leader="dot" w:pos="9629"/>
        </w:tabs>
        <w:rPr>
          <w:rFonts w:asciiTheme="minorHAnsi" w:eastAsiaTheme="minorEastAsia" w:hAnsiTheme="minorHAnsi" w:cstheme="minorBidi"/>
          <w:kern w:val="2"/>
          <w:szCs w:val="22"/>
        </w:rPr>
      </w:pPr>
      <w:hyperlink w:anchor="_Toc47365068" w:history="1">
        <w:r w:rsidR="00F779CD" w:rsidRPr="002F4877">
          <w:rPr>
            <w:rStyle w:val="ad"/>
            <w:snapToGrid w:val="0"/>
          </w:rPr>
          <w:t>3.3</w:t>
        </w:r>
        <w:r w:rsidR="00F779CD" w:rsidRPr="002F4877">
          <w:rPr>
            <w:rStyle w:val="ad"/>
          </w:rPr>
          <w:t xml:space="preserve"> Complete Code and Code Execution Result</w:t>
        </w:r>
        <w:r w:rsidR="00F779CD">
          <w:rPr>
            <w:webHidden/>
          </w:rPr>
          <w:tab/>
        </w:r>
        <w:r w:rsidR="00F779CD">
          <w:rPr>
            <w:webHidden/>
          </w:rPr>
          <w:fldChar w:fldCharType="begin"/>
        </w:r>
        <w:r w:rsidR="00F779CD">
          <w:rPr>
            <w:webHidden/>
          </w:rPr>
          <w:instrText xml:space="preserve"> PAGEREF _Toc47365068 \h </w:instrText>
        </w:r>
        <w:r w:rsidR="00F779CD">
          <w:rPr>
            <w:webHidden/>
          </w:rPr>
        </w:r>
        <w:r w:rsidR="00F779CD">
          <w:rPr>
            <w:webHidden/>
          </w:rPr>
          <w:fldChar w:fldCharType="separate"/>
        </w:r>
        <w:r w:rsidR="00F779CD">
          <w:rPr>
            <w:webHidden/>
          </w:rPr>
          <w:t>32</w:t>
        </w:r>
        <w:r w:rsidR="00F779CD">
          <w:rPr>
            <w:webHidden/>
          </w:rPr>
          <w:fldChar w:fldCharType="end"/>
        </w:r>
      </w:hyperlink>
    </w:p>
    <w:p w14:paraId="4B24170F" w14:textId="2BD2C041" w:rsidR="00F779CD" w:rsidRDefault="005A1817">
      <w:pPr>
        <w:pStyle w:val="20"/>
        <w:tabs>
          <w:tab w:val="right" w:leader="dot" w:pos="9629"/>
        </w:tabs>
        <w:rPr>
          <w:rFonts w:asciiTheme="minorHAnsi" w:eastAsiaTheme="minorEastAsia" w:hAnsiTheme="minorHAnsi" w:cstheme="minorBidi"/>
          <w:kern w:val="2"/>
          <w:szCs w:val="22"/>
        </w:rPr>
      </w:pPr>
      <w:hyperlink w:anchor="_Toc47365069" w:history="1">
        <w:r w:rsidR="00F779CD" w:rsidRPr="002F4877">
          <w:rPr>
            <w:rStyle w:val="ad"/>
            <w:snapToGrid w:val="0"/>
          </w:rPr>
          <w:t>3.4</w:t>
        </w:r>
        <w:r w:rsidR="00F779CD" w:rsidRPr="002F4877">
          <w:rPr>
            <w:rStyle w:val="ad"/>
          </w:rPr>
          <w:t xml:space="preserve"> Code </w:t>
        </w:r>
        <w:r w:rsidR="00B2474F">
          <w:rPr>
            <w:rStyle w:val="ad"/>
          </w:rPr>
          <w:t>Explaination</w:t>
        </w:r>
        <w:r w:rsidR="00F779CD">
          <w:rPr>
            <w:webHidden/>
          </w:rPr>
          <w:tab/>
        </w:r>
        <w:r w:rsidR="00F779CD">
          <w:rPr>
            <w:webHidden/>
          </w:rPr>
          <w:fldChar w:fldCharType="begin"/>
        </w:r>
        <w:r w:rsidR="00F779CD">
          <w:rPr>
            <w:webHidden/>
          </w:rPr>
          <w:instrText xml:space="preserve"> PAGEREF _Toc47365069 \h </w:instrText>
        </w:r>
        <w:r w:rsidR="00F779CD">
          <w:rPr>
            <w:webHidden/>
          </w:rPr>
        </w:r>
        <w:r w:rsidR="00F779CD">
          <w:rPr>
            <w:webHidden/>
          </w:rPr>
          <w:fldChar w:fldCharType="separate"/>
        </w:r>
        <w:r w:rsidR="00F779CD">
          <w:rPr>
            <w:webHidden/>
          </w:rPr>
          <w:t>35</w:t>
        </w:r>
        <w:r w:rsidR="00F779CD">
          <w:rPr>
            <w:webHidden/>
          </w:rPr>
          <w:fldChar w:fldCharType="end"/>
        </w:r>
      </w:hyperlink>
    </w:p>
    <w:p w14:paraId="4295744A" w14:textId="77777777" w:rsidR="00F779CD" w:rsidRDefault="005A1817">
      <w:pPr>
        <w:pStyle w:val="20"/>
        <w:tabs>
          <w:tab w:val="right" w:leader="dot" w:pos="9629"/>
        </w:tabs>
        <w:rPr>
          <w:rFonts w:asciiTheme="minorHAnsi" w:eastAsiaTheme="minorEastAsia" w:hAnsiTheme="minorHAnsi" w:cstheme="minorBidi"/>
          <w:kern w:val="2"/>
          <w:szCs w:val="22"/>
        </w:rPr>
      </w:pPr>
      <w:hyperlink w:anchor="_Toc47365070" w:history="1">
        <w:r w:rsidR="00F779CD" w:rsidRPr="002F4877">
          <w:rPr>
            <w:rStyle w:val="ad"/>
            <w:snapToGrid w:val="0"/>
          </w:rPr>
          <w:t>3.5</w:t>
        </w:r>
        <w:r w:rsidR="00F779CD" w:rsidRPr="002F4877">
          <w:rPr>
            <w:rStyle w:val="ad"/>
          </w:rPr>
          <w:t xml:space="preserve"> Quiz</w:t>
        </w:r>
        <w:r w:rsidR="00F779CD">
          <w:rPr>
            <w:webHidden/>
          </w:rPr>
          <w:tab/>
        </w:r>
        <w:r w:rsidR="00F779CD">
          <w:rPr>
            <w:webHidden/>
          </w:rPr>
          <w:fldChar w:fldCharType="begin"/>
        </w:r>
        <w:r w:rsidR="00F779CD">
          <w:rPr>
            <w:webHidden/>
          </w:rPr>
          <w:instrText xml:space="preserve"> PAGEREF _Toc47365070 \h </w:instrText>
        </w:r>
        <w:r w:rsidR="00F779CD">
          <w:rPr>
            <w:webHidden/>
          </w:rPr>
        </w:r>
        <w:r w:rsidR="00F779CD">
          <w:rPr>
            <w:webHidden/>
          </w:rPr>
          <w:fldChar w:fldCharType="separate"/>
        </w:r>
        <w:r w:rsidR="00F779CD">
          <w:rPr>
            <w:webHidden/>
          </w:rPr>
          <w:t>39</w:t>
        </w:r>
        <w:r w:rsidR="00F779CD">
          <w:rPr>
            <w:webHidden/>
          </w:rPr>
          <w:fldChar w:fldCharType="end"/>
        </w:r>
      </w:hyperlink>
    </w:p>
    <w:p w14:paraId="7A9B0C8D" w14:textId="77777777" w:rsidR="00F779CD" w:rsidRDefault="005A1817">
      <w:pPr>
        <w:pStyle w:val="10"/>
        <w:tabs>
          <w:tab w:val="right" w:leader="dot" w:pos="9629"/>
        </w:tabs>
        <w:rPr>
          <w:rFonts w:asciiTheme="minorHAnsi" w:eastAsiaTheme="minorEastAsia" w:hAnsiTheme="minorHAnsi" w:cstheme="minorBidi"/>
          <w:b w:val="0"/>
          <w:bCs w:val="0"/>
          <w:noProof/>
          <w:kern w:val="2"/>
          <w:sz w:val="21"/>
          <w:szCs w:val="22"/>
        </w:rPr>
      </w:pPr>
      <w:hyperlink w:anchor="_Toc47365071" w:history="1">
        <w:r w:rsidR="00F779CD" w:rsidRPr="002F4877">
          <w:rPr>
            <w:rStyle w:val="ad"/>
            <w:noProof/>
          </w:rPr>
          <w:t>4 Configuration File Comparison Experiment</w:t>
        </w:r>
        <w:r w:rsidR="00F779CD">
          <w:rPr>
            <w:noProof/>
            <w:webHidden/>
          </w:rPr>
          <w:tab/>
        </w:r>
        <w:r w:rsidR="00F779CD">
          <w:rPr>
            <w:noProof/>
            <w:webHidden/>
          </w:rPr>
          <w:fldChar w:fldCharType="begin"/>
        </w:r>
        <w:r w:rsidR="00F779CD">
          <w:rPr>
            <w:noProof/>
            <w:webHidden/>
          </w:rPr>
          <w:instrText xml:space="preserve"> PAGEREF _Toc47365071 \h </w:instrText>
        </w:r>
        <w:r w:rsidR="00F779CD">
          <w:rPr>
            <w:noProof/>
            <w:webHidden/>
          </w:rPr>
        </w:r>
        <w:r w:rsidR="00F779CD">
          <w:rPr>
            <w:noProof/>
            <w:webHidden/>
          </w:rPr>
          <w:fldChar w:fldCharType="separate"/>
        </w:r>
        <w:r w:rsidR="00F779CD">
          <w:rPr>
            <w:noProof/>
            <w:webHidden/>
          </w:rPr>
          <w:t>40</w:t>
        </w:r>
        <w:r w:rsidR="00F779CD">
          <w:rPr>
            <w:noProof/>
            <w:webHidden/>
          </w:rPr>
          <w:fldChar w:fldCharType="end"/>
        </w:r>
      </w:hyperlink>
    </w:p>
    <w:p w14:paraId="293D7CFA" w14:textId="77777777" w:rsidR="00F779CD" w:rsidRDefault="005A1817">
      <w:pPr>
        <w:pStyle w:val="20"/>
        <w:tabs>
          <w:tab w:val="right" w:leader="dot" w:pos="9629"/>
        </w:tabs>
        <w:rPr>
          <w:rFonts w:asciiTheme="minorHAnsi" w:eastAsiaTheme="minorEastAsia" w:hAnsiTheme="minorHAnsi" w:cstheme="minorBidi"/>
          <w:kern w:val="2"/>
          <w:szCs w:val="22"/>
        </w:rPr>
      </w:pPr>
      <w:hyperlink w:anchor="_Toc47365072" w:history="1">
        <w:r w:rsidR="00F779CD" w:rsidRPr="002F4877">
          <w:rPr>
            <w:rStyle w:val="ad"/>
            <w:snapToGrid w:val="0"/>
          </w:rPr>
          <w:t>4.1</w:t>
        </w:r>
        <w:r w:rsidR="00F779CD" w:rsidRPr="002F4877">
          <w:rPr>
            <w:rStyle w:val="ad"/>
          </w:rPr>
          <w:t xml:space="preserve"> Background</w:t>
        </w:r>
        <w:r w:rsidR="00F779CD">
          <w:rPr>
            <w:webHidden/>
          </w:rPr>
          <w:tab/>
        </w:r>
        <w:r w:rsidR="00F779CD">
          <w:rPr>
            <w:webHidden/>
          </w:rPr>
          <w:fldChar w:fldCharType="begin"/>
        </w:r>
        <w:r w:rsidR="00F779CD">
          <w:rPr>
            <w:webHidden/>
          </w:rPr>
          <w:instrText xml:space="preserve"> PAGEREF _Toc47365072 \h </w:instrText>
        </w:r>
        <w:r w:rsidR="00F779CD">
          <w:rPr>
            <w:webHidden/>
          </w:rPr>
        </w:r>
        <w:r w:rsidR="00F779CD">
          <w:rPr>
            <w:webHidden/>
          </w:rPr>
          <w:fldChar w:fldCharType="separate"/>
        </w:r>
        <w:r w:rsidR="00F779CD">
          <w:rPr>
            <w:webHidden/>
          </w:rPr>
          <w:t>40</w:t>
        </w:r>
        <w:r w:rsidR="00F779CD">
          <w:rPr>
            <w:webHidden/>
          </w:rPr>
          <w:fldChar w:fldCharType="end"/>
        </w:r>
      </w:hyperlink>
    </w:p>
    <w:p w14:paraId="36F0511F" w14:textId="77777777" w:rsidR="00F779CD" w:rsidRDefault="005A1817">
      <w:pPr>
        <w:pStyle w:val="30"/>
        <w:tabs>
          <w:tab w:val="right" w:leader="dot" w:pos="9629"/>
        </w:tabs>
        <w:rPr>
          <w:rFonts w:asciiTheme="minorHAnsi" w:eastAsiaTheme="minorEastAsia" w:hAnsiTheme="minorHAnsi" w:cstheme="minorBidi"/>
          <w:kern w:val="2"/>
          <w:szCs w:val="22"/>
        </w:rPr>
      </w:pPr>
      <w:hyperlink w:anchor="_Toc47365073" w:history="1">
        <w:r w:rsidR="00F779CD" w:rsidRPr="002F4877">
          <w:rPr>
            <w:rStyle w:val="ad"/>
            <w:rFonts w:cs="Book Antiqua"/>
            <w:bCs/>
            <w:snapToGrid w:val="0"/>
          </w:rPr>
          <w:t>4.1.1</w:t>
        </w:r>
        <w:r w:rsidR="00F779CD" w:rsidRPr="002F4877">
          <w:rPr>
            <w:rStyle w:val="ad"/>
          </w:rPr>
          <w:t xml:space="preserve"> Objectives</w:t>
        </w:r>
        <w:r w:rsidR="00F779CD">
          <w:rPr>
            <w:webHidden/>
          </w:rPr>
          <w:tab/>
        </w:r>
        <w:r w:rsidR="00F779CD">
          <w:rPr>
            <w:webHidden/>
          </w:rPr>
          <w:fldChar w:fldCharType="begin"/>
        </w:r>
        <w:r w:rsidR="00F779CD">
          <w:rPr>
            <w:webHidden/>
          </w:rPr>
          <w:instrText xml:space="preserve"> PAGEREF _Toc47365073 \h </w:instrText>
        </w:r>
        <w:r w:rsidR="00F779CD">
          <w:rPr>
            <w:webHidden/>
          </w:rPr>
        </w:r>
        <w:r w:rsidR="00F779CD">
          <w:rPr>
            <w:webHidden/>
          </w:rPr>
          <w:fldChar w:fldCharType="separate"/>
        </w:r>
        <w:r w:rsidR="00F779CD">
          <w:rPr>
            <w:webHidden/>
          </w:rPr>
          <w:t>40</w:t>
        </w:r>
        <w:r w:rsidR="00F779CD">
          <w:rPr>
            <w:webHidden/>
          </w:rPr>
          <w:fldChar w:fldCharType="end"/>
        </w:r>
      </w:hyperlink>
    </w:p>
    <w:p w14:paraId="3C64E4FC" w14:textId="77777777" w:rsidR="00F779CD" w:rsidRDefault="005A1817">
      <w:pPr>
        <w:pStyle w:val="30"/>
        <w:tabs>
          <w:tab w:val="right" w:leader="dot" w:pos="9629"/>
        </w:tabs>
        <w:rPr>
          <w:rFonts w:asciiTheme="minorHAnsi" w:eastAsiaTheme="minorEastAsia" w:hAnsiTheme="minorHAnsi" w:cstheme="minorBidi"/>
          <w:kern w:val="2"/>
          <w:szCs w:val="22"/>
        </w:rPr>
      </w:pPr>
      <w:hyperlink w:anchor="_Toc47365074" w:history="1">
        <w:r w:rsidR="00F779CD" w:rsidRPr="002F4877">
          <w:rPr>
            <w:rStyle w:val="ad"/>
            <w:rFonts w:cs="Book Antiqua"/>
            <w:bCs/>
            <w:snapToGrid w:val="0"/>
          </w:rPr>
          <w:t>4.1.2</w:t>
        </w:r>
        <w:r w:rsidR="00F779CD" w:rsidRPr="002F4877">
          <w:rPr>
            <w:rStyle w:val="ad"/>
          </w:rPr>
          <w:t xml:space="preserve"> Environment Preparations</w:t>
        </w:r>
        <w:r w:rsidR="00F779CD">
          <w:rPr>
            <w:webHidden/>
          </w:rPr>
          <w:tab/>
        </w:r>
        <w:r w:rsidR="00F779CD">
          <w:rPr>
            <w:webHidden/>
          </w:rPr>
          <w:fldChar w:fldCharType="begin"/>
        </w:r>
        <w:r w:rsidR="00F779CD">
          <w:rPr>
            <w:webHidden/>
          </w:rPr>
          <w:instrText xml:space="preserve"> PAGEREF _Toc47365074 \h </w:instrText>
        </w:r>
        <w:r w:rsidR="00F779CD">
          <w:rPr>
            <w:webHidden/>
          </w:rPr>
        </w:r>
        <w:r w:rsidR="00F779CD">
          <w:rPr>
            <w:webHidden/>
          </w:rPr>
          <w:fldChar w:fldCharType="separate"/>
        </w:r>
        <w:r w:rsidR="00F779CD">
          <w:rPr>
            <w:webHidden/>
          </w:rPr>
          <w:t>40</w:t>
        </w:r>
        <w:r w:rsidR="00F779CD">
          <w:rPr>
            <w:webHidden/>
          </w:rPr>
          <w:fldChar w:fldCharType="end"/>
        </w:r>
      </w:hyperlink>
    </w:p>
    <w:p w14:paraId="05B15F68" w14:textId="77777777" w:rsidR="00F779CD" w:rsidRDefault="005A1817">
      <w:pPr>
        <w:pStyle w:val="20"/>
        <w:tabs>
          <w:tab w:val="right" w:leader="dot" w:pos="9629"/>
        </w:tabs>
        <w:rPr>
          <w:rFonts w:asciiTheme="minorHAnsi" w:eastAsiaTheme="minorEastAsia" w:hAnsiTheme="minorHAnsi" w:cstheme="minorBidi"/>
          <w:kern w:val="2"/>
          <w:szCs w:val="22"/>
        </w:rPr>
      </w:pPr>
      <w:hyperlink w:anchor="_Toc47365075" w:history="1">
        <w:r w:rsidR="00F779CD" w:rsidRPr="002F4877">
          <w:rPr>
            <w:rStyle w:val="ad"/>
            <w:snapToGrid w:val="0"/>
          </w:rPr>
          <w:t>4.2</w:t>
        </w:r>
        <w:r w:rsidR="00F779CD" w:rsidRPr="002F4877">
          <w:rPr>
            <w:rStyle w:val="ad"/>
          </w:rPr>
          <w:t xml:space="preserve"> Complete Code and Code Execution Result</w:t>
        </w:r>
        <w:r w:rsidR="00F779CD">
          <w:rPr>
            <w:webHidden/>
          </w:rPr>
          <w:tab/>
        </w:r>
        <w:r w:rsidR="00F779CD">
          <w:rPr>
            <w:webHidden/>
          </w:rPr>
          <w:fldChar w:fldCharType="begin"/>
        </w:r>
        <w:r w:rsidR="00F779CD">
          <w:rPr>
            <w:webHidden/>
          </w:rPr>
          <w:instrText xml:space="preserve"> PAGEREF _Toc47365075 \h </w:instrText>
        </w:r>
        <w:r w:rsidR="00F779CD">
          <w:rPr>
            <w:webHidden/>
          </w:rPr>
        </w:r>
        <w:r w:rsidR="00F779CD">
          <w:rPr>
            <w:webHidden/>
          </w:rPr>
          <w:fldChar w:fldCharType="separate"/>
        </w:r>
        <w:r w:rsidR="00F779CD">
          <w:rPr>
            <w:webHidden/>
          </w:rPr>
          <w:t>41</w:t>
        </w:r>
        <w:r w:rsidR="00F779CD">
          <w:rPr>
            <w:webHidden/>
          </w:rPr>
          <w:fldChar w:fldCharType="end"/>
        </w:r>
      </w:hyperlink>
    </w:p>
    <w:p w14:paraId="00A5D3AE" w14:textId="0D5D4A29" w:rsidR="00F779CD" w:rsidRDefault="005A1817">
      <w:pPr>
        <w:pStyle w:val="20"/>
        <w:tabs>
          <w:tab w:val="right" w:leader="dot" w:pos="9629"/>
        </w:tabs>
        <w:rPr>
          <w:rFonts w:asciiTheme="minorHAnsi" w:eastAsiaTheme="minorEastAsia" w:hAnsiTheme="minorHAnsi" w:cstheme="minorBidi"/>
          <w:kern w:val="2"/>
          <w:szCs w:val="22"/>
        </w:rPr>
      </w:pPr>
      <w:hyperlink w:anchor="_Toc47365076" w:history="1">
        <w:r w:rsidR="00F779CD" w:rsidRPr="002F4877">
          <w:rPr>
            <w:rStyle w:val="ad"/>
            <w:snapToGrid w:val="0"/>
          </w:rPr>
          <w:t>4.3</w:t>
        </w:r>
        <w:r w:rsidR="00F779CD" w:rsidRPr="002F4877">
          <w:rPr>
            <w:rStyle w:val="ad"/>
          </w:rPr>
          <w:t xml:space="preserve"> Code </w:t>
        </w:r>
        <w:r w:rsidR="00B2474F">
          <w:rPr>
            <w:rStyle w:val="ad"/>
          </w:rPr>
          <w:t>Explaination</w:t>
        </w:r>
        <w:r w:rsidR="00F779CD">
          <w:rPr>
            <w:webHidden/>
          </w:rPr>
          <w:tab/>
        </w:r>
        <w:r w:rsidR="00F779CD">
          <w:rPr>
            <w:webHidden/>
          </w:rPr>
          <w:fldChar w:fldCharType="begin"/>
        </w:r>
        <w:r w:rsidR="00F779CD">
          <w:rPr>
            <w:webHidden/>
          </w:rPr>
          <w:instrText xml:space="preserve"> PAGEREF _Toc47365076 \h </w:instrText>
        </w:r>
        <w:r w:rsidR="00F779CD">
          <w:rPr>
            <w:webHidden/>
          </w:rPr>
        </w:r>
        <w:r w:rsidR="00F779CD">
          <w:rPr>
            <w:webHidden/>
          </w:rPr>
          <w:fldChar w:fldCharType="separate"/>
        </w:r>
        <w:r w:rsidR="00F779CD">
          <w:rPr>
            <w:webHidden/>
          </w:rPr>
          <w:t>44</w:t>
        </w:r>
        <w:r w:rsidR="00F779CD">
          <w:rPr>
            <w:webHidden/>
          </w:rPr>
          <w:fldChar w:fldCharType="end"/>
        </w:r>
      </w:hyperlink>
    </w:p>
    <w:p w14:paraId="74B664D8" w14:textId="77777777" w:rsidR="00F779CD" w:rsidRDefault="005A1817">
      <w:pPr>
        <w:pStyle w:val="20"/>
        <w:tabs>
          <w:tab w:val="right" w:leader="dot" w:pos="9629"/>
        </w:tabs>
        <w:rPr>
          <w:rFonts w:asciiTheme="minorHAnsi" w:eastAsiaTheme="minorEastAsia" w:hAnsiTheme="minorHAnsi" w:cstheme="minorBidi"/>
          <w:kern w:val="2"/>
          <w:szCs w:val="22"/>
        </w:rPr>
      </w:pPr>
      <w:hyperlink w:anchor="_Toc47365077" w:history="1">
        <w:r w:rsidR="00F779CD" w:rsidRPr="002F4877">
          <w:rPr>
            <w:rStyle w:val="ad"/>
            <w:snapToGrid w:val="0"/>
          </w:rPr>
          <w:t>4.4</w:t>
        </w:r>
        <w:r w:rsidR="00F779CD" w:rsidRPr="002F4877">
          <w:rPr>
            <w:rStyle w:val="ad"/>
          </w:rPr>
          <w:t xml:space="preserve"> Quiz</w:t>
        </w:r>
        <w:r w:rsidR="00F779CD">
          <w:rPr>
            <w:webHidden/>
          </w:rPr>
          <w:tab/>
        </w:r>
        <w:r w:rsidR="00F779CD">
          <w:rPr>
            <w:webHidden/>
          </w:rPr>
          <w:fldChar w:fldCharType="begin"/>
        </w:r>
        <w:r w:rsidR="00F779CD">
          <w:rPr>
            <w:webHidden/>
          </w:rPr>
          <w:instrText xml:space="preserve"> PAGEREF _Toc47365077 \h </w:instrText>
        </w:r>
        <w:r w:rsidR="00F779CD">
          <w:rPr>
            <w:webHidden/>
          </w:rPr>
        </w:r>
        <w:r w:rsidR="00F779CD">
          <w:rPr>
            <w:webHidden/>
          </w:rPr>
          <w:fldChar w:fldCharType="separate"/>
        </w:r>
        <w:r w:rsidR="00F779CD">
          <w:rPr>
            <w:webHidden/>
          </w:rPr>
          <w:t>46</w:t>
        </w:r>
        <w:r w:rsidR="00F779CD">
          <w:rPr>
            <w:webHidden/>
          </w:rPr>
          <w:fldChar w:fldCharType="end"/>
        </w:r>
      </w:hyperlink>
    </w:p>
    <w:p w14:paraId="144799E0" w14:textId="77777777" w:rsidR="00F779CD" w:rsidRDefault="005A1817">
      <w:pPr>
        <w:pStyle w:val="10"/>
        <w:tabs>
          <w:tab w:val="right" w:leader="dot" w:pos="9629"/>
        </w:tabs>
        <w:rPr>
          <w:rFonts w:asciiTheme="minorHAnsi" w:eastAsiaTheme="minorEastAsia" w:hAnsiTheme="minorHAnsi" w:cstheme="minorBidi"/>
          <w:b w:val="0"/>
          <w:bCs w:val="0"/>
          <w:noProof/>
          <w:kern w:val="2"/>
          <w:sz w:val="21"/>
          <w:szCs w:val="22"/>
        </w:rPr>
      </w:pPr>
      <w:hyperlink w:anchor="_Toc47365078" w:history="1">
        <w:r w:rsidR="00F779CD" w:rsidRPr="002F4877">
          <w:rPr>
            <w:rStyle w:val="ad"/>
            <w:noProof/>
          </w:rPr>
          <w:t>5 gRPC Remote Configuration Query Experiment</w:t>
        </w:r>
        <w:r w:rsidR="00F779CD">
          <w:rPr>
            <w:noProof/>
            <w:webHidden/>
          </w:rPr>
          <w:tab/>
        </w:r>
        <w:r w:rsidR="00F779CD">
          <w:rPr>
            <w:noProof/>
            <w:webHidden/>
          </w:rPr>
          <w:fldChar w:fldCharType="begin"/>
        </w:r>
        <w:r w:rsidR="00F779CD">
          <w:rPr>
            <w:noProof/>
            <w:webHidden/>
          </w:rPr>
          <w:instrText xml:space="preserve"> PAGEREF _Toc47365078 \h </w:instrText>
        </w:r>
        <w:r w:rsidR="00F779CD">
          <w:rPr>
            <w:noProof/>
            <w:webHidden/>
          </w:rPr>
        </w:r>
        <w:r w:rsidR="00F779CD">
          <w:rPr>
            <w:noProof/>
            <w:webHidden/>
          </w:rPr>
          <w:fldChar w:fldCharType="separate"/>
        </w:r>
        <w:r w:rsidR="00F779CD">
          <w:rPr>
            <w:noProof/>
            <w:webHidden/>
          </w:rPr>
          <w:t>47</w:t>
        </w:r>
        <w:r w:rsidR="00F779CD">
          <w:rPr>
            <w:noProof/>
            <w:webHidden/>
          </w:rPr>
          <w:fldChar w:fldCharType="end"/>
        </w:r>
      </w:hyperlink>
    </w:p>
    <w:p w14:paraId="19E6D881" w14:textId="77777777" w:rsidR="00F779CD" w:rsidRDefault="005A1817">
      <w:pPr>
        <w:pStyle w:val="20"/>
        <w:tabs>
          <w:tab w:val="right" w:leader="dot" w:pos="9629"/>
        </w:tabs>
        <w:rPr>
          <w:rFonts w:asciiTheme="minorHAnsi" w:eastAsiaTheme="minorEastAsia" w:hAnsiTheme="minorHAnsi" w:cstheme="minorBidi"/>
          <w:kern w:val="2"/>
          <w:szCs w:val="22"/>
        </w:rPr>
      </w:pPr>
      <w:hyperlink w:anchor="_Toc47365079" w:history="1">
        <w:r w:rsidR="00F779CD" w:rsidRPr="002F4877">
          <w:rPr>
            <w:rStyle w:val="ad"/>
            <w:snapToGrid w:val="0"/>
          </w:rPr>
          <w:t>5.1</w:t>
        </w:r>
        <w:r w:rsidR="00F779CD" w:rsidRPr="002F4877">
          <w:rPr>
            <w:rStyle w:val="ad"/>
          </w:rPr>
          <w:t xml:space="preserve"> Background</w:t>
        </w:r>
        <w:r w:rsidR="00F779CD">
          <w:rPr>
            <w:webHidden/>
          </w:rPr>
          <w:tab/>
        </w:r>
        <w:r w:rsidR="00F779CD">
          <w:rPr>
            <w:webHidden/>
          </w:rPr>
          <w:fldChar w:fldCharType="begin"/>
        </w:r>
        <w:r w:rsidR="00F779CD">
          <w:rPr>
            <w:webHidden/>
          </w:rPr>
          <w:instrText xml:space="preserve"> PAGEREF _Toc47365079 \h </w:instrText>
        </w:r>
        <w:r w:rsidR="00F779CD">
          <w:rPr>
            <w:webHidden/>
          </w:rPr>
        </w:r>
        <w:r w:rsidR="00F779CD">
          <w:rPr>
            <w:webHidden/>
          </w:rPr>
          <w:fldChar w:fldCharType="separate"/>
        </w:r>
        <w:r w:rsidR="00F779CD">
          <w:rPr>
            <w:webHidden/>
          </w:rPr>
          <w:t>47</w:t>
        </w:r>
        <w:r w:rsidR="00F779CD">
          <w:rPr>
            <w:webHidden/>
          </w:rPr>
          <w:fldChar w:fldCharType="end"/>
        </w:r>
      </w:hyperlink>
    </w:p>
    <w:p w14:paraId="480C9432" w14:textId="77777777" w:rsidR="00F779CD" w:rsidRDefault="005A1817">
      <w:pPr>
        <w:pStyle w:val="30"/>
        <w:tabs>
          <w:tab w:val="right" w:leader="dot" w:pos="9629"/>
        </w:tabs>
        <w:rPr>
          <w:rFonts w:asciiTheme="minorHAnsi" w:eastAsiaTheme="minorEastAsia" w:hAnsiTheme="minorHAnsi" w:cstheme="minorBidi"/>
          <w:kern w:val="2"/>
          <w:szCs w:val="22"/>
        </w:rPr>
      </w:pPr>
      <w:hyperlink w:anchor="_Toc47365080" w:history="1">
        <w:r w:rsidR="00F779CD" w:rsidRPr="002F4877">
          <w:rPr>
            <w:rStyle w:val="ad"/>
            <w:rFonts w:cs="Book Antiqua"/>
            <w:bCs/>
            <w:snapToGrid w:val="0"/>
          </w:rPr>
          <w:t>5.1.1</w:t>
        </w:r>
        <w:r w:rsidR="00F779CD" w:rsidRPr="002F4877">
          <w:rPr>
            <w:rStyle w:val="ad"/>
          </w:rPr>
          <w:t xml:space="preserve"> Objectives</w:t>
        </w:r>
        <w:r w:rsidR="00F779CD">
          <w:rPr>
            <w:webHidden/>
          </w:rPr>
          <w:tab/>
        </w:r>
        <w:r w:rsidR="00F779CD">
          <w:rPr>
            <w:webHidden/>
          </w:rPr>
          <w:fldChar w:fldCharType="begin"/>
        </w:r>
        <w:r w:rsidR="00F779CD">
          <w:rPr>
            <w:webHidden/>
          </w:rPr>
          <w:instrText xml:space="preserve"> PAGEREF _Toc47365080 \h </w:instrText>
        </w:r>
        <w:r w:rsidR="00F779CD">
          <w:rPr>
            <w:webHidden/>
          </w:rPr>
        </w:r>
        <w:r w:rsidR="00F779CD">
          <w:rPr>
            <w:webHidden/>
          </w:rPr>
          <w:fldChar w:fldCharType="separate"/>
        </w:r>
        <w:r w:rsidR="00F779CD">
          <w:rPr>
            <w:webHidden/>
          </w:rPr>
          <w:t>47</w:t>
        </w:r>
        <w:r w:rsidR="00F779CD">
          <w:rPr>
            <w:webHidden/>
          </w:rPr>
          <w:fldChar w:fldCharType="end"/>
        </w:r>
      </w:hyperlink>
    </w:p>
    <w:p w14:paraId="259E1902" w14:textId="77777777" w:rsidR="00F779CD" w:rsidRDefault="005A1817">
      <w:pPr>
        <w:pStyle w:val="30"/>
        <w:tabs>
          <w:tab w:val="right" w:leader="dot" w:pos="9629"/>
        </w:tabs>
        <w:rPr>
          <w:rFonts w:asciiTheme="minorHAnsi" w:eastAsiaTheme="minorEastAsia" w:hAnsiTheme="minorHAnsi" w:cstheme="minorBidi"/>
          <w:kern w:val="2"/>
          <w:szCs w:val="22"/>
        </w:rPr>
      </w:pPr>
      <w:hyperlink w:anchor="_Toc47365081" w:history="1">
        <w:r w:rsidR="00F779CD" w:rsidRPr="002F4877">
          <w:rPr>
            <w:rStyle w:val="ad"/>
            <w:rFonts w:cs="Book Antiqua"/>
            <w:bCs/>
            <w:snapToGrid w:val="0"/>
          </w:rPr>
          <w:t>5.1.2</w:t>
        </w:r>
        <w:r w:rsidR="00F779CD" w:rsidRPr="002F4877">
          <w:rPr>
            <w:rStyle w:val="ad"/>
          </w:rPr>
          <w:t xml:space="preserve"> Environment Preparations</w:t>
        </w:r>
        <w:r w:rsidR="00F779CD">
          <w:rPr>
            <w:webHidden/>
          </w:rPr>
          <w:tab/>
        </w:r>
        <w:r w:rsidR="00F779CD">
          <w:rPr>
            <w:webHidden/>
          </w:rPr>
          <w:fldChar w:fldCharType="begin"/>
        </w:r>
        <w:r w:rsidR="00F779CD">
          <w:rPr>
            <w:webHidden/>
          </w:rPr>
          <w:instrText xml:space="preserve"> PAGEREF _Toc47365081 \h </w:instrText>
        </w:r>
        <w:r w:rsidR="00F779CD">
          <w:rPr>
            <w:webHidden/>
          </w:rPr>
        </w:r>
        <w:r w:rsidR="00F779CD">
          <w:rPr>
            <w:webHidden/>
          </w:rPr>
          <w:fldChar w:fldCharType="separate"/>
        </w:r>
        <w:r w:rsidR="00F779CD">
          <w:rPr>
            <w:webHidden/>
          </w:rPr>
          <w:t>47</w:t>
        </w:r>
        <w:r w:rsidR="00F779CD">
          <w:rPr>
            <w:webHidden/>
          </w:rPr>
          <w:fldChar w:fldCharType="end"/>
        </w:r>
      </w:hyperlink>
    </w:p>
    <w:p w14:paraId="3D322935" w14:textId="77777777" w:rsidR="00F779CD" w:rsidRDefault="005A1817">
      <w:pPr>
        <w:pStyle w:val="20"/>
        <w:tabs>
          <w:tab w:val="right" w:leader="dot" w:pos="9629"/>
        </w:tabs>
        <w:rPr>
          <w:rFonts w:asciiTheme="minorHAnsi" w:eastAsiaTheme="minorEastAsia" w:hAnsiTheme="minorHAnsi" w:cstheme="minorBidi"/>
          <w:kern w:val="2"/>
          <w:szCs w:val="22"/>
        </w:rPr>
      </w:pPr>
      <w:hyperlink w:anchor="_Toc47365082" w:history="1">
        <w:r w:rsidR="00F779CD" w:rsidRPr="002F4877">
          <w:rPr>
            <w:rStyle w:val="ad"/>
            <w:snapToGrid w:val="0"/>
          </w:rPr>
          <w:t>5.2</w:t>
        </w:r>
        <w:r w:rsidR="00F779CD" w:rsidRPr="002F4877">
          <w:rPr>
            <w:rStyle w:val="ad"/>
          </w:rPr>
          <w:t xml:space="preserve"> Configuration Roadmap</w:t>
        </w:r>
        <w:r w:rsidR="00F779CD">
          <w:rPr>
            <w:webHidden/>
          </w:rPr>
          <w:tab/>
        </w:r>
        <w:r w:rsidR="00F779CD">
          <w:rPr>
            <w:webHidden/>
          </w:rPr>
          <w:fldChar w:fldCharType="begin"/>
        </w:r>
        <w:r w:rsidR="00F779CD">
          <w:rPr>
            <w:webHidden/>
          </w:rPr>
          <w:instrText xml:space="preserve"> PAGEREF _Toc47365082 \h </w:instrText>
        </w:r>
        <w:r w:rsidR="00F779CD">
          <w:rPr>
            <w:webHidden/>
          </w:rPr>
        </w:r>
        <w:r w:rsidR="00F779CD">
          <w:rPr>
            <w:webHidden/>
          </w:rPr>
          <w:fldChar w:fldCharType="separate"/>
        </w:r>
        <w:r w:rsidR="00F779CD">
          <w:rPr>
            <w:webHidden/>
          </w:rPr>
          <w:t>48</w:t>
        </w:r>
        <w:r w:rsidR="00F779CD">
          <w:rPr>
            <w:webHidden/>
          </w:rPr>
          <w:fldChar w:fldCharType="end"/>
        </w:r>
      </w:hyperlink>
    </w:p>
    <w:p w14:paraId="4863BB08" w14:textId="77777777" w:rsidR="00F779CD" w:rsidRDefault="005A1817">
      <w:pPr>
        <w:pStyle w:val="20"/>
        <w:tabs>
          <w:tab w:val="right" w:leader="dot" w:pos="9629"/>
        </w:tabs>
        <w:rPr>
          <w:rFonts w:asciiTheme="minorHAnsi" w:eastAsiaTheme="minorEastAsia" w:hAnsiTheme="minorHAnsi" w:cstheme="minorBidi"/>
          <w:kern w:val="2"/>
          <w:szCs w:val="22"/>
        </w:rPr>
      </w:pPr>
      <w:hyperlink w:anchor="_Toc47365083" w:history="1">
        <w:r w:rsidR="00F779CD" w:rsidRPr="002F4877">
          <w:rPr>
            <w:rStyle w:val="ad"/>
            <w:snapToGrid w:val="0"/>
          </w:rPr>
          <w:t>5.3</w:t>
        </w:r>
        <w:r w:rsidR="00F779CD" w:rsidRPr="002F4877">
          <w:rPr>
            <w:rStyle w:val="ad"/>
          </w:rPr>
          <w:t xml:space="preserve"> Configuration Procedure and Complete Code</w:t>
        </w:r>
        <w:r w:rsidR="00F779CD">
          <w:rPr>
            <w:webHidden/>
          </w:rPr>
          <w:tab/>
        </w:r>
        <w:r w:rsidR="00F779CD">
          <w:rPr>
            <w:webHidden/>
          </w:rPr>
          <w:fldChar w:fldCharType="begin"/>
        </w:r>
        <w:r w:rsidR="00F779CD">
          <w:rPr>
            <w:webHidden/>
          </w:rPr>
          <w:instrText xml:space="preserve"> PAGEREF _Toc47365083 \h </w:instrText>
        </w:r>
        <w:r w:rsidR="00F779CD">
          <w:rPr>
            <w:webHidden/>
          </w:rPr>
        </w:r>
        <w:r w:rsidR="00F779CD">
          <w:rPr>
            <w:webHidden/>
          </w:rPr>
          <w:fldChar w:fldCharType="separate"/>
        </w:r>
        <w:r w:rsidR="00F779CD">
          <w:rPr>
            <w:webHidden/>
          </w:rPr>
          <w:t>48</w:t>
        </w:r>
        <w:r w:rsidR="00F779CD">
          <w:rPr>
            <w:webHidden/>
          </w:rPr>
          <w:fldChar w:fldCharType="end"/>
        </w:r>
      </w:hyperlink>
    </w:p>
    <w:p w14:paraId="350B0783" w14:textId="77777777" w:rsidR="00F779CD" w:rsidRDefault="005A1817">
      <w:pPr>
        <w:pStyle w:val="30"/>
        <w:tabs>
          <w:tab w:val="right" w:leader="dot" w:pos="9629"/>
        </w:tabs>
        <w:rPr>
          <w:rFonts w:asciiTheme="minorHAnsi" w:eastAsiaTheme="minorEastAsia" w:hAnsiTheme="minorHAnsi" w:cstheme="minorBidi"/>
          <w:kern w:val="2"/>
          <w:szCs w:val="22"/>
        </w:rPr>
      </w:pPr>
      <w:hyperlink w:anchor="_Toc47365084" w:history="1">
        <w:r w:rsidR="00F779CD" w:rsidRPr="002F4877">
          <w:rPr>
            <w:rStyle w:val="ad"/>
            <w:rFonts w:cs="Book Antiqua"/>
            <w:bCs/>
            <w:snapToGrid w:val="0"/>
          </w:rPr>
          <w:t>5.3.1</w:t>
        </w:r>
        <w:r w:rsidR="00F779CD" w:rsidRPr="002F4877">
          <w:rPr>
            <w:rStyle w:val="ad"/>
          </w:rPr>
          <w:t xml:space="preserve"> Compiling the .proto File</w:t>
        </w:r>
        <w:r w:rsidR="00F779CD">
          <w:rPr>
            <w:webHidden/>
          </w:rPr>
          <w:tab/>
        </w:r>
        <w:r w:rsidR="00F779CD">
          <w:rPr>
            <w:webHidden/>
          </w:rPr>
          <w:fldChar w:fldCharType="begin"/>
        </w:r>
        <w:r w:rsidR="00F779CD">
          <w:rPr>
            <w:webHidden/>
          </w:rPr>
          <w:instrText xml:space="preserve"> PAGEREF _Toc47365084 \h </w:instrText>
        </w:r>
        <w:r w:rsidR="00F779CD">
          <w:rPr>
            <w:webHidden/>
          </w:rPr>
        </w:r>
        <w:r w:rsidR="00F779CD">
          <w:rPr>
            <w:webHidden/>
          </w:rPr>
          <w:fldChar w:fldCharType="separate"/>
        </w:r>
        <w:r w:rsidR="00F779CD">
          <w:rPr>
            <w:webHidden/>
          </w:rPr>
          <w:t>48</w:t>
        </w:r>
        <w:r w:rsidR="00F779CD">
          <w:rPr>
            <w:webHidden/>
          </w:rPr>
          <w:fldChar w:fldCharType="end"/>
        </w:r>
      </w:hyperlink>
    </w:p>
    <w:p w14:paraId="032BEBC2" w14:textId="77777777" w:rsidR="00F779CD" w:rsidRDefault="005A1817">
      <w:pPr>
        <w:pStyle w:val="30"/>
        <w:tabs>
          <w:tab w:val="right" w:leader="dot" w:pos="9629"/>
        </w:tabs>
        <w:rPr>
          <w:rFonts w:asciiTheme="minorHAnsi" w:eastAsiaTheme="minorEastAsia" w:hAnsiTheme="minorHAnsi" w:cstheme="minorBidi"/>
          <w:kern w:val="2"/>
          <w:szCs w:val="22"/>
        </w:rPr>
      </w:pPr>
      <w:hyperlink w:anchor="_Toc47365085" w:history="1">
        <w:r w:rsidR="00F779CD" w:rsidRPr="002F4877">
          <w:rPr>
            <w:rStyle w:val="ad"/>
            <w:rFonts w:cs="Book Antiqua"/>
            <w:bCs/>
            <w:snapToGrid w:val="0"/>
          </w:rPr>
          <w:t>5.3.2</w:t>
        </w:r>
        <w:r w:rsidR="00F779CD" w:rsidRPr="002F4877">
          <w:rPr>
            <w:rStyle w:val="ad"/>
          </w:rPr>
          <w:t xml:space="preserve"> Generating Client and Server Codes</w:t>
        </w:r>
        <w:r w:rsidR="00F779CD">
          <w:rPr>
            <w:webHidden/>
          </w:rPr>
          <w:tab/>
        </w:r>
        <w:r w:rsidR="00F779CD">
          <w:rPr>
            <w:webHidden/>
          </w:rPr>
          <w:fldChar w:fldCharType="begin"/>
        </w:r>
        <w:r w:rsidR="00F779CD">
          <w:rPr>
            <w:webHidden/>
          </w:rPr>
          <w:instrText xml:space="preserve"> PAGEREF _Toc47365085 \h </w:instrText>
        </w:r>
        <w:r w:rsidR="00F779CD">
          <w:rPr>
            <w:webHidden/>
          </w:rPr>
        </w:r>
        <w:r w:rsidR="00F779CD">
          <w:rPr>
            <w:webHidden/>
          </w:rPr>
          <w:fldChar w:fldCharType="separate"/>
        </w:r>
        <w:r w:rsidR="00F779CD">
          <w:rPr>
            <w:webHidden/>
          </w:rPr>
          <w:t>49</w:t>
        </w:r>
        <w:r w:rsidR="00F779CD">
          <w:rPr>
            <w:webHidden/>
          </w:rPr>
          <w:fldChar w:fldCharType="end"/>
        </w:r>
      </w:hyperlink>
    </w:p>
    <w:p w14:paraId="470029AC" w14:textId="77777777" w:rsidR="00F779CD" w:rsidRDefault="005A1817">
      <w:pPr>
        <w:pStyle w:val="30"/>
        <w:tabs>
          <w:tab w:val="right" w:leader="dot" w:pos="9629"/>
        </w:tabs>
        <w:rPr>
          <w:rFonts w:asciiTheme="minorHAnsi" w:eastAsiaTheme="minorEastAsia" w:hAnsiTheme="minorHAnsi" w:cstheme="minorBidi"/>
          <w:kern w:val="2"/>
          <w:szCs w:val="22"/>
        </w:rPr>
      </w:pPr>
      <w:hyperlink w:anchor="_Toc47365086" w:history="1">
        <w:r w:rsidR="00F779CD" w:rsidRPr="002F4877">
          <w:rPr>
            <w:rStyle w:val="ad"/>
            <w:rFonts w:cs="Book Antiqua"/>
            <w:bCs/>
            <w:snapToGrid w:val="0"/>
          </w:rPr>
          <w:t>5.3.3</w:t>
        </w:r>
        <w:r w:rsidR="00F779CD" w:rsidRPr="002F4877">
          <w:rPr>
            <w:rStyle w:val="ad"/>
          </w:rPr>
          <w:t xml:space="preserve"> Complete Server Code</w:t>
        </w:r>
        <w:r w:rsidR="00F779CD">
          <w:rPr>
            <w:webHidden/>
          </w:rPr>
          <w:tab/>
        </w:r>
        <w:r w:rsidR="00F779CD">
          <w:rPr>
            <w:webHidden/>
          </w:rPr>
          <w:fldChar w:fldCharType="begin"/>
        </w:r>
        <w:r w:rsidR="00F779CD">
          <w:rPr>
            <w:webHidden/>
          </w:rPr>
          <w:instrText xml:space="preserve"> PAGEREF _Toc47365086 \h </w:instrText>
        </w:r>
        <w:r w:rsidR="00F779CD">
          <w:rPr>
            <w:webHidden/>
          </w:rPr>
        </w:r>
        <w:r w:rsidR="00F779CD">
          <w:rPr>
            <w:webHidden/>
          </w:rPr>
          <w:fldChar w:fldCharType="separate"/>
        </w:r>
        <w:r w:rsidR="00F779CD">
          <w:rPr>
            <w:webHidden/>
          </w:rPr>
          <w:t>49</w:t>
        </w:r>
        <w:r w:rsidR="00F779CD">
          <w:rPr>
            <w:webHidden/>
          </w:rPr>
          <w:fldChar w:fldCharType="end"/>
        </w:r>
      </w:hyperlink>
    </w:p>
    <w:p w14:paraId="6C4B8E2A" w14:textId="77777777" w:rsidR="00F779CD" w:rsidRDefault="005A1817">
      <w:pPr>
        <w:pStyle w:val="30"/>
        <w:tabs>
          <w:tab w:val="right" w:leader="dot" w:pos="9629"/>
        </w:tabs>
        <w:rPr>
          <w:rFonts w:asciiTheme="minorHAnsi" w:eastAsiaTheme="minorEastAsia" w:hAnsiTheme="minorHAnsi" w:cstheme="minorBidi"/>
          <w:kern w:val="2"/>
          <w:szCs w:val="22"/>
        </w:rPr>
      </w:pPr>
      <w:hyperlink w:anchor="_Toc47365087" w:history="1">
        <w:r w:rsidR="00F779CD" w:rsidRPr="002F4877">
          <w:rPr>
            <w:rStyle w:val="ad"/>
            <w:rFonts w:cs="Book Antiqua"/>
            <w:bCs/>
            <w:snapToGrid w:val="0"/>
          </w:rPr>
          <w:t>5.3.4</w:t>
        </w:r>
        <w:r w:rsidR="00F779CD" w:rsidRPr="002F4877">
          <w:rPr>
            <w:rStyle w:val="ad"/>
          </w:rPr>
          <w:t xml:space="preserve"> Complete Client Code</w:t>
        </w:r>
        <w:r w:rsidR="00F779CD">
          <w:rPr>
            <w:webHidden/>
          </w:rPr>
          <w:tab/>
        </w:r>
        <w:r w:rsidR="00F779CD">
          <w:rPr>
            <w:webHidden/>
          </w:rPr>
          <w:fldChar w:fldCharType="begin"/>
        </w:r>
        <w:r w:rsidR="00F779CD">
          <w:rPr>
            <w:webHidden/>
          </w:rPr>
          <w:instrText xml:space="preserve"> PAGEREF _Toc47365087 \h </w:instrText>
        </w:r>
        <w:r w:rsidR="00F779CD">
          <w:rPr>
            <w:webHidden/>
          </w:rPr>
        </w:r>
        <w:r w:rsidR="00F779CD">
          <w:rPr>
            <w:webHidden/>
          </w:rPr>
          <w:fldChar w:fldCharType="separate"/>
        </w:r>
        <w:r w:rsidR="00F779CD">
          <w:rPr>
            <w:webHidden/>
          </w:rPr>
          <w:t>50</w:t>
        </w:r>
        <w:r w:rsidR="00F779CD">
          <w:rPr>
            <w:webHidden/>
          </w:rPr>
          <w:fldChar w:fldCharType="end"/>
        </w:r>
      </w:hyperlink>
    </w:p>
    <w:p w14:paraId="2999DA92" w14:textId="5196D82A" w:rsidR="00F779CD" w:rsidRDefault="005A1817">
      <w:pPr>
        <w:pStyle w:val="20"/>
        <w:tabs>
          <w:tab w:val="right" w:leader="dot" w:pos="9629"/>
        </w:tabs>
        <w:rPr>
          <w:rFonts w:asciiTheme="minorHAnsi" w:eastAsiaTheme="minorEastAsia" w:hAnsiTheme="minorHAnsi" w:cstheme="minorBidi"/>
          <w:kern w:val="2"/>
          <w:szCs w:val="22"/>
        </w:rPr>
      </w:pPr>
      <w:hyperlink w:anchor="_Toc47365088" w:history="1">
        <w:r w:rsidR="00F779CD" w:rsidRPr="002F4877">
          <w:rPr>
            <w:rStyle w:val="ad"/>
            <w:snapToGrid w:val="0"/>
          </w:rPr>
          <w:t>5.4</w:t>
        </w:r>
        <w:r w:rsidR="00F779CD" w:rsidRPr="002F4877">
          <w:rPr>
            <w:rStyle w:val="ad"/>
          </w:rPr>
          <w:t xml:space="preserve"> Code </w:t>
        </w:r>
        <w:r w:rsidR="00B2474F">
          <w:rPr>
            <w:rStyle w:val="ad"/>
          </w:rPr>
          <w:t>Explaination</w:t>
        </w:r>
        <w:r w:rsidR="00F779CD">
          <w:rPr>
            <w:webHidden/>
          </w:rPr>
          <w:tab/>
        </w:r>
        <w:r w:rsidR="00F779CD">
          <w:rPr>
            <w:webHidden/>
          </w:rPr>
          <w:fldChar w:fldCharType="begin"/>
        </w:r>
        <w:r w:rsidR="00F779CD">
          <w:rPr>
            <w:webHidden/>
          </w:rPr>
          <w:instrText xml:space="preserve"> PAGEREF _Toc47365088 \h </w:instrText>
        </w:r>
        <w:r w:rsidR="00F779CD">
          <w:rPr>
            <w:webHidden/>
          </w:rPr>
        </w:r>
        <w:r w:rsidR="00F779CD">
          <w:rPr>
            <w:webHidden/>
          </w:rPr>
          <w:fldChar w:fldCharType="separate"/>
        </w:r>
        <w:r w:rsidR="00F779CD">
          <w:rPr>
            <w:webHidden/>
          </w:rPr>
          <w:t>52</w:t>
        </w:r>
        <w:r w:rsidR="00F779CD">
          <w:rPr>
            <w:webHidden/>
          </w:rPr>
          <w:fldChar w:fldCharType="end"/>
        </w:r>
      </w:hyperlink>
    </w:p>
    <w:p w14:paraId="0E62C984" w14:textId="77777777" w:rsidR="00F779CD" w:rsidRDefault="005A1817">
      <w:pPr>
        <w:pStyle w:val="30"/>
        <w:tabs>
          <w:tab w:val="right" w:leader="dot" w:pos="9629"/>
        </w:tabs>
        <w:rPr>
          <w:rFonts w:asciiTheme="minorHAnsi" w:eastAsiaTheme="minorEastAsia" w:hAnsiTheme="minorHAnsi" w:cstheme="minorBidi"/>
          <w:kern w:val="2"/>
          <w:szCs w:val="22"/>
        </w:rPr>
      </w:pPr>
      <w:hyperlink w:anchor="_Toc47365089" w:history="1">
        <w:r w:rsidR="00F779CD" w:rsidRPr="002F4877">
          <w:rPr>
            <w:rStyle w:val="ad"/>
            <w:rFonts w:cs="Book Antiqua"/>
            <w:bCs/>
            <w:snapToGrid w:val="0"/>
          </w:rPr>
          <w:t>5.4.1</w:t>
        </w:r>
        <w:r w:rsidR="00F779CD" w:rsidRPr="002F4877">
          <w:rPr>
            <w:rStyle w:val="ad"/>
          </w:rPr>
          <w:t xml:space="preserve"> Server Code</w:t>
        </w:r>
        <w:r w:rsidR="00F779CD">
          <w:rPr>
            <w:webHidden/>
          </w:rPr>
          <w:tab/>
        </w:r>
        <w:r w:rsidR="00F779CD">
          <w:rPr>
            <w:webHidden/>
          </w:rPr>
          <w:fldChar w:fldCharType="begin"/>
        </w:r>
        <w:r w:rsidR="00F779CD">
          <w:rPr>
            <w:webHidden/>
          </w:rPr>
          <w:instrText xml:space="preserve"> PAGEREF _Toc47365089 \h </w:instrText>
        </w:r>
        <w:r w:rsidR="00F779CD">
          <w:rPr>
            <w:webHidden/>
          </w:rPr>
        </w:r>
        <w:r w:rsidR="00F779CD">
          <w:rPr>
            <w:webHidden/>
          </w:rPr>
          <w:fldChar w:fldCharType="separate"/>
        </w:r>
        <w:r w:rsidR="00F779CD">
          <w:rPr>
            <w:webHidden/>
          </w:rPr>
          <w:t>52</w:t>
        </w:r>
        <w:r w:rsidR="00F779CD">
          <w:rPr>
            <w:webHidden/>
          </w:rPr>
          <w:fldChar w:fldCharType="end"/>
        </w:r>
      </w:hyperlink>
    </w:p>
    <w:p w14:paraId="7ED98273" w14:textId="77777777" w:rsidR="00F779CD" w:rsidRDefault="005A1817">
      <w:pPr>
        <w:pStyle w:val="30"/>
        <w:tabs>
          <w:tab w:val="right" w:leader="dot" w:pos="9629"/>
        </w:tabs>
        <w:rPr>
          <w:rFonts w:asciiTheme="minorHAnsi" w:eastAsiaTheme="minorEastAsia" w:hAnsiTheme="minorHAnsi" w:cstheme="minorBidi"/>
          <w:kern w:val="2"/>
          <w:szCs w:val="22"/>
        </w:rPr>
      </w:pPr>
      <w:hyperlink w:anchor="_Toc47365090" w:history="1">
        <w:r w:rsidR="00F779CD" w:rsidRPr="002F4877">
          <w:rPr>
            <w:rStyle w:val="ad"/>
            <w:rFonts w:cs="Book Antiqua"/>
            <w:bCs/>
            <w:snapToGrid w:val="0"/>
          </w:rPr>
          <w:t>5.4.2</w:t>
        </w:r>
        <w:r w:rsidR="00F779CD" w:rsidRPr="002F4877">
          <w:rPr>
            <w:rStyle w:val="ad"/>
          </w:rPr>
          <w:t xml:space="preserve"> Client Code</w:t>
        </w:r>
        <w:r w:rsidR="00F779CD">
          <w:rPr>
            <w:webHidden/>
          </w:rPr>
          <w:tab/>
        </w:r>
        <w:r w:rsidR="00F779CD">
          <w:rPr>
            <w:webHidden/>
          </w:rPr>
          <w:fldChar w:fldCharType="begin"/>
        </w:r>
        <w:r w:rsidR="00F779CD">
          <w:rPr>
            <w:webHidden/>
          </w:rPr>
          <w:instrText xml:space="preserve"> PAGEREF _Toc47365090 \h </w:instrText>
        </w:r>
        <w:r w:rsidR="00F779CD">
          <w:rPr>
            <w:webHidden/>
          </w:rPr>
        </w:r>
        <w:r w:rsidR="00F779CD">
          <w:rPr>
            <w:webHidden/>
          </w:rPr>
          <w:fldChar w:fldCharType="separate"/>
        </w:r>
        <w:r w:rsidR="00F779CD">
          <w:rPr>
            <w:webHidden/>
          </w:rPr>
          <w:t>54</w:t>
        </w:r>
        <w:r w:rsidR="00F779CD">
          <w:rPr>
            <w:webHidden/>
          </w:rPr>
          <w:fldChar w:fldCharType="end"/>
        </w:r>
      </w:hyperlink>
    </w:p>
    <w:p w14:paraId="796E6A23" w14:textId="77777777" w:rsidR="00F779CD" w:rsidRDefault="005A1817">
      <w:pPr>
        <w:pStyle w:val="20"/>
        <w:tabs>
          <w:tab w:val="right" w:leader="dot" w:pos="9629"/>
        </w:tabs>
        <w:rPr>
          <w:rFonts w:asciiTheme="minorHAnsi" w:eastAsiaTheme="minorEastAsia" w:hAnsiTheme="minorHAnsi" w:cstheme="minorBidi"/>
          <w:kern w:val="2"/>
          <w:szCs w:val="22"/>
        </w:rPr>
      </w:pPr>
      <w:hyperlink w:anchor="_Toc47365091" w:history="1">
        <w:r w:rsidR="00F779CD" w:rsidRPr="002F4877">
          <w:rPr>
            <w:rStyle w:val="ad"/>
            <w:snapToGrid w:val="0"/>
          </w:rPr>
          <w:t>5.5</w:t>
        </w:r>
        <w:r w:rsidR="00F779CD" w:rsidRPr="002F4877">
          <w:rPr>
            <w:rStyle w:val="ad"/>
          </w:rPr>
          <w:t xml:space="preserve"> Quiz</w:t>
        </w:r>
        <w:r w:rsidR="00F779CD">
          <w:rPr>
            <w:webHidden/>
          </w:rPr>
          <w:tab/>
        </w:r>
        <w:r w:rsidR="00F779CD">
          <w:rPr>
            <w:webHidden/>
          </w:rPr>
          <w:fldChar w:fldCharType="begin"/>
        </w:r>
        <w:r w:rsidR="00F779CD">
          <w:rPr>
            <w:webHidden/>
          </w:rPr>
          <w:instrText xml:space="preserve"> PAGEREF _Toc47365091 \h </w:instrText>
        </w:r>
        <w:r w:rsidR="00F779CD">
          <w:rPr>
            <w:webHidden/>
          </w:rPr>
        </w:r>
        <w:r w:rsidR="00F779CD">
          <w:rPr>
            <w:webHidden/>
          </w:rPr>
          <w:fldChar w:fldCharType="separate"/>
        </w:r>
        <w:r w:rsidR="00F779CD">
          <w:rPr>
            <w:webHidden/>
          </w:rPr>
          <w:t>54</w:t>
        </w:r>
        <w:r w:rsidR="00F779CD">
          <w:rPr>
            <w:webHidden/>
          </w:rPr>
          <w:fldChar w:fldCharType="end"/>
        </w:r>
      </w:hyperlink>
    </w:p>
    <w:p w14:paraId="1BEAC45E" w14:textId="77777777" w:rsidR="00F779CD" w:rsidRDefault="005A1817">
      <w:pPr>
        <w:pStyle w:val="10"/>
        <w:tabs>
          <w:tab w:val="right" w:leader="dot" w:pos="9629"/>
        </w:tabs>
        <w:rPr>
          <w:rFonts w:asciiTheme="minorHAnsi" w:eastAsiaTheme="minorEastAsia" w:hAnsiTheme="minorHAnsi" w:cstheme="minorBidi"/>
          <w:b w:val="0"/>
          <w:bCs w:val="0"/>
          <w:noProof/>
          <w:kern w:val="2"/>
          <w:sz w:val="21"/>
          <w:szCs w:val="22"/>
        </w:rPr>
      </w:pPr>
      <w:hyperlink w:anchor="_Toc47365092" w:history="1">
        <w:r w:rsidR="00F779CD" w:rsidRPr="002F4877">
          <w:rPr>
            <w:rStyle w:val="ad"/>
            <w:noProof/>
          </w:rPr>
          <w:t>6 Telemetry Configuration Experiment</w:t>
        </w:r>
        <w:r w:rsidR="00F779CD">
          <w:rPr>
            <w:noProof/>
            <w:webHidden/>
          </w:rPr>
          <w:tab/>
        </w:r>
        <w:r w:rsidR="00F779CD">
          <w:rPr>
            <w:noProof/>
            <w:webHidden/>
          </w:rPr>
          <w:fldChar w:fldCharType="begin"/>
        </w:r>
        <w:r w:rsidR="00F779CD">
          <w:rPr>
            <w:noProof/>
            <w:webHidden/>
          </w:rPr>
          <w:instrText xml:space="preserve"> PAGEREF _Toc47365092 \h </w:instrText>
        </w:r>
        <w:r w:rsidR="00F779CD">
          <w:rPr>
            <w:noProof/>
            <w:webHidden/>
          </w:rPr>
        </w:r>
        <w:r w:rsidR="00F779CD">
          <w:rPr>
            <w:noProof/>
            <w:webHidden/>
          </w:rPr>
          <w:fldChar w:fldCharType="separate"/>
        </w:r>
        <w:r w:rsidR="00F779CD">
          <w:rPr>
            <w:noProof/>
            <w:webHidden/>
          </w:rPr>
          <w:t>55</w:t>
        </w:r>
        <w:r w:rsidR="00F779CD">
          <w:rPr>
            <w:noProof/>
            <w:webHidden/>
          </w:rPr>
          <w:fldChar w:fldCharType="end"/>
        </w:r>
      </w:hyperlink>
    </w:p>
    <w:p w14:paraId="187C032C" w14:textId="77777777" w:rsidR="00F779CD" w:rsidRDefault="005A1817">
      <w:pPr>
        <w:pStyle w:val="20"/>
        <w:tabs>
          <w:tab w:val="right" w:leader="dot" w:pos="9629"/>
        </w:tabs>
        <w:rPr>
          <w:rFonts w:asciiTheme="minorHAnsi" w:eastAsiaTheme="minorEastAsia" w:hAnsiTheme="minorHAnsi" w:cstheme="minorBidi"/>
          <w:kern w:val="2"/>
          <w:szCs w:val="22"/>
        </w:rPr>
      </w:pPr>
      <w:hyperlink w:anchor="_Toc47365093" w:history="1">
        <w:r w:rsidR="00F779CD" w:rsidRPr="002F4877">
          <w:rPr>
            <w:rStyle w:val="ad"/>
            <w:snapToGrid w:val="0"/>
          </w:rPr>
          <w:t>6.1</w:t>
        </w:r>
        <w:r w:rsidR="00F779CD" w:rsidRPr="002F4877">
          <w:rPr>
            <w:rStyle w:val="ad"/>
          </w:rPr>
          <w:t xml:space="preserve"> Background</w:t>
        </w:r>
        <w:r w:rsidR="00F779CD">
          <w:rPr>
            <w:webHidden/>
          </w:rPr>
          <w:tab/>
        </w:r>
        <w:r w:rsidR="00F779CD">
          <w:rPr>
            <w:webHidden/>
          </w:rPr>
          <w:fldChar w:fldCharType="begin"/>
        </w:r>
        <w:r w:rsidR="00F779CD">
          <w:rPr>
            <w:webHidden/>
          </w:rPr>
          <w:instrText xml:space="preserve"> PAGEREF _Toc47365093 \h </w:instrText>
        </w:r>
        <w:r w:rsidR="00F779CD">
          <w:rPr>
            <w:webHidden/>
          </w:rPr>
        </w:r>
        <w:r w:rsidR="00F779CD">
          <w:rPr>
            <w:webHidden/>
          </w:rPr>
          <w:fldChar w:fldCharType="separate"/>
        </w:r>
        <w:r w:rsidR="00F779CD">
          <w:rPr>
            <w:webHidden/>
          </w:rPr>
          <w:t>55</w:t>
        </w:r>
        <w:r w:rsidR="00F779CD">
          <w:rPr>
            <w:webHidden/>
          </w:rPr>
          <w:fldChar w:fldCharType="end"/>
        </w:r>
      </w:hyperlink>
    </w:p>
    <w:p w14:paraId="68926B39" w14:textId="77777777" w:rsidR="00F779CD" w:rsidRDefault="005A1817">
      <w:pPr>
        <w:pStyle w:val="30"/>
        <w:tabs>
          <w:tab w:val="right" w:leader="dot" w:pos="9629"/>
        </w:tabs>
        <w:rPr>
          <w:rFonts w:asciiTheme="minorHAnsi" w:eastAsiaTheme="minorEastAsia" w:hAnsiTheme="minorHAnsi" w:cstheme="minorBidi"/>
          <w:kern w:val="2"/>
          <w:szCs w:val="22"/>
        </w:rPr>
      </w:pPr>
      <w:hyperlink w:anchor="_Toc47365094" w:history="1">
        <w:r w:rsidR="00F779CD" w:rsidRPr="002F4877">
          <w:rPr>
            <w:rStyle w:val="ad"/>
            <w:rFonts w:cs="Book Antiqua"/>
            <w:bCs/>
            <w:snapToGrid w:val="0"/>
          </w:rPr>
          <w:t>6.1.1</w:t>
        </w:r>
        <w:r w:rsidR="00F779CD" w:rsidRPr="002F4877">
          <w:rPr>
            <w:rStyle w:val="ad"/>
          </w:rPr>
          <w:t xml:space="preserve"> Objectives</w:t>
        </w:r>
        <w:r w:rsidR="00F779CD">
          <w:rPr>
            <w:webHidden/>
          </w:rPr>
          <w:tab/>
        </w:r>
        <w:r w:rsidR="00F779CD">
          <w:rPr>
            <w:webHidden/>
          </w:rPr>
          <w:fldChar w:fldCharType="begin"/>
        </w:r>
        <w:r w:rsidR="00F779CD">
          <w:rPr>
            <w:webHidden/>
          </w:rPr>
          <w:instrText xml:space="preserve"> PAGEREF _Toc47365094 \h </w:instrText>
        </w:r>
        <w:r w:rsidR="00F779CD">
          <w:rPr>
            <w:webHidden/>
          </w:rPr>
        </w:r>
        <w:r w:rsidR="00F779CD">
          <w:rPr>
            <w:webHidden/>
          </w:rPr>
          <w:fldChar w:fldCharType="separate"/>
        </w:r>
        <w:r w:rsidR="00F779CD">
          <w:rPr>
            <w:webHidden/>
          </w:rPr>
          <w:t>55</w:t>
        </w:r>
        <w:r w:rsidR="00F779CD">
          <w:rPr>
            <w:webHidden/>
          </w:rPr>
          <w:fldChar w:fldCharType="end"/>
        </w:r>
      </w:hyperlink>
    </w:p>
    <w:p w14:paraId="54286B68" w14:textId="77777777" w:rsidR="00F779CD" w:rsidRDefault="005A1817">
      <w:pPr>
        <w:pStyle w:val="30"/>
        <w:tabs>
          <w:tab w:val="right" w:leader="dot" w:pos="9629"/>
        </w:tabs>
        <w:rPr>
          <w:rFonts w:asciiTheme="minorHAnsi" w:eastAsiaTheme="minorEastAsia" w:hAnsiTheme="minorHAnsi" w:cstheme="minorBidi"/>
          <w:kern w:val="2"/>
          <w:szCs w:val="22"/>
        </w:rPr>
      </w:pPr>
      <w:hyperlink w:anchor="_Toc47365095" w:history="1">
        <w:r w:rsidR="00F779CD" w:rsidRPr="002F4877">
          <w:rPr>
            <w:rStyle w:val="ad"/>
            <w:rFonts w:cs="Book Antiqua"/>
            <w:bCs/>
            <w:snapToGrid w:val="0"/>
          </w:rPr>
          <w:t>6.1.2</w:t>
        </w:r>
        <w:r w:rsidR="00F779CD" w:rsidRPr="002F4877">
          <w:rPr>
            <w:rStyle w:val="ad"/>
          </w:rPr>
          <w:t xml:space="preserve"> Environment Preparations</w:t>
        </w:r>
        <w:r w:rsidR="00F779CD">
          <w:rPr>
            <w:webHidden/>
          </w:rPr>
          <w:tab/>
        </w:r>
        <w:r w:rsidR="00F779CD">
          <w:rPr>
            <w:webHidden/>
          </w:rPr>
          <w:fldChar w:fldCharType="begin"/>
        </w:r>
        <w:r w:rsidR="00F779CD">
          <w:rPr>
            <w:webHidden/>
          </w:rPr>
          <w:instrText xml:space="preserve"> PAGEREF _Toc47365095 \h </w:instrText>
        </w:r>
        <w:r w:rsidR="00F779CD">
          <w:rPr>
            <w:webHidden/>
          </w:rPr>
        </w:r>
        <w:r w:rsidR="00F779CD">
          <w:rPr>
            <w:webHidden/>
          </w:rPr>
          <w:fldChar w:fldCharType="separate"/>
        </w:r>
        <w:r w:rsidR="00F779CD">
          <w:rPr>
            <w:webHidden/>
          </w:rPr>
          <w:t>55</w:t>
        </w:r>
        <w:r w:rsidR="00F779CD">
          <w:rPr>
            <w:webHidden/>
          </w:rPr>
          <w:fldChar w:fldCharType="end"/>
        </w:r>
      </w:hyperlink>
    </w:p>
    <w:p w14:paraId="2DAD5EBB" w14:textId="77777777" w:rsidR="00F779CD" w:rsidRDefault="005A1817">
      <w:pPr>
        <w:pStyle w:val="20"/>
        <w:tabs>
          <w:tab w:val="right" w:leader="dot" w:pos="9629"/>
        </w:tabs>
        <w:rPr>
          <w:rFonts w:asciiTheme="minorHAnsi" w:eastAsiaTheme="minorEastAsia" w:hAnsiTheme="minorHAnsi" w:cstheme="minorBidi"/>
          <w:kern w:val="2"/>
          <w:szCs w:val="22"/>
        </w:rPr>
      </w:pPr>
      <w:hyperlink w:anchor="_Toc47365096" w:history="1">
        <w:r w:rsidR="00F779CD" w:rsidRPr="002F4877">
          <w:rPr>
            <w:rStyle w:val="ad"/>
            <w:snapToGrid w:val="0"/>
          </w:rPr>
          <w:t>6.2</w:t>
        </w:r>
        <w:r w:rsidR="00F779CD" w:rsidRPr="002F4877">
          <w:rPr>
            <w:rStyle w:val="ad"/>
          </w:rPr>
          <w:t xml:space="preserve"> Configuration Roadmap</w:t>
        </w:r>
        <w:r w:rsidR="00F779CD">
          <w:rPr>
            <w:webHidden/>
          </w:rPr>
          <w:tab/>
        </w:r>
        <w:r w:rsidR="00F779CD">
          <w:rPr>
            <w:webHidden/>
          </w:rPr>
          <w:fldChar w:fldCharType="begin"/>
        </w:r>
        <w:r w:rsidR="00F779CD">
          <w:rPr>
            <w:webHidden/>
          </w:rPr>
          <w:instrText xml:space="preserve"> PAGEREF _Toc47365096 \h </w:instrText>
        </w:r>
        <w:r w:rsidR="00F779CD">
          <w:rPr>
            <w:webHidden/>
          </w:rPr>
        </w:r>
        <w:r w:rsidR="00F779CD">
          <w:rPr>
            <w:webHidden/>
          </w:rPr>
          <w:fldChar w:fldCharType="separate"/>
        </w:r>
        <w:r w:rsidR="00F779CD">
          <w:rPr>
            <w:webHidden/>
          </w:rPr>
          <w:t>56</w:t>
        </w:r>
        <w:r w:rsidR="00F779CD">
          <w:rPr>
            <w:webHidden/>
          </w:rPr>
          <w:fldChar w:fldCharType="end"/>
        </w:r>
      </w:hyperlink>
    </w:p>
    <w:p w14:paraId="6F17FFA0" w14:textId="77777777" w:rsidR="00F779CD" w:rsidRDefault="005A1817">
      <w:pPr>
        <w:pStyle w:val="20"/>
        <w:tabs>
          <w:tab w:val="right" w:leader="dot" w:pos="9629"/>
        </w:tabs>
        <w:rPr>
          <w:rFonts w:asciiTheme="minorHAnsi" w:eastAsiaTheme="minorEastAsia" w:hAnsiTheme="minorHAnsi" w:cstheme="minorBidi"/>
          <w:kern w:val="2"/>
          <w:szCs w:val="22"/>
        </w:rPr>
      </w:pPr>
      <w:hyperlink w:anchor="_Toc47365097" w:history="1">
        <w:r w:rsidR="00F779CD" w:rsidRPr="002F4877">
          <w:rPr>
            <w:rStyle w:val="ad"/>
            <w:snapToGrid w:val="0"/>
          </w:rPr>
          <w:t>6.3</w:t>
        </w:r>
        <w:r w:rsidR="00F779CD" w:rsidRPr="002F4877">
          <w:rPr>
            <w:rStyle w:val="ad"/>
          </w:rPr>
          <w:t xml:space="preserve"> Configuration Procedure and Complete Code</w:t>
        </w:r>
        <w:r w:rsidR="00F779CD">
          <w:rPr>
            <w:webHidden/>
          </w:rPr>
          <w:tab/>
        </w:r>
        <w:r w:rsidR="00F779CD">
          <w:rPr>
            <w:webHidden/>
          </w:rPr>
          <w:fldChar w:fldCharType="begin"/>
        </w:r>
        <w:r w:rsidR="00F779CD">
          <w:rPr>
            <w:webHidden/>
          </w:rPr>
          <w:instrText xml:space="preserve"> PAGEREF _Toc47365097 \h </w:instrText>
        </w:r>
        <w:r w:rsidR="00F779CD">
          <w:rPr>
            <w:webHidden/>
          </w:rPr>
        </w:r>
        <w:r w:rsidR="00F779CD">
          <w:rPr>
            <w:webHidden/>
          </w:rPr>
          <w:fldChar w:fldCharType="separate"/>
        </w:r>
        <w:r w:rsidR="00F779CD">
          <w:rPr>
            <w:webHidden/>
          </w:rPr>
          <w:t>56</w:t>
        </w:r>
        <w:r w:rsidR="00F779CD">
          <w:rPr>
            <w:webHidden/>
          </w:rPr>
          <w:fldChar w:fldCharType="end"/>
        </w:r>
      </w:hyperlink>
    </w:p>
    <w:p w14:paraId="06B69936" w14:textId="77777777" w:rsidR="00F779CD" w:rsidRDefault="005A1817">
      <w:pPr>
        <w:pStyle w:val="30"/>
        <w:tabs>
          <w:tab w:val="right" w:leader="dot" w:pos="9629"/>
        </w:tabs>
        <w:rPr>
          <w:rFonts w:asciiTheme="minorHAnsi" w:eastAsiaTheme="minorEastAsia" w:hAnsiTheme="minorHAnsi" w:cstheme="minorBidi"/>
          <w:kern w:val="2"/>
          <w:szCs w:val="22"/>
        </w:rPr>
      </w:pPr>
      <w:hyperlink w:anchor="_Toc47365098" w:history="1">
        <w:r w:rsidR="00F779CD" w:rsidRPr="002F4877">
          <w:rPr>
            <w:rStyle w:val="ad"/>
            <w:rFonts w:cs="Book Antiqua"/>
            <w:bCs/>
            <w:snapToGrid w:val="0"/>
          </w:rPr>
          <w:t>6.3.1</w:t>
        </w:r>
        <w:r w:rsidR="00F779CD" w:rsidRPr="002F4877">
          <w:rPr>
            <w:rStyle w:val="ad"/>
          </w:rPr>
          <w:t xml:space="preserve"> Configuring the Switch</w:t>
        </w:r>
        <w:r w:rsidR="00F779CD">
          <w:rPr>
            <w:webHidden/>
          </w:rPr>
          <w:tab/>
        </w:r>
        <w:r w:rsidR="00F779CD">
          <w:rPr>
            <w:webHidden/>
          </w:rPr>
          <w:fldChar w:fldCharType="begin"/>
        </w:r>
        <w:r w:rsidR="00F779CD">
          <w:rPr>
            <w:webHidden/>
          </w:rPr>
          <w:instrText xml:space="preserve"> PAGEREF _Toc47365098 \h </w:instrText>
        </w:r>
        <w:r w:rsidR="00F779CD">
          <w:rPr>
            <w:webHidden/>
          </w:rPr>
        </w:r>
        <w:r w:rsidR="00F779CD">
          <w:rPr>
            <w:webHidden/>
          </w:rPr>
          <w:fldChar w:fldCharType="separate"/>
        </w:r>
        <w:r w:rsidR="00F779CD">
          <w:rPr>
            <w:webHidden/>
          </w:rPr>
          <w:t>56</w:t>
        </w:r>
        <w:r w:rsidR="00F779CD">
          <w:rPr>
            <w:webHidden/>
          </w:rPr>
          <w:fldChar w:fldCharType="end"/>
        </w:r>
      </w:hyperlink>
    </w:p>
    <w:p w14:paraId="2620584D" w14:textId="77777777" w:rsidR="00F779CD" w:rsidRDefault="005A1817">
      <w:pPr>
        <w:pStyle w:val="30"/>
        <w:tabs>
          <w:tab w:val="right" w:leader="dot" w:pos="9629"/>
        </w:tabs>
        <w:rPr>
          <w:rFonts w:asciiTheme="minorHAnsi" w:eastAsiaTheme="minorEastAsia" w:hAnsiTheme="minorHAnsi" w:cstheme="minorBidi"/>
          <w:kern w:val="2"/>
          <w:szCs w:val="22"/>
        </w:rPr>
      </w:pPr>
      <w:hyperlink w:anchor="_Toc47365099" w:history="1">
        <w:r w:rsidR="00F779CD" w:rsidRPr="002F4877">
          <w:rPr>
            <w:rStyle w:val="ad"/>
            <w:rFonts w:cs="Book Antiqua"/>
            <w:bCs/>
            <w:snapToGrid w:val="0"/>
          </w:rPr>
          <w:t>6.3.2</w:t>
        </w:r>
        <w:r w:rsidR="00F779CD" w:rsidRPr="002F4877">
          <w:rPr>
            <w:rStyle w:val="ad"/>
          </w:rPr>
          <w:t xml:space="preserve"> Compiling the .proto File</w:t>
        </w:r>
        <w:r w:rsidR="00F779CD">
          <w:rPr>
            <w:webHidden/>
          </w:rPr>
          <w:tab/>
        </w:r>
        <w:r w:rsidR="00F779CD">
          <w:rPr>
            <w:webHidden/>
          </w:rPr>
          <w:fldChar w:fldCharType="begin"/>
        </w:r>
        <w:r w:rsidR="00F779CD">
          <w:rPr>
            <w:webHidden/>
          </w:rPr>
          <w:instrText xml:space="preserve"> PAGEREF _Toc47365099 \h </w:instrText>
        </w:r>
        <w:r w:rsidR="00F779CD">
          <w:rPr>
            <w:webHidden/>
          </w:rPr>
        </w:r>
        <w:r w:rsidR="00F779CD">
          <w:rPr>
            <w:webHidden/>
          </w:rPr>
          <w:fldChar w:fldCharType="separate"/>
        </w:r>
        <w:r w:rsidR="00F779CD">
          <w:rPr>
            <w:webHidden/>
          </w:rPr>
          <w:t>57</w:t>
        </w:r>
        <w:r w:rsidR="00F779CD">
          <w:rPr>
            <w:webHidden/>
          </w:rPr>
          <w:fldChar w:fldCharType="end"/>
        </w:r>
      </w:hyperlink>
    </w:p>
    <w:p w14:paraId="41E857D7" w14:textId="77777777" w:rsidR="00F779CD" w:rsidRDefault="005A1817">
      <w:pPr>
        <w:pStyle w:val="30"/>
        <w:tabs>
          <w:tab w:val="right" w:leader="dot" w:pos="9629"/>
        </w:tabs>
        <w:rPr>
          <w:rFonts w:asciiTheme="minorHAnsi" w:eastAsiaTheme="minorEastAsia" w:hAnsiTheme="minorHAnsi" w:cstheme="minorBidi"/>
          <w:kern w:val="2"/>
          <w:szCs w:val="22"/>
        </w:rPr>
      </w:pPr>
      <w:hyperlink w:anchor="_Toc47365100" w:history="1">
        <w:r w:rsidR="00F779CD" w:rsidRPr="002F4877">
          <w:rPr>
            <w:rStyle w:val="ad"/>
            <w:rFonts w:cs="Book Antiqua"/>
            <w:bCs/>
            <w:snapToGrid w:val="0"/>
          </w:rPr>
          <w:t>6.3.3</w:t>
        </w:r>
        <w:r w:rsidR="00F779CD" w:rsidRPr="002F4877">
          <w:rPr>
            <w:rStyle w:val="ad"/>
          </w:rPr>
          <w:t xml:space="preserve"> Complete Code of Python Server</w:t>
        </w:r>
        <w:r w:rsidR="00F779CD">
          <w:rPr>
            <w:webHidden/>
          </w:rPr>
          <w:tab/>
        </w:r>
        <w:r w:rsidR="00F779CD">
          <w:rPr>
            <w:webHidden/>
          </w:rPr>
          <w:fldChar w:fldCharType="begin"/>
        </w:r>
        <w:r w:rsidR="00F779CD">
          <w:rPr>
            <w:webHidden/>
          </w:rPr>
          <w:instrText xml:space="preserve"> PAGEREF _Toc47365100 \h </w:instrText>
        </w:r>
        <w:r w:rsidR="00F779CD">
          <w:rPr>
            <w:webHidden/>
          </w:rPr>
        </w:r>
        <w:r w:rsidR="00F779CD">
          <w:rPr>
            <w:webHidden/>
          </w:rPr>
          <w:fldChar w:fldCharType="separate"/>
        </w:r>
        <w:r w:rsidR="00F779CD">
          <w:rPr>
            <w:webHidden/>
          </w:rPr>
          <w:t>58</w:t>
        </w:r>
        <w:r w:rsidR="00F779CD">
          <w:rPr>
            <w:webHidden/>
          </w:rPr>
          <w:fldChar w:fldCharType="end"/>
        </w:r>
      </w:hyperlink>
    </w:p>
    <w:p w14:paraId="097EB318" w14:textId="5F4D8407" w:rsidR="00F779CD" w:rsidRDefault="005A1817">
      <w:pPr>
        <w:pStyle w:val="20"/>
        <w:tabs>
          <w:tab w:val="right" w:leader="dot" w:pos="9629"/>
        </w:tabs>
        <w:rPr>
          <w:rFonts w:asciiTheme="minorHAnsi" w:eastAsiaTheme="minorEastAsia" w:hAnsiTheme="minorHAnsi" w:cstheme="minorBidi"/>
          <w:kern w:val="2"/>
          <w:szCs w:val="22"/>
        </w:rPr>
      </w:pPr>
      <w:hyperlink w:anchor="_Toc47365101" w:history="1">
        <w:r w:rsidR="00F779CD" w:rsidRPr="002F4877">
          <w:rPr>
            <w:rStyle w:val="ad"/>
            <w:snapToGrid w:val="0"/>
          </w:rPr>
          <w:t>6.4</w:t>
        </w:r>
        <w:r w:rsidR="00F779CD" w:rsidRPr="002F4877">
          <w:rPr>
            <w:rStyle w:val="ad"/>
          </w:rPr>
          <w:t xml:space="preserve"> Code </w:t>
        </w:r>
        <w:r w:rsidR="00B2474F">
          <w:rPr>
            <w:rStyle w:val="ad"/>
          </w:rPr>
          <w:t>Explaination</w:t>
        </w:r>
        <w:r w:rsidR="00F779CD">
          <w:rPr>
            <w:webHidden/>
          </w:rPr>
          <w:tab/>
        </w:r>
        <w:r w:rsidR="00F779CD">
          <w:rPr>
            <w:webHidden/>
          </w:rPr>
          <w:fldChar w:fldCharType="begin"/>
        </w:r>
        <w:r w:rsidR="00F779CD">
          <w:rPr>
            <w:webHidden/>
          </w:rPr>
          <w:instrText xml:space="preserve"> PAGEREF _Toc47365101 \h </w:instrText>
        </w:r>
        <w:r w:rsidR="00F779CD">
          <w:rPr>
            <w:webHidden/>
          </w:rPr>
        </w:r>
        <w:r w:rsidR="00F779CD">
          <w:rPr>
            <w:webHidden/>
          </w:rPr>
          <w:fldChar w:fldCharType="separate"/>
        </w:r>
        <w:r w:rsidR="00F779CD">
          <w:rPr>
            <w:webHidden/>
          </w:rPr>
          <w:t>61</w:t>
        </w:r>
        <w:r w:rsidR="00F779CD">
          <w:rPr>
            <w:webHidden/>
          </w:rPr>
          <w:fldChar w:fldCharType="end"/>
        </w:r>
      </w:hyperlink>
    </w:p>
    <w:p w14:paraId="5CA946FB" w14:textId="77777777" w:rsidR="00F779CD" w:rsidRDefault="005A1817">
      <w:pPr>
        <w:pStyle w:val="20"/>
        <w:tabs>
          <w:tab w:val="right" w:leader="dot" w:pos="9629"/>
        </w:tabs>
        <w:rPr>
          <w:rFonts w:asciiTheme="minorHAnsi" w:eastAsiaTheme="minorEastAsia" w:hAnsiTheme="minorHAnsi" w:cstheme="minorBidi"/>
          <w:kern w:val="2"/>
          <w:szCs w:val="22"/>
        </w:rPr>
      </w:pPr>
      <w:hyperlink w:anchor="_Toc47365102" w:history="1">
        <w:r w:rsidR="00F779CD" w:rsidRPr="002F4877">
          <w:rPr>
            <w:rStyle w:val="ad"/>
            <w:snapToGrid w:val="0"/>
          </w:rPr>
          <w:t>6.5</w:t>
        </w:r>
        <w:r w:rsidR="00F779CD" w:rsidRPr="002F4877">
          <w:rPr>
            <w:rStyle w:val="ad"/>
          </w:rPr>
          <w:t xml:space="preserve"> Quiz</w:t>
        </w:r>
        <w:r w:rsidR="00F779CD">
          <w:rPr>
            <w:webHidden/>
          </w:rPr>
          <w:tab/>
        </w:r>
        <w:r w:rsidR="00F779CD">
          <w:rPr>
            <w:webHidden/>
          </w:rPr>
          <w:fldChar w:fldCharType="begin"/>
        </w:r>
        <w:r w:rsidR="00F779CD">
          <w:rPr>
            <w:webHidden/>
          </w:rPr>
          <w:instrText xml:space="preserve"> PAGEREF _Toc47365102 \h </w:instrText>
        </w:r>
        <w:r w:rsidR="00F779CD">
          <w:rPr>
            <w:webHidden/>
          </w:rPr>
        </w:r>
        <w:r w:rsidR="00F779CD">
          <w:rPr>
            <w:webHidden/>
          </w:rPr>
          <w:fldChar w:fldCharType="separate"/>
        </w:r>
        <w:r w:rsidR="00F779CD">
          <w:rPr>
            <w:webHidden/>
          </w:rPr>
          <w:t>66</w:t>
        </w:r>
        <w:r w:rsidR="00F779CD">
          <w:rPr>
            <w:webHidden/>
          </w:rPr>
          <w:fldChar w:fldCharType="end"/>
        </w:r>
      </w:hyperlink>
    </w:p>
    <w:p w14:paraId="6514EBEA" w14:textId="77777777" w:rsidR="00F779CD" w:rsidRDefault="005A1817">
      <w:pPr>
        <w:pStyle w:val="10"/>
        <w:tabs>
          <w:tab w:val="right" w:leader="dot" w:pos="9629"/>
        </w:tabs>
        <w:rPr>
          <w:rFonts w:asciiTheme="minorHAnsi" w:eastAsiaTheme="minorEastAsia" w:hAnsiTheme="minorHAnsi" w:cstheme="minorBidi"/>
          <w:b w:val="0"/>
          <w:bCs w:val="0"/>
          <w:noProof/>
          <w:kern w:val="2"/>
          <w:sz w:val="21"/>
          <w:szCs w:val="22"/>
        </w:rPr>
      </w:pPr>
      <w:hyperlink w:anchor="_Toc47365103" w:history="1">
        <w:r w:rsidR="00F779CD" w:rsidRPr="002F4877">
          <w:rPr>
            <w:rStyle w:val="ad"/>
            <w:noProof/>
          </w:rPr>
          <w:t>7 OPS Experiment</w:t>
        </w:r>
        <w:r w:rsidR="00F779CD">
          <w:rPr>
            <w:noProof/>
            <w:webHidden/>
          </w:rPr>
          <w:tab/>
        </w:r>
        <w:r w:rsidR="00F779CD">
          <w:rPr>
            <w:noProof/>
            <w:webHidden/>
          </w:rPr>
          <w:fldChar w:fldCharType="begin"/>
        </w:r>
        <w:r w:rsidR="00F779CD">
          <w:rPr>
            <w:noProof/>
            <w:webHidden/>
          </w:rPr>
          <w:instrText xml:space="preserve"> PAGEREF _Toc47365103 \h </w:instrText>
        </w:r>
        <w:r w:rsidR="00F779CD">
          <w:rPr>
            <w:noProof/>
            <w:webHidden/>
          </w:rPr>
        </w:r>
        <w:r w:rsidR="00F779CD">
          <w:rPr>
            <w:noProof/>
            <w:webHidden/>
          </w:rPr>
          <w:fldChar w:fldCharType="separate"/>
        </w:r>
        <w:r w:rsidR="00F779CD">
          <w:rPr>
            <w:noProof/>
            <w:webHidden/>
          </w:rPr>
          <w:t>67</w:t>
        </w:r>
        <w:r w:rsidR="00F779CD">
          <w:rPr>
            <w:noProof/>
            <w:webHidden/>
          </w:rPr>
          <w:fldChar w:fldCharType="end"/>
        </w:r>
      </w:hyperlink>
    </w:p>
    <w:p w14:paraId="6EAB5CF3" w14:textId="77777777" w:rsidR="00F779CD" w:rsidRDefault="005A1817">
      <w:pPr>
        <w:pStyle w:val="20"/>
        <w:tabs>
          <w:tab w:val="right" w:leader="dot" w:pos="9629"/>
        </w:tabs>
        <w:rPr>
          <w:rFonts w:asciiTheme="minorHAnsi" w:eastAsiaTheme="minorEastAsia" w:hAnsiTheme="minorHAnsi" w:cstheme="minorBidi"/>
          <w:kern w:val="2"/>
          <w:szCs w:val="22"/>
        </w:rPr>
      </w:pPr>
      <w:hyperlink w:anchor="_Toc47365104" w:history="1">
        <w:r w:rsidR="00F779CD" w:rsidRPr="002F4877">
          <w:rPr>
            <w:rStyle w:val="ad"/>
            <w:snapToGrid w:val="0"/>
          </w:rPr>
          <w:t>7.1</w:t>
        </w:r>
        <w:r w:rsidR="00F779CD" w:rsidRPr="002F4877">
          <w:rPr>
            <w:rStyle w:val="ad"/>
          </w:rPr>
          <w:t xml:space="preserve"> Background</w:t>
        </w:r>
        <w:r w:rsidR="00F779CD">
          <w:rPr>
            <w:webHidden/>
          </w:rPr>
          <w:tab/>
        </w:r>
        <w:r w:rsidR="00F779CD">
          <w:rPr>
            <w:webHidden/>
          </w:rPr>
          <w:fldChar w:fldCharType="begin"/>
        </w:r>
        <w:r w:rsidR="00F779CD">
          <w:rPr>
            <w:webHidden/>
          </w:rPr>
          <w:instrText xml:space="preserve"> PAGEREF _Toc47365104 \h </w:instrText>
        </w:r>
        <w:r w:rsidR="00F779CD">
          <w:rPr>
            <w:webHidden/>
          </w:rPr>
        </w:r>
        <w:r w:rsidR="00F779CD">
          <w:rPr>
            <w:webHidden/>
          </w:rPr>
          <w:fldChar w:fldCharType="separate"/>
        </w:r>
        <w:r w:rsidR="00F779CD">
          <w:rPr>
            <w:webHidden/>
          </w:rPr>
          <w:t>67</w:t>
        </w:r>
        <w:r w:rsidR="00F779CD">
          <w:rPr>
            <w:webHidden/>
          </w:rPr>
          <w:fldChar w:fldCharType="end"/>
        </w:r>
      </w:hyperlink>
    </w:p>
    <w:p w14:paraId="3F19DA87" w14:textId="77777777" w:rsidR="00F779CD" w:rsidRDefault="005A1817">
      <w:pPr>
        <w:pStyle w:val="30"/>
        <w:tabs>
          <w:tab w:val="right" w:leader="dot" w:pos="9629"/>
        </w:tabs>
        <w:rPr>
          <w:rFonts w:asciiTheme="minorHAnsi" w:eastAsiaTheme="minorEastAsia" w:hAnsiTheme="minorHAnsi" w:cstheme="minorBidi"/>
          <w:kern w:val="2"/>
          <w:szCs w:val="22"/>
        </w:rPr>
      </w:pPr>
      <w:hyperlink w:anchor="_Toc47365105" w:history="1">
        <w:r w:rsidR="00F779CD" w:rsidRPr="002F4877">
          <w:rPr>
            <w:rStyle w:val="ad"/>
            <w:rFonts w:cs="Book Antiqua"/>
            <w:bCs/>
            <w:snapToGrid w:val="0"/>
          </w:rPr>
          <w:t>7.1.1</w:t>
        </w:r>
        <w:r w:rsidR="00F779CD" w:rsidRPr="002F4877">
          <w:rPr>
            <w:rStyle w:val="ad"/>
          </w:rPr>
          <w:t xml:space="preserve"> Objectives</w:t>
        </w:r>
        <w:r w:rsidR="00F779CD">
          <w:rPr>
            <w:webHidden/>
          </w:rPr>
          <w:tab/>
        </w:r>
        <w:r w:rsidR="00F779CD">
          <w:rPr>
            <w:webHidden/>
          </w:rPr>
          <w:fldChar w:fldCharType="begin"/>
        </w:r>
        <w:r w:rsidR="00F779CD">
          <w:rPr>
            <w:webHidden/>
          </w:rPr>
          <w:instrText xml:space="preserve"> PAGEREF _Toc47365105 \h </w:instrText>
        </w:r>
        <w:r w:rsidR="00F779CD">
          <w:rPr>
            <w:webHidden/>
          </w:rPr>
        </w:r>
        <w:r w:rsidR="00F779CD">
          <w:rPr>
            <w:webHidden/>
          </w:rPr>
          <w:fldChar w:fldCharType="separate"/>
        </w:r>
        <w:r w:rsidR="00F779CD">
          <w:rPr>
            <w:webHidden/>
          </w:rPr>
          <w:t>67</w:t>
        </w:r>
        <w:r w:rsidR="00F779CD">
          <w:rPr>
            <w:webHidden/>
          </w:rPr>
          <w:fldChar w:fldCharType="end"/>
        </w:r>
      </w:hyperlink>
    </w:p>
    <w:p w14:paraId="5DE13772" w14:textId="77777777" w:rsidR="00F779CD" w:rsidRDefault="005A1817">
      <w:pPr>
        <w:pStyle w:val="30"/>
        <w:tabs>
          <w:tab w:val="right" w:leader="dot" w:pos="9629"/>
        </w:tabs>
        <w:rPr>
          <w:rFonts w:asciiTheme="minorHAnsi" w:eastAsiaTheme="minorEastAsia" w:hAnsiTheme="minorHAnsi" w:cstheme="minorBidi"/>
          <w:kern w:val="2"/>
          <w:szCs w:val="22"/>
        </w:rPr>
      </w:pPr>
      <w:hyperlink w:anchor="_Toc47365106" w:history="1">
        <w:r w:rsidR="00F779CD" w:rsidRPr="002F4877">
          <w:rPr>
            <w:rStyle w:val="ad"/>
            <w:rFonts w:cs="Book Antiqua"/>
            <w:bCs/>
            <w:snapToGrid w:val="0"/>
          </w:rPr>
          <w:t>7.1.2</w:t>
        </w:r>
        <w:r w:rsidR="00F779CD" w:rsidRPr="002F4877">
          <w:rPr>
            <w:rStyle w:val="ad"/>
          </w:rPr>
          <w:t xml:space="preserve"> Environment Preparations</w:t>
        </w:r>
        <w:r w:rsidR="00F779CD">
          <w:rPr>
            <w:webHidden/>
          </w:rPr>
          <w:tab/>
        </w:r>
        <w:r w:rsidR="00F779CD">
          <w:rPr>
            <w:webHidden/>
          </w:rPr>
          <w:fldChar w:fldCharType="begin"/>
        </w:r>
        <w:r w:rsidR="00F779CD">
          <w:rPr>
            <w:webHidden/>
          </w:rPr>
          <w:instrText xml:space="preserve"> PAGEREF _Toc47365106 \h </w:instrText>
        </w:r>
        <w:r w:rsidR="00F779CD">
          <w:rPr>
            <w:webHidden/>
          </w:rPr>
        </w:r>
        <w:r w:rsidR="00F779CD">
          <w:rPr>
            <w:webHidden/>
          </w:rPr>
          <w:fldChar w:fldCharType="separate"/>
        </w:r>
        <w:r w:rsidR="00F779CD">
          <w:rPr>
            <w:webHidden/>
          </w:rPr>
          <w:t>67</w:t>
        </w:r>
        <w:r w:rsidR="00F779CD">
          <w:rPr>
            <w:webHidden/>
          </w:rPr>
          <w:fldChar w:fldCharType="end"/>
        </w:r>
      </w:hyperlink>
    </w:p>
    <w:p w14:paraId="2418F86B" w14:textId="77777777" w:rsidR="00F779CD" w:rsidRDefault="005A1817">
      <w:pPr>
        <w:pStyle w:val="20"/>
        <w:tabs>
          <w:tab w:val="right" w:leader="dot" w:pos="9629"/>
        </w:tabs>
        <w:rPr>
          <w:rFonts w:asciiTheme="minorHAnsi" w:eastAsiaTheme="minorEastAsia" w:hAnsiTheme="minorHAnsi" w:cstheme="minorBidi"/>
          <w:kern w:val="2"/>
          <w:szCs w:val="22"/>
        </w:rPr>
      </w:pPr>
      <w:hyperlink w:anchor="_Toc47365107" w:history="1">
        <w:r w:rsidR="00F779CD" w:rsidRPr="002F4877">
          <w:rPr>
            <w:rStyle w:val="ad"/>
            <w:snapToGrid w:val="0"/>
          </w:rPr>
          <w:t>7.2</w:t>
        </w:r>
        <w:r w:rsidR="00F779CD" w:rsidRPr="002F4877">
          <w:rPr>
            <w:rStyle w:val="ad"/>
          </w:rPr>
          <w:t xml:space="preserve"> Configuration Roadmap</w:t>
        </w:r>
        <w:r w:rsidR="00F779CD">
          <w:rPr>
            <w:webHidden/>
          </w:rPr>
          <w:tab/>
        </w:r>
        <w:r w:rsidR="00F779CD">
          <w:rPr>
            <w:webHidden/>
          </w:rPr>
          <w:fldChar w:fldCharType="begin"/>
        </w:r>
        <w:r w:rsidR="00F779CD">
          <w:rPr>
            <w:webHidden/>
          </w:rPr>
          <w:instrText xml:space="preserve"> PAGEREF _Toc47365107 \h </w:instrText>
        </w:r>
        <w:r w:rsidR="00F779CD">
          <w:rPr>
            <w:webHidden/>
          </w:rPr>
        </w:r>
        <w:r w:rsidR="00F779CD">
          <w:rPr>
            <w:webHidden/>
          </w:rPr>
          <w:fldChar w:fldCharType="separate"/>
        </w:r>
        <w:r w:rsidR="00F779CD">
          <w:rPr>
            <w:webHidden/>
          </w:rPr>
          <w:t>68</w:t>
        </w:r>
        <w:r w:rsidR="00F779CD">
          <w:rPr>
            <w:webHidden/>
          </w:rPr>
          <w:fldChar w:fldCharType="end"/>
        </w:r>
      </w:hyperlink>
    </w:p>
    <w:p w14:paraId="6CFED8D7" w14:textId="77777777" w:rsidR="00F779CD" w:rsidRDefault="005A1817">
      <w:pPr>
        <w:pStyle w:val="20"/>
        <w:tabs>
          <w:tab w:val="right" w:leader="dot" w:pos="9629"/>
        </w:tabs>
        <w:rPr>
          <w:rFonts w:asciiTheme="minorHAnsi" w:eastAsiaTheme="minorEastAsia" w:hAnsiTheme="minorHAnsi" w:cstheme="minorBidi"/>
          <w:kern w:val="2"/>
          <w:szCs w:val="22"/>
        </w:rPr>
      </w:pPr>
      <w:hyperlink w:anchor="_Toc47365108" w:history="1">
        <w:r w:rsidR="00F779CD" w:rsidRPr="002F4877">
          <w:rPr>
            <w:rStyle w:val="ad"/>
            <w:snapToGrid w:val="0"/>
          </w:rPr>
          <w:t>7.3</w:t>
        </w:r>
        <w:r w:rsidR="00F779CD" w:rsidRPr="002F4877">
          <w:rPr>
            <w:rStyle w:val="ad"/>
          </w:rPr>
          <w:t xml:space="preserve"> Configuration Procedure and Complete Code</w:t>
        </w:r>
        <w:r w:rsidR="00F779CD">
          <w:rPr>
            <w:webHidden/>
          </w:rPr>
          <w:tab/>
        </w:r>
        <w:r w:rsidR="00F779CD">
          <w:rPr>
            <w:webHidden/>
          </w:rPr>
          <w:fldChar w:fldCharType="begin"/>
        </w:r>
        <w:r w:rsidR="00F779CD">
          <w:rPr>
            <w:webHidden/>
          </w:rPr>
          <w:instrText xml:space="preserve"> PAGEREF _Toc47365108 \h </w:instrText>
        </w:r>
        <w:r w:rsidR="00F779CD">
          <w:rPr>
            <w:webHidden/>
          </w:rPr>
        </w:r>
        <w:r w:rsidR="00F779CD">
          <w:rPr>
            <w:webHidden/>
          </w:rPr>
          <w:fldChar w:fldCharType="separate"/>
        </w:r>
        <w:r w:rsidR="00F779CD">
          <w:rPr>
            <w:webHidden/>
          </w:rPr>
          <w:t>68</w:t>
        </w:r>
        <w:r w:rsidR="00F779CD">
          <w:rPr>
            <w:webHidden/>
          </w:rPr>
          <w:fldChar w:fldCharType="end"/>
        </w:r>
      </w:hyperlink>
    </w:p>
    <w:p w14:paraId="07D1A440" w14:textId="77777777" w:rsidR="00F779CD" w:rsidRDefault="005A1817">
      <w:pPr>
        <w:pStyle w:val="30"/>
        <w:tabs>
          <w:tab w:val="right" w:leader="dot" w:pos="9629"/>
        </w:tabs>
        <w:rPr>
          <w:rFonts w:asciiTheme="minorHAnsi" w:eastAsiaTheme="minorEastAsia" w:hAnsiTheme="minorHAnsi" w:cstheme="minorBidi"/>
          <w:kern w:val="2"/>
          <w:szCs w:val="22"/>
        </w:rPr>
      </w:pPr>
      <w:hyperlink w:anchor="_Toc47365109" w:history="1">
        <w:r w:rsidR="00F779CD" w:rsidRPr="002F4877">
          <w:rPr>
            <w:rStyle w:val="ad"/>
            <w:rFonts w:cs="Book Antiqua"/>
            <w:bCs/>
            <w:snapToGrid w:val="0"/>
          </w:rPr>
          <w:t>7.3.1</w:t>
        </w:r>
        <w:r w:rsidR="00F779CD" w:rsidRPr="002F4877">
          <w:rPr>
            <w:rStyle w:val="ad"/>
          </w:rPr>
          <w:t xml:space="preserve"> Complete Code</w:t>
        </w:r>
        <w:r w:rsidR="00F779CD">
          <w:rPr>
            <w:webHidden/>
          </w:rPr>
          <w:tab/>
        </w:r>
        <w:r w:rsidR="00F779CD">
          <w:rPr>
            <w:webHidden/>
          </w:rPr>
          <w:fldChar w:fldCharType="begin"/>
        </w:r>
        <w:r w:rsidR="00F779CD">
          <w:rPr>
            <w:webHidden/>
          </w:rPr>
          <w:instrText xml:space="preserve"> PAGEREF _Toc47365109 \h </w:instrText>
        </w:r>
        <w:r w:rsidR="00F779CD">
          <w:rPr>
            <w:webHidden/>
          </w:rPr>
        </w:r>
        <w:r w:rsidR="00F779CD">
          <w:rPr>
            <w:webHidden/>
          </w:rPr>
          <w:fldChar w:fldCharType="separate"/>
        </w:r>
        <w:r w:rsidR="00F779CD">
          <w:rPr>
            <w:webHidden/>
          </w:rPr>
          <w:t>68</w:t>
        </w:r>
        <w:r w:rsidR="00F779CD">
          <w:rPr>
            <w:webHidden/>
          </w:rPr>
          <w:fldChar w:fldCharType="end"/>
        </w:r>
      </w:hyperlink>
    </w:p>
    <w:p w14:paraId="1096CD58" w14:textId="77777777" w:rsidR="00F779CD" w:rsidRDefault="005A1817">
      <w:pPr>
        <w:pStyle w:val="30"/>
        <w:tabs>
          <w:tab w:val="right" w:leader="dot" w:pos="9629"/>
        </w:tabs>
        <w:rPr>
          <w:rFonts w:asciiTheme="minorHAnsi" w:eastAsiaTheme="minorEastAsia" w:hAnsiTheme="minorHAnsi" w:cstheme="minorBidi"/>
          <w:kern w:val="2"/>
          <w:szCs w:val="22"/>
        </w:rPr>
      </w:pPr>
      <w:hyperlink w:anchor="_Toc47365110" w:history="1">
        <w:r w:rsidR="00F779CD" w:rsidRPr="002F4877">
          <w:rPr>
            <w:rStyle w:val="ad"/>
            <w:rFonts w:cs="Book Antiqua"/>
            <w:bCs/>
            <w:snapToGrid w:val="0"/>
          </w:rPr>
          <w:t>7.3.2</w:t>
        </w:r>
        <w:r w:rsidR="00F779CD" w:rsidRPr="002F4877">
          <w:rPr>
            <w:rStyle w:val="ad"/>
          </w:rPr>
          <w:t xml:space="preserve"> Uploading Code</w:t>
        </w:r>
        <w:r w:rsidR="00F779CD">
          <w:rPr>
            <w:webHidden/>
          </w:rPr>
          <w:tab/>
        </w:r>
        <w:r w:rsidR="00F779CD">
          <w:rPr>
            <w:webHidden/>
          </w:rPr>
          <w:fldChar w:fldCharType="begin"/>
        </w:r>
        <w:r w:rsidR="00F779CD">
          <w:rPr>
            <w:webHidden/>
          </w:rPr>
          <w:instrText xml:space="preserve"> PAGEREF _Toc47365110 \h </w:instrText>
        </w:r>
        <w:r w:rsidR="00F779CD">
          <w:rPr>
            <w:webHidden/>
          </w:rPr>
        </w:r>
        <w:r w:rsidR="00F779CD">
          <w:rPr>
            <w:webHidden/>
          </w:rPr>
          <w:fldChar w:fldCharType="separate"/>
        </w:r>
        <w:r w:rsidR="00F779CD">
          <w:rPr>
            <w:webHidden/>
          </w:rPr>
          <w:t>71</w:t>
        </w:r>
        <w:r w:rsidR="00F779CD">
          <w:rPr>
            <w:webHidden/>
          </w:rPr>
          <w:fldChar w:fldCharType="end"/>
        </w:r>
      </w:hyperlink>
    </w:p>
    <w:p w14:paraId="04507540" w14:textId="77777777" w:rsidR="00F779CD" w:rsidRDefault="005A1817">
      <w:pPr>
        <w:pStyle w:val="30"/>
        <w:tabs>
          <w:tab w:val="right" w:leader="dot" w:pos="9629"/>
        </w:tabs>
        <w:rPr>
          <w:rFonts w:asciiTheme="minorHAnsi" w:eastAsiaTheme="minorEastAsia" w:hAnsiTheme="minorHAnsi" w:cstheme="minorBidi"/>
          <w:kern w:val="2"/>
          <w:szCs w:val="22"/>
        </w:rPr>
      </w:pPr>
      <w:hyperlink w:anchor="_Toc47365111" w:history="1">
        <w:r w:rsidR="00F779CD" w:rsidRPr="002F4877">
          <w:rPr>
            <w:rStyle w:val="ad"/>
            <w:rFonts w:cs="Book Antiqua"/>
            <w:bCs/>
            <w:snapToGrid w:val="0"/>
          </w:rPr>
          <w:t>7.3.3</w:t>
        </w:r>
        <w:r w:rsidR="00F779CD" w:rsidRPr="002F4877">
          <w:rPr>
            <w:rStyle w:val="ad"/>
          </w:rPr>
          <w:t xml:space="preserve"> Execution Result</w:t>
        </w:r>
        <w:r w:rsidR="00F779CD">
          <w:rPr>
            <w:webHidden/>
          </w:rPr>
          <w:tab/>
        </w:r>
        <w:r w:rsidR="00F779CD">
          <w:rPr>
            <w:webHidden/>
          </w:rPr>
          <w:fldChar w:fldCharType="begin"/>
        </w:r>
        <w:r w:rsidR="00F779CD">
          <w:rPr>
            <w:webHidden/>
          </w:rPr>
          <w:instrText xml:space="preserve"> PAGEREF _Toc47365111 \h </w:instrText>
        </w:r>
        <w:r w:rsidR="00F779CD">
          <w:rPr>
            <w:webHidden/>
          </w:rPr>
        </w:r>
        <w:r w:rsidR="00F779CD">
          <w:rPr>
            <w:webHidden/>
          </w:rPr>
          <w:fldChar w:fldCharType="separate"/>
        </w:r>
        <w:r w:rsidR="00F779CD">
          <w:rPr>
            <w:webHidden/>
          </w:rPr>
          <w:t>72</w:t>
        </w:r>
        <w:r w:rsidR="00F779CD">
          <w:rPr>
            <w:webHidden/>
          </w:rPr>
          <w:fldChar w:fldCharType="end"/>
        </w:r>
      </w:hyperlink>
    </w:p>
    <w:p w14:paraId="1DAEC848" w14:textId="09467728" w:rsidR="00F779CD" w:rsidRDefault="005A1817">
      <w:pPr>
        <w:pStyle w:val="20"/>
        <w:tabs>
          <w:tab w:val="right" w:leader="dot" w:pos="9629"/>
        </w:tabs>
        <w:rPr>
          <w:rFonts w:asciiTheme="minorHAnsi" w:eastAsiaTheme="minorEastAsia" w:hAnsiTheme="minorHAnsi" w:cstheme="minorBidi"/>
          <w:kern w:val="2"/>
          <w:szCs w:val="22"/>
        </w:rPr>
      </w:pPr>
      <w:hyperlink w:anchor="_Toc47365112" w:history="1">
        <w:r w:rsidR="00F779CD" w:rsidRPr="002F4877">
          <w:rPr>
            <w:rStyle w:val="ad"/>
            <w:snapToGrid w:val="0"/>
          </w:rPr>
          <w:t>7.4</w:t>
        </w:r>
        <w:r w:rsidR="00F779CD" w:rsidRPr="002F4877">
          <w:rPr>
            <w:rStyle w:val="ad"/>
          </w:rPr>
          <w:t xml:space="preserve"> Code </w:t>
        </w:r>
        <w:r w:rsidR="00B2474F">
          <w:rPr>
            <w:rStyle w:val="ad"/>
          </w:rPr>
          <w:t>Explaination</w:t>
        </w:r>
        <w:r w:rsidR="00F779CD">
          <w:rPr>
            <w:webHidden/>
          </w:rPr>
          <w:tab/>
        </w:r>
        <w:r w:rsidR="00F779CD">
          <w:rPr>
            <w:webHidden/>
          </w:rPr>
          <w:fldChar w:fldCharType="begin"/>
        </w:r>
        <w:r w:rsidR="00F779CD">
          <w:rPr>
            <w:webHidden/>
          </w:rPr>
          <w:instrText xml:space="preserve"> PAGEREF _Toc47365112 \h </w:instrText>
        </w:r>
        <w:r w:rsidR="00F779CD">
          <w:rPr>
            <w:webHidden/>
          </w:rPr>
        </w:r>
        <w:r w:rsidR="00F779CD">
          <w:rPr>
            <w:webHidden/>
          </w:rPr>
          <w:fldChar w:fldCharType="separate"/>
        </w:r>
        <w:r w:rsidR="00F779CD">
          <w:rPr>
            <w:webHidden/>
          </w:rPr>
          <w:t>74</w:t>
        </w:r>
        <w:r w:rsidR="00F779CD">
          <w:rPr>
            <w:webHidden/>
          </w:rPr>
          <w:fldChar w:fldCharType="end"/>
        </w:r>
      </w:hyperlink>
    </w:p>
    <w:p w14:paraId="55463631" w14:textId="77777777" w:rsidR="00F779CD" w:rsidRDefault="005A1817">
      <w:pPr>
        <w:pStyle w:val="20"/>
        <w:tabs>
          <w:tab w:val="right" w:leader="dot" w:pos="9629"/>
        </w:tabs>
        <w:rPr>
          <w:rFonts w:asciiTheme="minorHAnsi" w:eastAsiaTheme="minorEastAsia" w:hAnsiTheme="minorHAnsi" w:cstheme="minorBidi"/>
          <w:kern w:val="2"/>
          <w:szCs w:val="22"/>
        </w:rPr>
      </w:pPr>
      <w:hyperlink w:anchor="_Toc47365113" w:history="1">
        <w:r w:rsidR="00F779CD" w:rsidRPr="002F4877">
          <w:rPr>
            <w:rStyle w:val="ad"/>
            <w:snapToGrid w:val="0"/>
          </w:rPr>
          <w:t>7.5</w:t>
        </w:r>
        <w:r w:rsidR="00F779CD" w:rsidRPr="002F4877">
          <w:rPr>
            <w:rStyle w:val="ad"/>
          </w:rPr>
          <w:t xml:space="preserve"> Quiz</w:t>
        </w:r>
        <w:r w:rsidR="00F779CD">
          <w:rPr>
            <w:webHidden/>
          </w:rPr>
          <w:tab/>
        </w:r>
        <w:r w:rsidR="00F779CD">
          <w:rPr>
            <w:webHidden/>
          </w:rPr>
          <w:fldChar w:fldCharType="begin"/>
        </w:r>
        <w:r w:rsidR="00F779CD">
          <w:rPr>
            <w:webHidden/>
          </w:rPr>
          <w:instrText xml:space="preserve"> PAGEREF _Toc47365113 \h </w:instrText>
        </w:r>
        <w:r w:rsidR="00F779CD">
          <w:rPr>
            <w:webHidden/>
          </w:rPr>
        </w:r>
        <w:r w:rsidR="00F779CD">
          <w:rPr>
            <w:webHidden/>
          </w:rPr>
          <w:fldChar w:fldCharType="separate"/>
        </w:r>
        <w:r w:rsidR="00F779CD">
          <w:rPr>
            <w:webHidden/>
          </w:rPr>
          <w:t>80</w:t>
        </w:r>
        <w:r w:rsidR="00F779CD">
          <w:rPr>
            <w:webHidden/>
          </w:rPr>
          <w:fldChar w:fldCharType="end"/>
        </w:r>
      </w:hyperlink>
    </w:p>
    <w:p w14:paraId="0199CCF2" w14:textId="77777777" w:rsidR="00F779CD" w:rsidRDefault="005A1817">
      <w:pPr>
        <w:pStyle w:val="10"/>
        <w:tabs>
          <w:tab w:val="right" w:leader="dot" w:pos="9629"/>
        </w:tabs>
        <w:rPr>
          <w:rFonts w:asciiTheme="minorHAnsi" w:eastAsiaTheme="minorEastAsia" w:hAnsiTheme="minorHAnsi" w:cstheme="minorBidi"/>
          <w:b w:val="0"/>
          <w:bCs w:val="0"/>
          <w:noProof/>
          <w:kern w:val="2"/>
          <w:sz w:val="21"/>
          <w:szCs w:val="22"/>
        </w:rPr>
      </w:pPr>
      <w:hyperlink w:anchor="_Toc47365114" w:history="1">
        <w:r w:rsidR="00F779CD" w:rsidRPr="002F4877">
          <w:rPr>
            <w:rStyle w:val="ad"/>
            <w:noProof/>
          </w:rPr>
          <w:t>8 Network Flow Analysis Experiment</w:t>
        </w:r>
        <w:r w:rsidR="00F779CD">
          <w:rPr>
            <w:noProof/>
            <w:webHidden/>
          </w:rPr>
          <w:tab/>
        </w:r>
        <w:r w:rsidR="00F779CD">
          <w:rPr>
            <w:noProof/>
            <w:webHidden/>
          </w:rPr>
          <w:fldChar w:fldCharType="begin"/>
        </w:r>
        <w:r w:rsidR="00F779CD">
          <w:rPr>
            <w:noProof/>
            <w:webHidden/>
          </w:rPr>
          <w:instrText xml:space="preserve"> PAGEREF _Toc47365114 \h </w:instrText>
        </w:r>
        <w:r w:rsidR="00F779CD">
          <w:rPr>
            <w:noProof/>
            <w:webHidden/>
          </w:rPr>
        </w:r>
        <w:r w:rsidR="00F779CD">
          <w:rPr>
            <w:noProof/>
            <w:webHidden/>
          </w:rPr>
          <w:fldChar w:fldCharType="separate"/>
        </w:r>
        <w:r w:rsidR="00F779CD">
          <w:rPr>
            <w:noProof/>
            <w:webHidden/>
          </w:rPr>
          <w:t>81</w:t>
        </w:r>
        <w:r w:rsidR="00F779CD">
          <w:rPr>
            <w:noProof/>
            <w:webHidden/>
          </w:rPr>
          <w:fldChar w:fldCharType="end"/>
        </w:r>
      </w:hyperlink>
    </w:p>
    <w:p w14:paraId="04581CE9" w14:textId="77777777" w:rsidR="00F779CD" w:rsidRDefault="005A1817">
      <w:pPr>
        <w:pStyle w:val="20"/>
        <w:tabs>
          <w:tab w:val="right" w:leader="dot" w:pos="9629"/>
        </w:tabs>
        <w:rPr>
          <w:rFonts w:asciiTheme="minorHAnsi" w:eastAsiaTheme="minorEastAsia" w:hAnsiTheme="minorHAnsi" w:cstheme="minorBidi"/>
          <w:kern w:val="2"/>
          <w:szCs w:val="22"/>
        </w:rPr>
      </w:pPr>
      <w:hyperlink w:anchor="_Toc47365115" w:history="1">
        <w:r w:rsidR="00F779CD" w:rsidRPr="002F4877">
          <w:rPr>
            <w:rStyle w:val="ad"/>
            <w:snapToGrid w:val="0"/>
          </w:rPr>
          <w:t>8.1</w:t>
        </w:r>
        <w:r w:rsidR="00F779CD" w:rsidRPr="002F4877">
          <w:rPr>
            <w:rStyle w:val="ad"/>
          </w:rPr>
          <w:t xml:space="preserve"> Background</w:t>
        </w:r>
        <w:r w:rsidR="00F779CD">
          <w:rPr>
            <w:webHidden/>
          </w:rPr>
          <w:tab/>
        </w:r>
        <w:r w:rsidR="00F779CD">
          <w:rPr>
            <w:webHidden/>
          </w:rPr>
          <w:fldChar w:fldCharType="begin"/>
        </w:r>
        <w:r w:rsidR="00F779CD">
          <w:rPr>
            <w:webHidden/>
          </w:rPr>
          <w:instrText xml:space="preserve"> PAGEREF _Toc47365115 \h </w:instrText>
        </w:r>
        <w:r w:rsidR="00F779CD">
          <w:rPr>
            <w:webHidden/>
          </w:rPr>
        </w:r>
        <w:r w:rsidR="00F779CD">
          <w:rPr>
            <w:webHidden/>
          </w:rPr>
          <w:fldChar w:fldCharType="separate"/>
        </w:r>
        <w:r w:rsidR="00F779CD">
          <w:rPr>
            <w:webHidden/>
          </w:rPr>
          <w:t>81</w:t>
        </w:r>
        <w:r w:rsidR="00F779CD">
          <w:rPr>
            <w:webHidden/>
          </w:rPr>
          <w:fldChar w:fldCharType="end"/>
        </w:r>
      </w:hyperlink>
    </w:p>
    <w:p w14:paraId="4359C494" w14:textId="77777777" w:rsidR="00F779CD" w:rsidRDefault="005A1817">
      <w:pPr>
        <w:pStyle w:val="30"/>
        <w:tabs>
          <w:tab w:val="right" w:leader="dot" w:pos="9629"/>
        </w:tabs>
        <w:rPr>
          <w:rFonts w:asciiTheme="minorHAnsi" w:eastAsiaTheme="minorEastAsia" w:hAnsiTheme="minorHAnsi" w:cstheme="minorBidi"/>
          <w:kern w:val="2"/>
          <w:szCs w:val="22"/>
        </w:rPr>
      </w:pPr>
      <w:hyperlink w:anchor="_Toc47365116" w:history="1">
        <w:r w:rsidR="00F779CD" w:rsidRPr="002F4877">
          <w:rPr>
            <w:rStyle w:val="ad"/>
            <w:rFonts w:cs="Book Antiqua"/>
            <w:bCs/>
            <w:snapToGrid w:val="0"/>
          </w:rPr>
          <w:t>8.1.1</w:t>
        </w:r>
        <w:r w:rsidR="00F779CD" w:rsidRPr="002F4877">
          <w:rPr>
            <w:rStyle w:val="ad"/>
          </w:rPr>
          <w:t xml:space="preserve"> Objectives</w:t>
        </w:r>
        <w:r w:rsidR="00F779CD">
          <w:rPr>
            <w:webHidden/>
          </w:rPr>
          <w:tab/>
        </w:r>
        <w:r w:rsidR="00F779CD">
          <w:rPr>
            <w:webHidden/>
          </w:rPr>
          <w:fldChar w:fldCharType="begin"/>
        </w:r>
        <w:r w:rsidR="00F779CD">
          <w:rPr>
            <w:webHidden/>
          </w:rPr>
          <w:instrText xml:space="preserve"> PAGEREF _Toc47365116 \h </w:instrText>
        </w:r>
        <w:r w:rsidR="00F779CD">
          <w:rPr>
            <w:webHidden/>
          </w:rPr>
        </w:r>
        <w:r w:rsidR="00F779CD">
          <w:rPr>
            <w:webHidden/>
          </w:rPr>
          <w:fldChar w:fldCharType="separate"/>
        </w:r>
        <w:r w:rsidR="00F779CD">
          <w:rPr>
            <w:webHidden/>
          </w:rPr>
          <w:t>81</w:t>
        </w:r>
        <w:r w:rsidR="00F779CD">
          <w:rPr>
            <w:webHidden/>
          </w:rPr>
          <w:fldChar w:fldCharType="end"/>
        </w:r>
      </w:hyperlink>
    </w:p>
    <w:p w14:paraId="65D72E00" w14:textId="77777777" w:rsidR="00F779CD" w:rsidRDefault="005A1817">
      <w:pPr>
        <w:pStyle w:val="30"/>
        <w:tabs>
          <w:tab w:val="right" w:leader="dot" w:pos="9629"/>
        </w:tabs>
        <w:rPr>
          <w:rFonts w:asciiTheme="minorHAnsi" w:eastAsiaTheme="minorEastAsia" w:hAnsiTheme="minorHAnsi" w:cstheme="minorBidi"/>
          <w:kern w:val="2"/>
          <w:szCs w:val="22"/>
        </w:rPr>
      </w:pPr>
      <w:hyperlink w:anchor="_Toc47365117" w:history="1">
        <w:r w:rsidR="00F779CD" w:rsidRPr="002F4877">
          <w:rPr>
            <w:rStyle w:val="ad"/>
            <w:rFonts w:cs="Book Antiqua"/>
            <w:bCs/>
            <w:snapToGrid w:val="0"/>
          </w:rPr>
          <w:t>8.1.2</w:t>
        </w:r>
        <w:r w:rsidR="00F779CD" w:rsidRPr="002F4877">
          <w:rPr>
            <w:rStyle w:val="ad"/>
          </w:rPr>
          <w:t xml:space="preserve"> Environment Preparations</w:t>
        </w:r>
        <w:r w:rsidR="00F779CD">
          <w:rPr>
            <w:webHidden/>
          </w:rPr>
          <w:tab/>
        </w:r>
        <w:r w:rsidR="00F779CD">
          <w:rPr>
            <w:webHidden/>
          </w:rPr>
          <w:fldChar w:fldCharType="begin"/>
        </w:r>
        <w:r w:rsidR="00F779CD">
          <w:rPr>
            <w:webHidden/>
          </w:rPr>
          <w:instrText xml:space="preserve"> PAGEREF _Toc47365117 \h </w:instrText>
        </w:r>
        <w:r w:rsidR="00F779CD">
          <w:rPr>
            <w:webHidden/>
          </w:rPr>
        </w:r>
        <w:r w:rsidR="00F779CD">
          <w:rPr>
            <w:webHidden/>
          </w:rPr>
          <w:fldChar w:fldCharType="separate"/>
        </w:r>
        <w:r w:rsidR="00F779CD">
          <w:rPr>
            <w:webHidden/>
          </w:rPr>
          <w:t>81</w:t>
        </w:r>
        <w:r w:rsidR="00F779CD">
          <w:rPr>
            <w:webHidden/>
          </w:rPr>
          <w:fldChar w:fldCharType="end"/>
        </w:r>
      </w:hyperlink>
    </w:p>
    <w:p w14:paraId="0B0C947D" w14:textId="77777777" w:rsidR="00F779CD" w:rsidRDefault="005A1817">
      <w:pPr>
        <w:pStyle w:val="20"/>
        <w:tabs>
          <w:tab w:val="right" w:leader="dot" w:pos="9629"/>
        </w:tabs>
        <w:rPr>
          <w:rFonts w:asciiTheme="minorHAnsi" w:eastAsiaTheme="minorEastAsia" w:hAnsiTheme="minorHAnsi" w:cstheme="minorBidi"/>
          <w:kern w:val="2"/>
          <w:szCs w:val="22"/>
        </w:rPr>
      </w:pPr>
      <w:hyperlink w:anchor="_Toc47365118" w:history="1">
        <w:r w:rsidR="00F779CD" w:rsidRPr="002F4877">
          <w:rPr>
            <w:rStyle w:val="ad"/>
            <w:snapToGrid w:val="0"/>
          </w:rPr>
          <w:t>8.2</w:t>
        </w:r>
        <w:r w:rsidR="00F779CD" w:rsidRPr="002F4877">
          <w:rPr>
            <w:rStyle w:val="ad"/>
          </w:rPr>
          <w:t xml:space="preserve"> Configuration Roadmap</w:t>
        </w:r>
        <w:r w:rsidR="00F779CD">
          <w:rPr>
            <w:webHidden/>
          </w:rPr>
          <w:tab/>
        </w:r>
        <w:r w:rsidR="00F779CD">
          <w:rPr>
            <w:webHidden/>
          </w:rPr>
          <w:fldChar w:fldCharType="begin"/>
        </w:r>
        <w:r w:rsidR="00F779CD">
          <w:rPr>
            <w:webHidden/>
          </w:rPr>
          <w:instrText xml:space="preserve"> PAGEREF _Toc47365118 \h </w:instrText>
        </w:r>
        <w:r w:rsidR="00F779CD">
          <w:rPr>
            <w:webHidden/>
          </w:rPr>
        </w:r>
        <w:r w:rsidR="00F779CD">
          <w:rPr>
            <w:webHidden/>
          </w:rPr>
          <w:fldChar w:fldCharType="separate"/>
        </w:r>
        <w:r w:rsidR="00F779CD">
          <w:rPr>
            <w:webHidden/>
          </w:rPr>
          <w:t>82</w:t>
        </w:r>
        <w:r w:rsidR="00F779CD">
          <w:rPr>
            <w:webHidden/>
          </w:rPr>
          <w:fldChar w:fldCharType="end"/>
        </w:r>
      </w:hyperlink>
    </w:p>
    <w:p w14:paraId="7CA934C1" w14:textId="77777777" w:rsidR="00F779CD" w:rsidRDefault="005A1817">
      <w:pPr>
        <w:pStyle w:val="20"/>
        <w:tabs>
          <w:tab w:val="right" w:leader="dot" w:pos="9629"/>
        </w:tabs>
        <w:rPr>
          <w:rFonts w:asciiTheme="minorHAnsi" w:eastAsiaTheme="minorEastAsia" w:hAnsiTheme="minorHAnsi" w:cstheme="minorBidi"/>
          <w:kern w:val="2"/>
          <w:szCs w:val="22"/>
        </w:rPr>
      </w:pPr>
      <w:hyperlink w:anchor="_Toc47365119" w:history="1">
        <w:r w:rsidR="00F779CD" w:rsidRPr="002F4877">
          <w:rPr>
            <w:rStyle w:val="ad"/>
            <w:snapToGrid w:val="0"/>
          </w:rPr>
          <w:t>8.3</w:t>
        </w:r>
        <w:r w:rsidR="00F779CD" w:rsidRPr="002F4877">
          <w:rPr>
            <w:rStyle w:val="ad"/>
          </w:rPr>
          <w:t xml:space="preserve"> Configuration Procedure and Complete Code</w:t>
        </w:r>
        <w:r w:rsidR="00F779CD">
          <w:rPr>
            <w:webHidden/>
          </w:rPr>
          <w:tab/>
        </w:r>
        <w:r w:rsidR="00F779CD">
          <w:rPr>
            <w:webHidden/>
          </w:rPr>
          <w:fldChar w:fldCharType="begin"/>
        </w:r>
        <w:r w:rsidR="00F779CD">
          <w:rPr>
            <w:webHidden/>
          </w:rPr>
          <w:instrText xml:space="preserve"> PAGEREF _Toc47365119 \h </w:instrText>
        </w:r>
        <w:r w:rsidR="00F779CD">
          <w:rPr>
            <w:webHidden/>
          </w:rPr>
        </w:r>
        <w:r w:rsidR="00F779CD">
          <w:rPr>
            <w:webHidden/>
          </w:rPr>
          <w:fldChar w:fldCharType="separate"/>
        </w:r>
        <w:r w:rsidR="00F779CD">
          <w:rPr>
            <w:webHidden/>
          </w:rPr>
          <w:t>82</w:t>
        </w:r>
        <w:r w:rsidR="00F779CD">
          <w:rPr>
            <w:webHidden/>
          </w:rPr>
          <w:fldChar w:fldCharType="end"/>
        </w:r>
      </w:hyperlink>
    </w:p>
    <w:p w14:paraId="0259DCE8" w14:textId="77777777" w:rsidR="00F779CD" w:rsidRDefault="005A1817">
      <w:pPr>
        <w:pStyle w:val="30"/>
        <w:tabs>
          <w:tab w:val="right" w:leader="dot" w:pos="9629"/>
        </w:tabs>
        <w:rPr>
          <w:rFonts w:asciiTheme="minorHAnsi" w:eastAsiaTheme="minorEastAsia" w:hAnsiTheme="minorHAnsi" w:cstheme="minorBidi"/>
          <w:kern w:val="2"/>
          <w:szCs w:val="22"/>
        </w:rPr>
      </w:pPr>
      <w:hyperlink w:anchor="_Toc47365120" w:history="1">
        <w:r w:rsidR="00F779CD" w:rsidRPr="002F4877">
          <w:rPr>
            <w:rStyle w:val="ad"/>
            <w:rFonts w:cs="Book Antiqua"/>
            <w:bCs/>
            <w:snapToGrid w:val="0"/>
          </w:rPr>
          <w:t>8.3.1</w:t>
        </w:r>
        <w:r w:rsidR="00F779CD" w:rsidRPr="002F4877">
          <w:rPr>
            <w:rStyle w:val="ad"/>
          </w:rPr>
          <w:t xml:space="preserve"> Complete Code</w:t>
        </w:r>
        <w:r w:rsidR="00F779CD">
          <w:rPr>
            <w:webHidden/>
          </w:rPr>
          <w:tab/>
        </w:r>
        <w:r w:rsidR="00F779CD">
          <w:rPr>
            <w:webHidden/>
          </w:rPr>
          <w:fldChar w:fldCharType="begin"/>
        </w:r>
        <w:r w:rsidR="00F779CD">
          <w:rPr>
            <w:webHidden/>
          </w:rPr>
          <w:instrText xml:space="preserve"> PAGEREF _Toc47365120 \h </w:instrText>
        </w:r>
        <w:r w:rsidR="00F779CD">
          <w:rPr>
            <w:webHidden/>
          </w:rPr>
        </w:r>
        <w:r w:rsidR="00F779CD">
          <w:rPr>
            <w:webHidden/>
          </w:rPr>
          <w:fldChar w:fldCharType="separate"/>
        </w:r>
        <w:r w:rsidR="00F779CD">
          <w:rPr>
            <w:webHidden/>
          </w:rPr>
          <w:t>82</w:t>
        </w:r>
        <w:r w:rsidR="00F779CD">
          <w:rPr>
            <w:webHidden/>
          </w:rPr>
          <w:fldChar w:fldCharType="end"/>
        </w:r>
      </w:hyperlink>
    </w:p>
    <w:p w14:paraId="4C7C6F72" w14:textId="77777777" w:rsidR="00F779CD" w:rsidRDefault="005A1817">
      <w:pPr>
        <w:pStyle w:val="30"/>
        <w:tabs>
          <w:tab w:val="right" w:leader="dot" w:pos="9629"/>
        </w:tabs>
        <w:rPr>
          <w:rFonts w:asciiTheme="minorHAnsi" w:eastAsiaTheme="minorEastAsia" w:hAnsiTheme="minorHAnsi" w:cstheme="minorBidi"/>
          <w:kern w:val="2"/>
          <w:szCs w:val="22"/>
        </w:rPr>
      </w:pPr>
      <w:hyperlink w:anchor="_Toc47365121" w:history="1">
        <w:r w:rsidR="00F779CD" w:rsidRPr="002F4877">
          <w:rPr>
            <w:rStyle w:val="ad"/>
            <w:rFonts w:cs="Book Antiqua"/>
            <w:bCs/>
            <w:snapToGrid w:val="0"/>
          </w:rPr>
          <w:t>8.3.2</w:t>
        </w:r>
        <w:r w:rsidR="00F779CD" w:rsidRPr="002F4877">
          <w:rPr>
            <w:rStyle w:val="ad"/>
          </w:rPr>
          <w:t xml:space="preserve"> Procedure</w:t>
        </w:r>
        <w:r w:rsidR="00F779CD">
          <w:rPr>
            <w:webHidden/>
          </w:rPr>
          <w:tab/>
        </w:r>
        <w:r w:rsidR="00F779CD">
          <w:rPr>
            <w:webHidden/>
          </w:rPr>
          <w:fldChar w:fldCharType="begin"/>
        </w:r>
        <w:r w:rsidR="00F779CD">
          <w:rPr>
            <w:webHidden/>
          </w:rPr>
          <w:instrText xml:space="preserve"> PAGEREF _Toc47365121 \h </w:instrText>
        </w:r>
        <w:r w:rsidR="00F779CD">
          <w:rPr>
            <w:webHidden/>
          </w:rPr>
        </w:r>
        <w:r w:rsidR="00F779CD">
          <w:rPr>
            <w:webHidden/>
          </w:rPr>
          <w:fldChar w:fldCharType="separate"/>
        </w:r>
        <w:r w:rsidR="00F779CD">
          <w:rPr>
            <w:webHidden/>
          </w:rPr>
          <w:t>91</w:t>
        </w:r>
        <w:r w:rsidR="00F779CD">
          <w:rPr>
            <w:webHidden/>
          </w:rPr>
          <w:fldChar w:fldCharType="end"/>
        </w:r>
      </w:hyperlink>
    </w:p>
    <w:p w14:paraId="5CCC46F9" w14:textId="77777777" w:rsidR="00F779CD" w:rsidRDefault="005A1817">
      <w:pPr>
        <w:pStyle w:val="30"/>
        <w:tabs>
          <w:tab w:val="right" w:leader="dot" w:pos="9629"/>
        </w:tabs>
        <w:rPr>
          <w:rFonts w:asciiTheme="minorHAnsi" w:eastAsiaTheme="minorEastAsia" w:hAnsiTheme="minorHAnsi" w:cstheme="minorBidi"/>
          <w:kern w:val="2"/>
          <w:szCs w:val="22"/>
        </w:rPr>
      </w:pPr>
      <w:hyperlink w:anchor="_Toc47365122" w:history="1">
        <w:r w:rsidR="00F779CD" w:rsidRPr="002F4877">
          <w:rPr>
            <w:rStyle w:val="ad"/>
            <w:rFonts w:cs="Book Antiqua"/>
            <w:bCs/>
            <w:snapToGrid w:val="0"/>
          </w:rPr>
          <w:t>8.3.3</w:t>
        </w:r>
        <w:r w:rsidR="00F779CD" w:rsidRPr="002F4877">
          <w:rPr>
            <w:rStyle w:val="ad"/>
          </w:rPr>
          <w:t xml:space="preserve"> Execution Result</w:t>
        </w:r>
        <w:r w:rsidR="00F779CD">
          <w:rPr>
            <w:webHidden/>
          </w:rPr>
          <w:tab/>
        </w:r>
        <w:r w:rsidR="00F779CD">
          <w:rPr>
            <w:webHidden/>
          </w:rPr>
          <w:fldChar w:fldCharType="begin"/>
        </w:r>
        <w:r w:rsidR="00F779CD">
          <w:rPr>
            <w:webHidden/>
          </w:rPr>
          <w:instrText xml:space="preserve"> PAGEREF _Toc47365122 \h </w:instrText>
        </w:r>
        <w:r w:rsidR="00F779CD">
          <w:rPr>
            <w:webHidden/>
          </w:rPr>
        </w:r>
        <w:r w:rsidR="00F779CD">
          <w:rPr>
            <w:webHidden/>
          </w:rPr>
          <w:fldChar w:fldCharType="separate"/>
        </w:r>
        <w:r w:rsidR="00F779CD">
          <w:rPr>
            <w:webHidden/>
          </w:rPr>
          <w:t>91</w:t>
        </w:r>
        <w:r w:rsidR="00F779CD">
          <w:rPr>
            <w:webHidden/>
          </w:rPr>
          <w:fldChar w:fldCharType="end"/>
        </w:r>
      </w:hyperlink>
    </w:p>
    <w:p w14:paraId="23CBB825" w14:textId="4FA8A96E" w:rsidR="00F779CD" w:rsidRDefault="005A1817">
      <w:pPr>
        <w:pStyle w:val="20"/>
        <w:tabs>
          <w:tab w:val="right" w:leader="dot" w:pos="9629"/>
        </w:tabs>
        <w:rPr>
          <w:rFonts w:asciiTheme="minorHAnsi" w:eastAsiaTheme="minorEastAsia" w:hAnsiTheme="minorHAnsi" w:cstheme="minorBidi"/>
          <w:kern w:val="2"/>
          <w:szCs w:val="22"/>
        </w:rPr>
      </w:pPr>
      <w:hyperlink w:anchor="_Toc47365123" w:history="1">
        <w:r w:rsidR="00F779CD" w:rsidRPr="002F4877">
          <w:rPr>
            <w:rStyle w:val="ad"/>
            <w:snapToGrid w:val="0"/>
          </w:rPr>
          <w:t>8.4</w:t>
        </w:r>
        <w:r w:rsidR="00F779CD" w:rsidRPr="002F4877">
          <w:rPr>
            <w:rStyle w:val="ad"/>
          </w:rPr>
          <w:t xml:space="preserve"> Code </w:t>
        </w:r>
        <w:r w:rsidR="00B2474F">
          <w:rPr>
            <w:rStyle w:val="ad"/>
          </w:rPr>
          <w:t>Explaination</w:t>
        </w:r>
        <w:r w:rsidR="00F779CD">
          <w:rPr>
            <w:webHidden/>
          </w:rPr>
          <w:tab/>
        </w:r>
        <w:r w:rsidR="00F779CD">
          <w:rPr>
            <w:webHidden/>
          </w:rPr>
          <w:fldChar w:fldCharType="begin"/>
        </w:r>
        <w:r w:rsidR="00F779CD">
          <w:rPr>
            <w:webHidden/>
          </w:rPr>
          <w:instrText xml:space="preserve"> PAGEREF _Toc47365123 \h </w:instrText>
        </w:r>
        <w:r w:rsidR="00F779CD">
          <w:rPr>
            <w:webHidden/>
          </w:rPr>
        </w:r>
        <w:r w:rsidR="00F779CD">
          <w:rPr>
            <w:webHidden/>
          </w:rPr>
          <w:fldChar w:fldCharType="separate"/>
        </w:r>
        <w:r w:rsidR="00F779CD">
          <w:rPr>
            <w:webHidden/>
          </w:rPr>
          <w:t>92</w:t>
        </w:r>
        <w:r w:rsidR="00F779CD">
          <w:rPr>
            <w:webHidden/>
          </w:rPr>
          <w:fldChar w:fldCharType="end"/>
        </w:r>
      </w:hyperlink>
    </w:p>
    <w:p w14:paraId="59641651" w14:textId="77777777" w:rsidR="00F779CD" w:rsidRDefault="005A1817">
      <w:pPr>
        <w:pStyle w:val="20"/>
        <w:tabs>
          <w:tab w:val="right" w:leader="dot" w:pos="9629"/>
        </w:tabs>
        <w:rPr>
          <w:rFonts w:asciiTheme="minorHAnsi" w:eastAsiaTheme="minorEastAsia" w:hAnsiTheme="minorHAnsi" w:cstheme="minorBidi"/>
          <w:kern w:val="2"/>
          <w:szCs w:val="22"/>
        </w:rPr>
      </w:pPr>
      <w:hyperlink w:anchor="_Toc47365124" w:history="1">
        <w:r w:rsidR="00F779CD" w:rsidRPr="002F4877">
          <w:rPr>
            <w:rStyle w:val="ad"/>
            <w:snapToGrid w:val="0"/>
          </w:rPr>
          <w:t>8.5</w:t>
        </w:r>
        <w:r w:rsidR="00F779CD" w:rsidRPr="002F4877">
          <w:rPr>
            <w:rStyle w:val="ad"/>
          </w:rPr>
          <w:t xml:space="preserve"> Quiz</w:t>
        </w:r>
        <w:r w:rsidR="00F779CD">
          <w:rPr>
            <w:webHidden/>
          </w:rPr>
          <w:tab/>
        </w:r>
        <w:r w:rsidR="00F779CD">
          <w:rPr>
            <w:webHidden/>
          </w:rPr>
          <w:fldChar w:fldCharType="begin"/>
        </w:r>
        <w:r w:rsidR="00F779CD">
          <w:rPr>
            <w:webHidden/>
          </w:rPr>
          <w:instrText xml:space="preserve"> PAGEREF _Toc47365124 \h </w:instrText>
        </w:r>
        <w:r w:rsidR="00F779CD">
          <w:rPr>
            <w:webHidden/>
          </w:rPr>
        </w:r>
        <w:r w:rsidR="00F779CD">
          <w:rPr>
            <w:webHidden/>
          </w:rPr>
          <w:fldChar w:fldCharType="separate"/>
        </w:r>
        <w:r w:rsidR="00F779CD">
          <w:rPr>
            <w:webHidden/>
          </w:rPr>
          <w:t>101</w:t>
        </w:r>
        <w:r w:rsidR="00F779CD">
          <w:rPr>
            <w:webHidden/>
          </w:rPr>
          <w:fldChar w:fldCharType="end"/>
        </w:r>
      </w:hyperlink>
    </w:p>
    <w:p w14:paraId="6FB90813" w14:textId="77777777" w:rsidR="00F779CD" w:rsidRDefault="005A1817">
      <w:pPr>
        <w:pStyle w:val="20"/>
        <w:tabs>
          <w:tab w:val="right" w:leader="dot" w:pos="9629"/>
        </w:tabs>
        <w:rPr>
          <w:rFonts w:asciiTheme="minorHAnsi" w:eastAsiaTheme="minorEastAsia" w:hAnsiTheme="minorHAnsi" w:cstheme="minorBidi"/>
          <w:kern w:val="2"/>
          <w:szCs w:val="22"/>
        </w:rPr>
      </w:pPr>
      <w:hyperlink w:anchor="_Toc47365125" w:history="1">
        <w:r w:rsidR="00F779CD" w:rsidRPr="002F4877">
          <w:rPr>
            <w:rStyle w:val="ad"/>
          </w:rPr>
          <w:t>Reference Answers to Quiz</w:t>
        </w:r>
        <w:r w:rsidR="00F779CD">
          <w:rPr>
            <w:webHidden/>
          </w:rPr>
          <w:tab/>
        </w:r>
        <w:r w:rsidR="00F779CD">
          <w:rPr>
            <w:webHidden/>
          </w:rPr>
          <w:fldChar w:fldCharType="begin"/>
        </w:r>
        <w:r w:rsidR="00F779CD">
          <w:rPr>
            <w:webHidden/>
          </w:rPr>
          <w:instrText xml:space="preserve"> PAGEREF _Toc47365125 \h </w:instrText>
        </w:r>
        <w:r w:rsidR="00F779CD">
          <w:rPr>
            <w:webHidden/>
          </w:rPr>
        </w:r>
        <w:r w:rsidR="00F779CD">
          <w:rPr>
            <w:webHidden/>
          </w:rPr>
          <w:fldChar w:fldCharType="separate"/>
        </w:r>
        <w:r w:rsidR="00F779CD">
          <w:rPr>
            <w:webHidden/>
          </w:rPr>
          <w:t>102</w:t>
        </w:r>
        <w:r w:rsidR="00F779CD">
          <w:rPr>
            <w:webHidden/>
          </w:rPr>
          <w:fldChar w:fldCharType="end"/>
        </w:r>
      </w:hyperlink>
    </w:p>
    <w:p w14:paraId="3AEFEDEB" w14:textId="1E403C9C" w:rsidR="002B65D6" w:rsidRDefault="00FF6A72" w:rsidP="00A02BB6">
      <w:r>
        <w:fldChar w:fldCharType="end"/>
      </w:r>
    </w:p>
    <w:p w14:paraId="21873141" w14:textId="77777777" w:rsidR="002B65D6" w:rsidRPr="003F5EDD" w:rsidRDefault="002B65D6" w:rsidP="002B65D6">
      <w:pPr>
        <w:sectPr w:rsidR="002B65D6" w:rsidRPr="003F5EDD" w:rsidSect="00CC7FF6">
          <w:headerReference w:type="even" r:id="rId21"/>
          <w:headerReference w:type="default" r:id="rId22"/>
          <w:footerReference w:type="default" r:id="rId23"/>
          <w:pgSz w:w="11907" w:h="16840" w:code="9"/>
          <w:pgMar w:top="1701" w:right="1134" w:bottom="1701" w:left="1134" w:header="567" w:footer="567" w:gutter="0"/>
          <w:cols w:space="425"/>
          <w:docGrid w:linePitch="312"/>
        </w:sectPr>
      </w:pPr>
    </w:p>
    <w:p w14:paraId="0E5E0B96" w14:textId="77777777" w:rsidR="004A47E0" w:rsidRPr="00770D57" w:rsidRDefault="004A47E0" w:rsidP="004A47E0">
      <w:pPr>
        <w:pStyle w:val="1"/>
      </w:pPr>
      <w:bookmarkStart w:id="10" w:name="_Toc42705668"/>
      <w:bookmarkStart w:id="11" w:name="_Toc46142741"/>
      <w:bookmarkStart w:id="12" w:name="_Ref46168663"/>
      <w:bookmarkStart w:id="13" w:name="_Ref46168666"/>
      <w:bookmarkStart w:id="14" w:name="_Toc47365040"/>
      <w:bookmarkStart w:id="15" w:name="_Toc46134828"/>
      <w:r w:rsidRPr="00770D57">
        <w:lastRenderedPageBreak/>
        <w:t>SSH Experiment</w:t>
      </w:r>
      <w:bookmarkEnd w:id="10"/>
      <w:bookmarkEnd w:id="11"/>
      <w:bookmarkEnd w:id="12"/>
      <w:bookmarkEnd w:id="13"/>
      <w:bookmarkEnd w:id="14"/>
    </w:p>
    <w:p w14:paraId="48EF20C1" w14:textId="77777777" w:rsidR="004A47E0" w:rsidRPr="00770D57" w:rsidRDefault="004A47E0" w:rsidP="00344488">
      <w:pPr>
        <w:pStyle w:val="2"/>
      </w:pPr>
      <w:bookmarkStart w:id="16" w:name="_Toc466755572"/>
      <w:bookmarkStart w:id="17" w:name="_Toc42705669"/>
      <w:bookmarkStart w:id="18" w:name="_Toc46142742"/>
      <w:bookmarkStart w:id="19" w:name="_Toc47365041"/>
      <w:bookmarkEnd w:id="16"/>
      <w:r w:rsidRPr="00770D57">
        <w:t>Background</w:t>
      </w:r>
      <w:bookmarkEnd w:id="17"/>
      <w:bookmarkEnd w:id="18"/>
      <w:bookmarkEnd w:id="19"/>
    </w:p>
    <w:p w14:paraId="18C86CD9" w14:textId="257A115C" w:rsidR="004A47E0" w:rsidRPr="00E34090" w:rsidRDefault="004A47E0" w:rsidP="00344488">
      <w:r>
        <w:t>A company deploys a CE12800 switch whose management IP address is 192.168.56.100/24. You will compile an automation script to capture the current configuration file of the device and upload and d</w:t>
      </w:r>
      <w:r w:rsidR="00BA4292">
        <w:t>ownload the configuration file.</w:t>
      </w:r>
    </w:p>
    <w:p w14:paraId="5C04876A" w14:textId="77777777" w:rsidR="004A47E0" w:rsidRPr="00770D57" w:rsidRDefault="004A47E0" w:rsidP="004A47E0">
      <w:pPr>
        <w:pStyle w:val="3"/>
      </w:pPr>
      <w:bookmarkStart w:id="20" w:name="_Toc42705670"/>
      <w:bookmarkStart w:id="21" w:name="_Toc46142743"/>
      <w:bookmarkStart w:id="22" w:name="_Toc47365042"/>
      <w:r w:rsidRPr="00770D57">
        <w:t>Objectives</w:t>
      </w:r>
      <w:bookmarkEnd w:id="20"/>
      <w:bookmarkEnd w:id="21"/>
      <w:bookmarkEnd w:id="22"/>
    </w:p>
    <w:p w14:paraId="34CBCB65" w14:textId="7FE619C5" w:rsidR="004A47E0" w:rsidRPr="00E34090" w:rsidRDefault="004A47E0" w:rsidP="004A47E0">
      <w:r>
        <w:t xml:space="preserve">In this experiment, you will </w:t>
      </w:r>
      <w:r w:rsidR="00B2474F">
        <w:rPr>
          <w:rFonts w:hint="eastAsia"/>
        </w:rPr>
        <w:t>learn</w:t>
      </w:r>
      <w:r w:rsidR="00B2474F">
        <w:t xml:space="preserve"> </w:t>
      </w:r>
      <w:r>
        <w:t xml:space="preserve">the common methods of the </w:t>
      </w:r>
      <w:r>
        <w:rPr>
          <w:b/>
          <w:bCs/>
        </w:rPr>
        <w:t>Paramiko</w:t>
      </w:r>
      <w:r>
        <w:t xml:space="preserve"> module, and be able to use SSH to log in to a specified device to implement automatic configuration and secure file transfer using SFTP.</w:t>
      </w:r>
    </w:p>
    <w:p w14:paraId="0946AC06" w14:textId="77777777" w:rsidR="004A47E0" w:rsidRPr="00770D57" w:rsidRDefault="004A47E0" w:rsidP="004A47E0">
      <w:pPr>
        <w:pStyle w:val="3"/>
      </w:pPr>
      <w:bookmarkStart w:id="23" w:name="_Toc466755575"/>
      <w:bookmarkStart w:id="24" w:name="_Toc42705671"/>
      <w:bookmarkStart w:id="25" w:name="_Toc46142744"/>
      <w:bookmarkStart w:id="26" w:name="_Toc47365043"/>
      <w:bookmarkEnd w:id="23"/>
      <w:r w:rsidRPr="00770D57">
        <w:t>Environment Preparations</w:t>
      </w:r>
      <w:bookmarkEnd w:id="24"/>
      <w:bookmarkEnd w:id="25"/>
      <w:bookmarkEnd w:id="26"/>
    </w:p>
    <w:p w14:paraId="3E59934A" w14:textId="2C26ADDF" w:rsidR="004A47E0" w:rsidRDefault="00E50380" w:rsidP="004A47E0">
      <w:r>
        <w:rPr>
          <w:noProof/>
        </w:rPr>
        <w:drawing>
          <wp:inline distT="0" distB="0" distL="0" distR="0" wp14:anchorId="26F3B7BF" wp14:editId="7F884569">
            <wp:extent cx="4317558" cy="1288297"/>
            <wp:effectExtent l="0" t="0" r="6985" b="7620"/>
            <wp:docPr id="30" name="图片 30" descr="C:\Users\z00275369\AppData\Roaming\eSpace_Desktop\UserData\z00275369\imagefiles\1726BB5D-5BDA-4DBD-8D94-7FDD9A40320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26BB5D-5BDA-4DBD-8D94-7FDD9A40320B" descr="C:\Users\z00275369\AppData\Roaming\eSpace_Desktop\UserData\z00275369\imagefiles\1726BB5D-5BDA-4DBD-8D94-7FDD9A40320B.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416017" cy="1317676"/>
                    </a:xfrm>
                    <a:prstGeom prst="rect">
                      <a:avLst/>
                    </a:prstGeom>
                    <a:noFill/>
                    <a:ln>
                      <a:noFill/>
                    </a:ln>
                  </pic:spPr>
                </pic:pic>
              </a:graphicData>
            </a:graphic>
          </wp:inline>
        </w:drawing>
      </w:r>
    </w:p>
    <w:p w14:paraId="31BDD360" w14:textId="77777777" w:rsidR="00E50380" w:rsidRPr="0083408F" w:rsidRDefault="00E50380" w:rsidP="004A47E0"/>
    <w:p w14:paraId="0D744B70" w14:textId="77777777" w:rsidR="004A47E0" w:rsidRDefault="004A47E0" w:rsidP="004A47E0">
      <w:r>
        <w:t>In this experiment, you need to prepare a network device that communicates with the Python compilation environment at Layer 3. In this example, a local PC will set up the Python compilation environment.</w:t>
      </w:r>
    </w:p>
    <w:p w14:paraId="417EBB17" w14:textId="77777777" w:rsidR="004A47E0" w:rsidRPr="00E34090" w:rsidRDefault="004A47E0" w:rsidP="004A47E0">
      <w:pPr>
        <w:pStyle w:val="ItemStep"/>
        <w:outlineLvl w:val="9"/>
      </w:pPr>
      <w:r>
        <w:t>Configure the CE12800 switch.</w:t>
      </w:r>
    </w:p>
    <w:p w14:paraId="35DC2C0F" w14:textId="77777777" w:rsidR="004A47E0" w:rsidRPr="00E34090" w:rsidRDefault="004A47E0" w:rsidP="004A47E0">
      <w:pPr>
        <w:pStyle w:val="ItemlistTextTD"/>
      </w:pPr>
      <w:r>
        <w:t xml:space="preserve">&lt;HUAWEI&gt;system-view immediately </w:t>
      </w:r>
    </w:p>
    <w:p w14:paraId="5A9318F5" w14:textId="77777777" w:rsidR="004A47E0" w:rsidRPr="00E34090" w:rsidRDefault="004A47E0" w:rsidP="004A47E0">
      <w:pPr>
        <w:pStyle w:val="ItemlistTextTD"/>
      </w:pPr>
      <w:r>
        <w:t>Enter system view, return user view with return command.</w:t>
      </w:r>
    </w:p>
    <w:p w14:paraId="58316337" w14:textId="77777777" w:rsidR="004A47E0" w:rsidRPr="00E34090" w:rsidRDefault="004A47E0" w:rsidP="004A47E0">
      <w:pPr>
        <w:pStyle w:val="ItemlistTextTD"/>
      </w:pPr>
      <w:r>
        <w:t>[HUAWEI]sysname CE1</w:t>
      </w:r>
    </w:p>
    <w:p w14:paraId="79B82A9D" w14:textId="77777777" w:rsidR="004A47E0" w:rsidRPr="00E34090" w:rsidRDefault="004A47E0" w:rsidP="004A47E0">
      <w:pPr>
        <w:pStyle w:val="ItemlistTextTD"/>
      </w:pPr>
      <w:r>
        <w:t>[CE1</w:t>
      </w:r>
      <w:proofErr w:type="gramStart"/>
      <w:r>
        <w:t>]interface</w:t>
      </w:r>
      <w:proofErr w:type="gramEnd"/>
      <w:r>
        <w:t xml:space="preserve"> Vlanif 1</w:t>
      </w:r>
    </w:p>
    <w:p w14:paraId="2947CFFC" w14:textId="77777777" w:rsidR="004A47E0" w:rsidRPr="00E34090" w:rsidRDefault="004A47E0" w:rsidP="004A47E0">
      <w:pPr>
        <w:pStyle w:val="ItemlistTextTD"/>
      </w:pPr>
      <w:r>
        <w:t>[CE1-Vlanif1</w:t>
      </w:r>
      <w:proofErr w:type="gramStart"/>
      <w:r>
        <w:t>]ip</w:t>
      </w:r>
      <w:proofErr w:type="gramEnd"/>
      <w:r>
        <w:t xml:space="preserve"> add 192.168.56.100 24</w:t>
      </w:r>
    </w:p>
    <w:p w14:paraId="4302AF45" w14:textId="77777777" w:rsidR="004A47E0" w:rsidRPr="00E34090" w:rsidRDefault="004A47E0" w:rsidP="004A47E0">
      <w:pPr>
        <w:pStyle w:val="ItemlistTextTD"/>
      </w:pPr>
      <w:r>
        <w:t>[CE1-Vlanif1</w:t>
      </w:r>
      <w:proofErr w:type="gramStart"/>
      <w:r>
        <w:t>]quit</w:t>
      </w:r>
      <w:proofErr w:type="gramEnd"/>
    </w:p>
    <w:p w14:paraId="590AB0CC" w14:textId="77777777" w:rsidR="004A47E0" w:rsidRDefault="004A47E0" w:rsidP="004A47E0">
      <w:pPr>
        <w:pStyle w:val="ItemStep"/>
        <w:outlineLvl w:val="9"/>
      </w:pPr>
      <w:r>
        <w:lastRenderedPageBreak/>
        <w:t>Verify connectivity between the switch and local PC.</w:t>
      </w:r>
    </w:p>
    <w:p w14:paraId="0A2D6DEF" w14:textId="77777777" w:rsidR="004A47E0" w:rsidRPr="00E34090" w:rsidRDefault="004A47E0" w:rsidP="004A47E0">
      <w:pPr>
        <w:pStyle w:val="ItemListText"/>
      </w:pPr>
      <w:r>
        <w:t xml:space="preserve">Open the </w:t>
      </w:r>
      <w:r>
        <w:rPr>
          <w:b/>
          <w:bCs/>
        </w:rPr>
        <w:t>CMD</w:t>
      </w:r>
      <w:r>
        <w:t xml:space="preserve"> window on the local PC and test connectivity between the local PC and CE1.</w:t>
      </w:r>
    </w:p>
    <w:p w14:paraId="0BDF2BEA" w14:textId="77777777" w:rsidR="004A47E0" w:rsidRPr="008F56FF" w:rsidRDefault="004A47E0" w:rsidP="004A47E0">
      <w:pPr>
        <w:pStyle w:val="ItemlistTextTD"/>
      </w:pPr>
      <w:r>
        <w:t>C:\Users\XXX&gt;ping 192.168.56.100</w:t>
      </w:r>
    </w:p>
    <w:p w14:paraId="0BA46B6E" w14:textId="65530252" w:rsidR="004A47E0" w:rsidRPr="008F56FF" w:rsidRDefault="00722AFA" w:rsidP="004A47E0">
      <w:pPr>
        <w:pStyle w:val="ItemlistTextTD"/>
      </w:pPr>
      <w:r>
        <w:rPr>
          <w:rFonts w:hint="eastAsia"/>
        </w:rPr>
        <w:t>P</w:t>
      </w:r>
      <w:r>
        <w:t xml:space="preserve">inging </w:t>
      </w:r>
      <w:r w:rsidR="004A47E0">
        <w:t xml:space="preserve">192.168.56.100 </w:t>
      </w:r>
      <w:r w:rsidR="00832C5F">
        <w:t>with 32 bytes of data:</w:t>
      </w:r>
    </w:p>
    <w:p w14:paraId="3DBA1003" w14:textId="77777777" w:rsidR="004A47E0" w:rsidRPr="008F56FF" w:rsidRDefault="004A47E0" w:rsidP="004A47E0">
      <w:pPr>
        <w:pStyle w:val="ItemlistTextTD"/>
      </w:pPr>
      <w:r>
        <w:t>Reply from 192.168.56.100: Bytes = 32, time = 3 ms, TTL = 255</w:t>
      </w:r>
    </w:p>
    <w:p w14:paraId="26050DA5" w14:textId="77777777" w:rsidR="004A47E0" w:rsidRPr="008F56FF" w:rsidRDefault="004A47E0" w:rsidP="004A47E0">
      <w:pPr>
        <w:pStyle w:val="ItemlistTextTD"/>
      </w:pPr>
      <w:r>
        <w:t>Reply from 192.168.56.100: Bytes = 32, time = 3 ms, TTL = 255</w:t>
      </w:r>
    </w:p>
    <w:p w14:paraId="2AE94284" w14:textId="77777777" w:rsidR="004A47E0" w:rsidRPr="008F56FF" w:rsidRDefault="004A47E0" w:rsidP="004A47E0">
      <w:pPr>
        <w:pStyle w:val="ItemlistTextTD"/>
      </w:pPr>
      <w:r>
        <w:t>Reply from 192.168.56.100: Bytes = 32, time = 2 ms, TTL= 255</w:t>
      </w:r>
    </w:p>
    <w:p w14:paraId="51A9980C" w14:textId="77777777" w:rsidR="004A47E0" w:rsidRPr="008F56FF" w:rsidRDefault="004A47E0" w:rsidP="004A47E0">
      <w:pPr>
        <w:pStyle w:val="ItemlistTextTD"/>
      </w:pPr>
      <w:r>
        <w:t>Reply from 192.168.56.100: Bytes = 32, time = 4 ms, TTL = 255</w:t>
      </w:r>
    </w:p>
    <w:p w14:paraId="723AD2E2" w14:textId="77777777" w:rsidR="004A47E0" w:rsidRPr="008F56FF" w:rsidRDefault="004A47E0" w:rsidP="004A47E0">
      <w:pPr>
        <w:pStyle w:val="ItemlistTextTD"/>
      </w:pPr>
      <w:r>
        <w:t>Statistics on ping to 192.168.56.100:</w:t>
      </w:r>
    </w:p>
    <w:p w14:paraId="55B90FBA" w14:textId="77777777" w:rsidR="004A47E0" w:rsidRPr="008F56FF" w:rsidRDefault="004A47E0" w:rsidP="004A47E0">
      <w:pPr>
        <w:pStyle w:val="ItemlistTextTD"/>
      </w:pPr>
      <w:r>
        <w:t xml:space="preserve">    Packets: 4 packets transmitted, 4 packets received, 0 packet loss (0.0%)</w:t>
      </w:r>
    </w:p>
    <w:p w14:paraId="379D3481" w14:textId="77777777" w:rsidR="004A47E0" w:rsidRPr="008F56FF" w:rsidRDefault="004A47E0" w:rsidP="004A47E0">
      <w:pPr>
        <w:pStyle w:val="ItemlistTextTD"/>
      </w:pPr>
      <w:r>
        <w:t>Estimated RTT (ms):</w:t>
      </w:r>
    </w:p>
    <w:p w14:paraId="24F3FBDA" w14:textId="77777777" w:rsidR="004A47E0" w:rsidRPr="008F56FF" w:rsidRDefault="004A47E0" w:rsidP="004A47E0">
      <w:pPr>
        <w:pStyle w:val="ItemlistTextTD"/>
      </w:pPr>
      <w:r>
        <w:t xml:space="preserve">    Minimum = 2 ms, maximum = 4 ms, average = 3 ms</w:t>
      </w:r>
    </w:p>
    <w:p w14:paraId="3F119C82" w14:textId="77777777" w:rsidR="004A47E0" w:rsidRPr="00E34090" w:rsidRDefault="004A47E0" w:rsidP="004A47E0">
      <w:pPr>
        <w:pStyle w:val="ItemListText"/>
      </w:pPr>
      <w:r>
        <w:t>The connection is successful.</w:t>
      </w:r>
    </w:p>
    <w:p w14:paraId="21ADF78D" w14:textId="7FCD1617" w:rsidR="004A47E0" w:rsidRPr="00770D57" w:rsidRDefault="00D31D89" w:rsidP="004A47E0">
      <w:pPr>
        <w:pStyle w:val="2"/>
      </w:pPr>
      <w:bookmarkStart w:id="27" w:name="_Toc42705672"/>
      <w:bookmarkStart w:id="28" w:name="_Toc46142745"/>
      <w:bookmarkStart w:id="29" w:name="_Toc47365044"/>
      <w:r>
        <w:t xml:space="preserve">Paramiko </w:t>
      </w:r>
      <w:r w:rsidR="004A47E0" w:rsidRPr="00770D57">
        <w:t>SSH Login</w:t>
      </w:r>
      <w:bookmarkEnd w:id="27"/>
      <w:bookmarkEnd w:id="28"/>
      <w:bookmarkEnd w:id="29"/>
    </w:p>
    <w:p w14:paraId="29FEAB46" w14:textId="77777777" w:rsidR="004A47E0" w:rsidRPr="00E34090" w:rsidRDefault="004A47E0" w:rsidP="004A47E0">
      <w:r>
        <w:t>Paramiko is the most commonly used SSH module in Python. It implements secure remote command execution and file transfer in either password or public key mode.</w:t>
      </w:r>
    </w:p>
    <w:p w14:paraId="29FD681C" w14:textId="47CC5215" w:rsidR="004A47E0" w:rsidRPr="00E34090" w:rsidRDefault="004A47E0" w:rsidP="004A47E0">
      <w:r>
        <w:t xml:space="preserve">This section uses RSA user authentication as an example to describe </w:t>
      </w:r>
      <w:r w:rsidR="00825390">
        <w:t>the configuration process that a client logs in to a server using Python Paramiko SSH</w:t>
      </w:r>
    </w:p>
    <w:p w14:paraId="798FBF2D" w14:textId="77777777" w:rsidR="004A47E0" w:rsidRPr="00770D57" w:rsidRDefault="004A47E0" w:rsidP="004A47E0">
      <w:pPr>
        <w:pStyle w:val="3"/>
      </w:pPr>
      <w:bookmarkStart w:id="30" w:name="_Toc42705673"/>
      <w:bookmarkStart w:id="31" w:name="_Toc46142746"/>
      <w:bookmarkStart w:id="32" w:name="_Toc47365045"/>
      <w:bookmarkStart w:id="33" w:name="_Toc466755585"/>
      <w:bookmarkStart w:id="34" w:name="_Toc7361479"/>
      <w:bookmarkStart w:id="35" w:name="_Toc466755579"/>
      <w:bookmarkStart w:id="36" w:name="_Toc7361475"/>
      <w:r w:rsidRPr="00770D57">
        <w:t>Configuration Roadmap</w:t>
      </w:r>
      <w:bookmarkEnd w:id="30"/>
      <w:bookmarkEnd w:id="31"/>
      <w:bookmarkEnd w:id="32"/>
    </w:p>
    <w:p w14:paraId="1AA62CB8" w14:textId="77777777" w:rsidR="004A47E0" w:rsidRPr="00E34090" w:rsidRDefault="004A47E0" w:rsidP="004A47E0">
      <w:r>
        <w:t>Configure an SSH server.</w:t>
      </w:r>
    </w:p>
    <w:p w14:paraId="740E3C9F" w14:textId="77777777" w:rsidR="004A47E0" w:rsidRPr="00E34090" w:rsidRDefault="004A47E0" w:rsidP="004A47E0">
      <w:pPr>
        <w:pStyle w:val="ItemStep"/>
        <w:outlineLvl w:val="9"/>
      </w:pPr>
      <w:r>
        <w:t>Configure STelnet. Specially, configure a management IP address, enable the STelnet function, and configure the user interface.</w:t>
      </w:r>
    </w:p>
    <w:p w14:paraId="61389F4A" w14:textId="77777777" w:rsidR="004A47E0" w:rsidRPr="00E34090" w:rsidRDefault="004A47E0" w:rsidP="004A47E0">
      <w:pPr>
        <w:pStyle w:val="ItemStep"/>
        <w:outlineLvl w:val="9"/>
      </w:pPr>
      <w:r>
        <w:t>Configure users. Specially, create a local user and an SSH user, and configure service type and authentication mode for the users.</w:t>
      </w:r>
    </w:p>
    <w:p w14:paraId="5443B9B7" w14:textId="77777777" w:rsidR="004A47E0" w:rsidRPr="00E34090" w:rsidRDefault="004A47E0" w:rsidP="004A47E0">
      <w:pPr>
        <w:pStyle w:val="ItemStep"/>
        <w:outlineLvl w:val="9"/>
      </w:pPr>
      <w:r>
        <w:t>Configure a public key. Specially, add the public key generated by the client and allocate it to the user.</w:t>
      </w:r>
    </w:p>
    <w:p w14:paraId="45388788" w14:textId="77777777" w:rsidR="004A47E0" w:rsidRPr="00E34090" w:rsidRDefault="004A47E0" w:rsidP="004A47E0">
      <w:r>
        <w:t>Configure an SSH client.</w:t>
      </w:r>
    </w:p>
    <w:p w14:paraId="24B45562" w14:textId="77777777" w:rsidR="004A47E0" w:rsidRPr="00E34090" w:rsidRDefault="004A47E0" w:rsidP="00336EB2">
      <w:pPr>
        <w:pStyle w:val="ItemStep"/>
        <w:numPr>
          <w:ilvl w:val="6"/>
          <w:numId w:val="17"/>
        </w:numPr>
        <w:outlineLvl w:val="9"/>
      </w:pPr>
      <w:r>
        <w:t>Create a key pair. Specifically, generate a public key and a private key locally.</w:t>
      </w:r>
    </w:p>
    <w:p w14:paraId="353C5670" w14:textId="77777777" w:rsidR="004A47E0" w:rsidRPr="00E34090" w:rsidRDefault="004A47E0" w:rsidP="004A47E0">
      <w:pPr>
        <w:pStyle w:val="ItemStep"/>
        <w:outlineLvl w:val="9"/>
      </w:pPr>
      <w:r>
        <w:t>Compile Python code.</w:t>
      </w:r>
    </w:p>
    <w:p w14:paraId="66CCC540" w14:textId="77777777" w:rsidR="004A47E0" w:rsidRPr="00E34090" w:rsidRDefault="004A47E0" w:rsidP="004A47E0">
      <w:pPr>
        <w:pStyle w:val="ItemStep"/>
        <w:outlineLvl w:val="9"/>
      </w:pPr>
      <w:r>
        <w:t>Verify client login to the server.</w:t>
      </w:r>
    </w:p>
    <w:p w14:paraId="58B81BCA" w14:textId="77777777" w:rsidR="004A47E0" w:rsidRPr="00770D57" w:rsidRDefault="004A47E0" w:rsidP="004A47E0">
      <w:pPr>
        <w:pStyle w:val="3"/>
      </w:pPr>
      <w:bookmarkStart w:id="37" w:name="_Toc42705674"/>
      <w:bookmarkStart w:id="38" w:name="_Toc46142747"/>
      <w:bookmarkStart w:id="39" w:name="_Ref46167796"/>
      <w:bookmarkStart w:id="40" w:name="_Ref46168166"/>
      <w:bookmarkStart w:id="41" w:name="_Ref46168521"/>
      <w:bookmarkStart w:id="42" w:name="_Ref46168882"/>
      <w:bookmarkStart w:id="43" w:name="_Toc47365046"/>
      <w:r w:rsidRPr="00770D57">
        <w:t>Configurations</w:t>
      </w:r>
      <w:bookmarkEnd w:id="33"/>
      <w:bookmarkEnd w:id="34"/>
      <w:bookmarkEnd w:id="37"/>
      <w:bookmarkEnd w:id="38"/>
      <w:bookmarkEnd w:id="39"/>
      <w:bookmarkEnd w:id="40"/>
      <w:bookmarkEnd w:id="41"/>
      <w:bookmarkEnd w:id="42"/>
      <w:bookmarkEnd w:id="43"/>
    </w:p>
    <w:p w14:paraId="2A0EF1AC" w14:textId="35D72744" w:rsidR="004A47E0" w:rsidRPr="00E34090" w:rsidRDefault="004A47E0" w:rsidP="004A47E0">
      <w:r>
        <w:t xml:space="preserve">Before using a Python script to log in to a device through SSH, you need to create </w:t>
      </w:r>
      <w:r w:rsidR="00F37D47">
        <w:t>an SSH account and enable the ST</w:t>
      </w:r>
      <w:r>
        <w:t>elnet function on the device.</w:t>
      </w:r>
    </w:p>
    <w:p w14:paraId="1A5A0C6F" w14:textId="77777777" w:rsidR="004A47E0" w:rsidRPr="00E34090" w:rsidRDefault="004A47E0" w:rsidP="004A47E0">
      <w:pPr>
        <w:pStyle w:val="Step"/>
        <w:outlineLvl w:val="9"/>
      </w:pPr>
      <w:r>
        <w:t>Enable STelnet on the SSH server and configure the VTY user interface.</w:t>
      </w:r>
    </w:p>
    <w:p w14:paraId="0B9BB39A" w14:textId="77777777" w:rsidR="004A47E0" w:rsidRPr="00E34090" w:rsidRDefault="004A47E0" w:rsidP="004A47E0">
      <w:pPr>
        <w:pStyle w:val="TerminalDisplay"/>
      </w:pPr>
      <w:r>
        <w:t>[SSH Server] stelnet server enable</w:t>
      </w:r>
    </w:p>
    <w:p w14:paraId="6F45D40A" w14:textId="77777777" w:rsidR="004A47E0" w:rsidRPr="00E34090" w:rsidRDefault="004A47E0" w:rsidP="004A47E0">
      <w:pPr>
        <w:pStyle w:val="TerminalDisplay"/>
      </w:pPr>
      <w:r>
        <w:lastRenderedPageBreak/>
        <w:t>[SSH Server] user-interface vty 0 4</w:t>
      </w:r>
    </w:p>
    <w:p w14:paraId="64E46D34" w14:textId="77777777" w:rsidR="004A47E0" w:rsidRPr="00E34090" w:rsidRDefault="004A47E0" w:rsidP="004A47E0">
      <w:pPr>
        <w:pStyle w:val="TerminalDisplay"/>
      </w:pPr>
      <w:r>
        <w:t>[SSH Server-ui-vty0-4] authentication-mode aaa</w:t>
      </w:r>
    </w:p>
    <w:p w14:paraId="2A3E618C" w14:textId="77777777" w:rsidR="004A47E0" w:rsidRPr="00E34090" w:rsidRDefault="004A47E0" w:rsidP="004A47E0">
      <w:pPr>
        <w:pStyle w:val="TerminalDisplay"/>
      </w:pPr>
      <w:r>
        <w:t>[SSH Server-ui-vty0-4] protocol inbound ssh</w:t>
      </w:r>
    </w:p>
    <w:p w14:paraId="363102CA" w14:textId="77777777" w:rsidR="004A47E0" w:rsidRPr="00E34090" w:rsidRDefault="004A47E0" w:rsidP="004A47E0">
      <w:pPr>
        <w:pStyle w:val="TerminalDisplay"/>
      </w:pPr>
      <w:r>
        <w:t>[SSH Server-ui-vty0-4] user privilege level 3</w:t>
      </w:r>
    </w:p>
    <w:p w14:paraId="1144CB70" w14:textId="77777777" w:rsidR="004A47E0" w:rsidRPr="00E34090" w:rsidRDefault="004A47E0" w:rsidP="004A47E0">
      <w:pPr>
        <w:pStyle w:val="TerminalDisplay"/>
      </w:pPr>
      <w:r>
        <w:t>[SSH Server-ui-vty0-4] quit</w:t>
      </w:r>
    </w:p>
    <w:p w14:paraId="173D492D" w14:textId="77777777" w:rsidR="004A47E0" w:rsidRPr="00E34090" w:rsidRDefault="004A47E0" w:rsidP="004A47E0">
      <w:pPr>
        <w:pStyle w:val="Step"/>
        <w:outlineLvl w:val="9"/>
      </w:pPr>
      <w:r>
        <w:t xml:space="preserve">Create a local user, </w:t>
      </w:r>
      <w:r>
        <w:rPr>
          <w:b/>
          <w:bCs/>
        </w:rPr>
        <w:t>python</w:t>
      </w:r>
      <w:r>
        <w:t>, on the server, add the user to the administrator group, and configure service type for the user.</w:t>
      </w:r>
    </w:p>
    <w:p w14:paraId="252D13BF" w14:textId="77777777" w:rsidR="004A47E0" w:rsidRPr="00E34090" w:rsidRDefault="004A47E0" w:rsidP="004A47E0">
      <w:pPr>
        <w:pStyle w:val="TerminalDisplay"/>
      </w:pPr>
      <w:r>
        <w:t>[SSH Server] aaa</w:t>
      </w:r>
    </w:p>
    <w:p w14:paraId="4D5B5C67" w14:textId="77777777" w:rsidR="004A47E0" w:rsidRPr="00E34090" w:rsidRDefault="004A47E0" w:rsidP="004A47E0">
      <w:pPr>
        <w:pStyle w:val="TerminalDisplay"/>
      </w:pPr>
      <w:r>
        <w:t>[SSH Server-aaa] local-user python password irreversible-cipher Huawei12#$</w:t>
      </w:r>
    </w:p>
    <w:p w14:paraId="44F4C956" w14:textId="77777777" w:rsidR="004A47E0" w:rsidRPr="00E34090" w:rsidRDefault="004A47E0" w:rsidP="004A47E0">
      <w:pPr>
        <w:pStyle w:val="TerminalDisplay"/>
      </w:pPr>
      <w:r>
        <w:t>[SSH Server-aaa] local-user python user-group manage-ug</w:t>
      </w:r>
    </w:p>
    <w:p w14:paraId="7DDCD3FC" w14:textId="77777777" w:rsidR="004A47E0" w:rsidRPr="00E34090" w:rsidRDefault="004A47E0" w:rsidP="004A47E0">
      <w:pPr>
        <w:pStyle w:val="TerminalDisplay"/>
      </w:pPr>
      <w:r>
        <w:t>[SSH Server-aaa] local-user python service-type ssh</w:t>
      </w:r>
    </w:p>
    <w:p w14:paraId="1BBD7265" w14:textId="77777777" w:rsidR="004A47E0" w:rsidRPr="00E34090" w:rsidRDefault="004A47E0" w:rsidP="004A47E0">
      <w:pPr>
        <w:pStyle w:val="TerminalDisplay"/>
      </w:pPr>
      <w:r>
        <w:t>[SSH Server-aaa] quit</w:t>
      </w:r>
    </w:p>
    <w:p w14:paraId="4DDA4C4E" w14:textId="320A2D30" w:rsidR="004A47E0" w:rsidRPr="00E34090" w:rsidRDefault="004A47E0" w:rsidP="004A47E0">
      <w:pPr>
        <w:pStyle w:val="Step"/>
        <w:outlineLvl w:val="9"/>
      </w:pPr>
      <w:r>
        <w:t xml:space="preserve">Create an SSH user on the SSH server and configure authentication </w:t>
      </w:r>
      <w:r w:rsidR="00526F9C">
        <w:t xml:space="preserve">type </w:t>
      </w:r>
      <w:r>
        <w:t>and service type for the user.</w:t>
      </w:r>
    </w:p>
    <w:p w14:paraId="4AAE2E58" w14:textId="77777777" w:rsidR="004A47E0" w:rsidRPr="00E34090" w:rsidRDefault="004A47E0" w:rsidP="004A47E0">
      <w:pPr>
        <w:pStyle w:val="TerminalDisplay"/>
      </w:pPr>
      <w:r>
        <w:t>[SSH Server] ssh user python</w:t>
      </w:r>
    </w:p>
    <w:p w14:paraId="1734AFED" w14:textId="77777777" w:rsidR="004A47E0" w:rsidRPr="00E34090" w:rsidRDefault="004A47E0" w:rsidP="004A47E0">
      <w:pPr>
        <w:pStyle w:val="TerminalDisplay"/>
      </w:pPr>
      <w:r>
        <w:t>[SSH Server] ssh user python authentication-type rsa</w:t>
      </w:r>
    </w:p>
    <w:p w14:paraId="5B4DD549" w14:textId="77777777" w:rsidR="004A47E0" w:rsidRPr="00E34090" w:rsidRDefault="004A47E0" w:rsidP="004A47E0">
      <w:pPr>
        <w:pStyle w:val="TerminalDisplay"/>
      </w:pPr>
      <w:r>
        <w:t>[SSH Server] ssh user python service-type stelnet</w:t>
      </w:r>
    </w:p>
    <w:p w14:paraId="53FC4894" w14:textId="77777777" w:rsidR="004A47E0" w:rsidRPr="00E34090" w:rsidRDefault="004A47E0" w:rsidP="004A47E0">
      <w:pPr>
        <w:pStyle w:val="Step"/>
        <w:outlineLvl w:val="9"/>
      </w:pPr>
      <w:r>
        <w:t xml:space="preserve">On the client, create an RSA key pair using </w:t>
      </w:r>
      <w:r>
        <w:rPr>
          <w:b/>
          <w:bCs/>
        </w:rPr>
        <w:t>Git Bash</w:t>
      </w:r>
      <w:r>
        <w:t xml:space="preserve"> and copy the public key.</w:t>
      </w:r>
    </w:p>
    <w:p w14:paraId="107947A9" w14:textId="77777777" w:rsidR="004A47E0" w:rsidRDefault="004A47E0" w:rsidP="004A47E0">
      <w:r>
        <w:t xml:space="preserve">In this step, press </w:t>
      </w:r>
      <w:r>
        <w:rPr>
          <w:b/>
          <w:bCs/>
        </w:rPr>
        <w:t>Enter</w:t>
      </w:r>
      <w:r>
        <w:t xml:space="preserve"> to retain the default value.</w:t>
      </w:r>
    </w:p>
    <w:p w14:paraId="17BED578" w14:textId="77777777" w:rsidR="004A47E0" w:rsidRPr="00E34090" w:rsidRDefault="004A47E0" w:rsidP="004A47E0">
      <w:pPr>
        <w:pStyle w:val="TerminalDisplay"/>
      </w:pPr>
      <w:r>
        <w:t>exampleuser@exampleuser MINGW64 ~</w:t>
      </w:r>
    </w:p>
    <w:p w14:paraId="0F10237B" w14:textId="77777777" w:rsidR="004A47E0" w:rsidRPr="00E34090" w:rsidRDefault="004A47E0" w:rsidP="004A47E0">
      <w:pPr>
        <w:pStyle w:val="TerminalDisplay"/>
      </w:pPr>
      <w:r>
        <w:t>$ ssh-keygen -t rsa</w:t>
      </w:r>
    </w:p>
    <w:p w14:paraId="792DD2B6" w14:textId="77777777" w:rsidR="004A47E0" w:rsidRPr="00E34090" w:rsidRDefault="004A47E0" w:rsidP="004A47E0">
      <w:pPr>
        <w:pStyle w:val="TerminalDisplay"/>
      </w:pPr>
      <w:r>
        <w:t>Generating public/private rsa key pair.</w:t>
      </w:r>
    </w:p>
    <w:p w14:paraId="6DF996B0" w14:textId="77777777" w:rsidR="004A47E0" w:rsidRPr="00E34090" w:rsidRDefault="004A47E0" w:rsidP="004A47E0">
      <w:pPr>
        <w:pStyle w:val="TerminalDisplay"/>
      </w:pPr>
      <w:r>
        <w:t>Enter file in which to save the key (/c/Users/exampleuser/.ssh/id_rsa):</w:t>
      </w:r>
    </w:p>
    <w:p w14:paraId="1B16C079" w14:textId="77777777" w:rsidR="004A47E0" w:rsidRPr="00E34090" w:rsidRDefault="004A47E0" w:rsidP="004A47E0">
      <w:pPr>
        <w:pStyle w:val="TerminalDisplay"/>
      </w:pPr>
      <w:r>
        <w:t>Enter passphrase (empty for no passphrase):</w:t>
      </w:r>
    </w:p>
    <w:p w14:paraId="52E29009" w14:textId="77777777" w:rsidR="004A47E0" w:rsidRPr="00E34090" w:rsidRDefault="004A47E0" w:rsidP="004A47E0">
      <w:pPr>
        <w:pStyle w:val="TerminalDisplay"/>
      </w:pPr>
      <w:r>
        <w:t>Enter same passphrase again:</w:t>
      </w:r>
    </w:p>
    <w:p w14:paraId="58BC9E4E" w14:textId="77777777" w:rsidR="004A47E0" w:rsidRPr="00E34090" w:rsidRDefault="004A47E0" w:rsidP="004A47E0">
      <w:pPr>
        <w:pStyle w:val="TerminalDisplay"/>
      </w:pPr>
      <w:r>
        <w:t>Your identification has been saved in /c/Users/exampleuser/.ssh/id_rsa</w:t>
      </w:r>
    </w:p>
    <w:p w14:paraId="57120BE6" w14:textId="77777777" w:rsidR="004A47E0" w:rsidRPr="00E34090" w:rsidRDefault="004A47E0" w:rsidP="004A47E0">
      <w:pPr>
        <w:pStyle w:val="TerminalDisplay"/>
      </w:pPr>
      <w:r>
        <w:t>Your public key has been saved in /c/Users/exampleuser/.ssh/id_rsa.pub</w:t>
      </w:r>
    </w:p>
    <w:p w14:paraId="6A5F502B" w14:textId="77777777" w:rsidR="004A47E0" w:rsidRPr="00E34090" w:rsidRDefault="004A47E0" w:rsidP="004A47E0">
      <w:r>
        <w:t>Display the public key.</w:t>
      </w:r>
    </w:p>
    <w:p w14:paraId="659364C0" w14:textId="77777777" w:rsidR="004A47E0" w:rsidRDefault="004A47E0" w:rsidP="004A47E0">
      <w:pPr>
        <w:pStyle w:val="TerminalDisplay"/>
      </w:pPr>
      <w:r>
        <w:t>$ cat /c/Users/exampleuser/.ssh/id_rsa.pub</w:t>
      </w:r>
    </w:p>
    <w:p w14:paraId="628CFF80" w14:textId="77777777" w:rsidR="004A47E0" w:rsidRPr="00E34090" w:rsidRDefault="004A47E0" w:rsidP="004A47E0">
      <w:pPr>
        <w:pStyle w:val="Step"/>
        <w:outlineLvl w:val="9"/>
      </w:pPr>
      <w:r>
        <w:t>Add the public key to the SSH server and assign it to the user.</w:t>
      </w:r>
    </w:p>
    <w:p w14:paraId="5632C4F7" w14:textId="77777777" w:rsidR="004A47E0" w:rsidRPr="00E34090" w:rsidRDefault="004A47E0" w:rsidP="004A47E0">
      <w:pPr>
        <w:pStyle w:val="TerminalDisplay"/>
      </w:pPr>
      <w:r>
        <w:t>[SSH Server] rsa peer-public-key rsa01 encoding-type openssh</w:t>
      </w:r>
    </w:p>
    <w:p w14:paraId="74BB0E0C" w14:textId="77777777" w:rsidR="004A47E0" w:rsidRPr="00E34090" w:rsidRDefault="004A47E0" w:rsidP="004A47E0">
      <w:pPr>
        <w:pStyle w:val="TerminalDisplay"/>
      </w:pPr>
      <w:r>
        <w:t>[SSH Server-rsa-public-key] public-key-code begin</w:t>
      </w:r>
    </w:p>
    <w:p w14:paraId="4716C5CA" w14:textId="77777777" w:rsidR="004A47E0" w:rsidRPr="00E34090" w:rsidRDefault="004A47E0" w:rsidP="004A47E0">
      <w:pPr>
        <w:pStyle w:val="TerminalDisplay"/>
      </w:pPr>
      <w:r>
        <w:t xml:space="preserve">[SSH Server-rsa-public-key-rsa-key-code] ssh-rsa 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 </w:t>
      </w:r>
    </w:p>
    <w:p w14:paraId="4FAEB1B8" w14:textId="77777777" w:rsidR="004A47E0" w:rsidRPr="00E34090" w:rsidRDefault="004A47E0" w:rsidP="004A47E0">
      <w:pPr>
        <w:pStyle w:val="TerminalDisplay"/>
      </w:pPr>
      <w:r>
        <w:t>[SSH Server-rsa-public-key-rsa-key-code] public-key-code end</w:t>
      </w:r>
    </w:p>
    <w:p w14:paraId="7BE4C9CA" w14:textId="77777777" w:rsidR="004A47E0" w:rsidRPr="00E34090" w:rsidRDefault="004A47E0" w:rsidP="004A47E0">
      <w:pPr>
        <w:pStyle w:val="TerminalDisplay"/>
      </w:pPr>
      <w:r>
        <w:t>[SSH Server-key-code] peer-public-key end</w:t>
      </w:r>
    </w:p>
    <w:p w14:paraId="131E4472" w14:textId="77777777" w:rsidR="004A47E0" w:rsidRPr="00E34090" w:rsidRDefault="004A47E0" w:rsidP="004A47E0">
      <w:pPr>
        <w:pStyle w:val="TerminalDisplay"/>
      </w:pPr>
      <w:r>
        <w:t>[SSH Server] ssh user python assign rsa-key rsa01</w:t>
      </w:r>
    </w:p>
    <w:p w14:paraId="0B3478D9" w14:textId="77777777" w:rsidR="004A47E0" w:rsidRDefault="004A47E0" w:rsidP="00344488">
      <w:pPr>
        <w:pStyle w:val="Step"/>
        <w:keepNext/>
        <w:outlineLvl w:val="9"/>
      </w:pPr>
      <w:r>
        <w:t>Compile and run the Python code to log in to the server in SSH mode.</w:t>
      </w:r>
    </w:p>
    <w:p w14:paraId="770CCF7B" w14:textId="77777777" w:rsidR="004A47E0" w:rsidRPr="00E34090" w:rsidRDefault="004A47E0" w:rsidP="004A47E0">
      <w:pPr>
        <w:pStyle w:val="End"/>
      </w:pPr>
      <w:r>
        <w:t>----End</w:t>
      </w:r>
    </w:p>
    <w:p w14:paraId="418099CB" w14:textId="77777777" w:rsidR="004A47E0" w:rsidRPr="00770D57" w:rsidRDefault="004A47E0" w:rsidP="004A47E0">
      <w:pPr>
        <w:pStyle w:val="3"/>
      </w:pPr>
      <w:bookmarkStart w:id="44" w:name="_Toc42705675"/>
      <w:bookmarkStart w:id="45" w:name="_Toc46142748"/>
      <w:bookmarkStart w:id="46" w:name="_Toc47365047"/>
      <w:r w:rsidRPr="00770D57">
        <w:lastRenderedPageBreak/>
        <w:t>Complete Code and Code Execution Result</w:t>
      </w:r>
      <w:bookmarkEnd w:id="44"/>
      <w:bookmarkEnd w:id="45"/>
      <w:bookmarkEnd w:id="46"/>
    </w:p>
    <w:p w14:paraId="7D98E12D" w14:textId="77777777" w:rsidR="004A47E0" w:rsidRPr="00E34090" w:rsidRDefault="004A47E0" w:rsidP="004A47E0">
      <w:bookmarkStart w:id="47" w:name="_Toc466755581"/>
      <w:bookmarkEnd w:id="47"/>
      <w:r>
        <w:t xml:space="preserve">The Python script calls the </w:t>
      </w:r>
      <w:r>
        <w:rPr>
          <w:b/>
          <w:bCs/>
        </w:rPr>
        <w:t>Paramiko</w:t>
      </w:r>
      <w:r>
        <w:t xml:space="preserve"> module to log in to CE1, runs the </w:t>
      </w:r>
      <w:r>
        <w:rPr>
          <w:b/>
          <w:bCs/>
        </w:rPr>
        <w:t>display current-configuration</w:t>
      </w:r>
      <w:r>
        <w:t xml:space="preserve"> command, and displays the command output.</w:t>
      </w:r>
    </w:p>
    <w:p w14:paraId="6D0372C8" w14:textId="77777777" w:rsidR="004A47E0" w:rsidRPr="00E34090" w:rsidRDefault="004A47E0" w:rsidP="004A47E0">
      <w:pPr>
        <w:pStyle w:val="Step"/>
        <w:outlineLvl w:val="9"/>
      </w:pPr>
      <w:r>
        <w:t>Complete code:</w:t>
      </w:r>
    </w:p>
    <w:p w14:paraId="3857512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import paramiko</w:t>
      </w:r>
    </w:p>
    <w:p w14:paraId="08D20231" w14:textId="77777777" w:rsidR="004A47E0" w:rsidRDefault="004A47E0" w:rsidP="004A47E0">
      <w:pPr>
        <w:pStyle w:val="TerminalDisplay"/>
        <w:pBdr>
          <w:top w:val="dashed" w:sz="4" w:space="1" w:color="auto"/>
          <w:left w:val="dashed" w:sz="4" w:space="4" w:color="auto"/>
          <w:bottom w:val="dashed" w:sz="4" w:space="1" w:color="auto"/>
          <w:right w:val="dashed" w:sz="4" w:space="4" w:color="auto"/>
        </w:pBdr>
      </w:pPr>
      <w:r>
        <w:t>import time</w:t>
      </w:r>
    </w:p>
    <w:p w14:paraId="7BAAD947"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645E83EF"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ssh</w:t>
      </w:r>
      <w:proofErr w:type="gramEnd"/>
      <w:r>
        <w:t xml:space="preserve"> = paramiko.SSHClient()</w:t>
      </w:r>
    </w:p>
    <w:p w14:paraId="18F84D81" w14:textId="77777777" w:rsidR="004A47E0" w:rsidRDefault="004A47E0" w:rsidP="004A47E0">
      <w:pPr>
        <w:pStyle w:val="TerminalDisplay"/>
        <w:pBdr>
          <w:top w:val="dashed" w:sz="4" w:space="1" w:color="auto"/>
          <w:left w:val="dashed" w:sz="4" w:space="4" w:color="auto"/>
          <w:bottom w:val="dashed" w:sz="4" w:space="1" w:color="auto"/>
          <w:right w:val="dashed" w:sz="4" w:space="4" w:color="auto"/>
        </w:pBdr>
      </w:pPr>
      <w:r>
        <w:t>ssh.set_missing_host_key_</w:t>
      </w:r>
      <w:proofErr w:type="gramStart"/>
      <w:r>
        <w:t>policy(</w:t>
      </w:r>
      <w:proofErr w:type="gramEnd"/>
      <w:r>
        <w:t>paramiko.AutoAddPolicy())</w:t>
      </w:r>
    </w:p>
    <w:p w14:paraId="08C21400"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1885F814" w14:textId="77777777" w:rsidR="004A47E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ssh.connect(</w:t>
      </w:r>
      <w:proofErr w:type="gramEnd"/>
      <w:r>
        <w:t>hostname='192.168.56.100',port=22,username='python',key_filename=r'C:\Users\exampleuser\.ssh\id_rsa')</w:t>
      </w:r>
    </w:p>
    <w:p w14:paraId="668AD3F5"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76F23CC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cli</w:t>
      </w:r>
      <w:proofErr w:type="gramEnd"/>
      <w:r>
        <w:t xml:space="preserve"> = ssh.invoke_shell()</w:t>
      </w:r>
    </w:p>
    <w:p w14:paraId="4612E29B"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cli.send(</w:t>
      </w:r>
      <w:proofErr w:type="gramEnd"/>
      <w:r>
        <w:t>'screen-length 0 temporary\n')</w:t>
      </w:r>
    </w:p>
    <w:p w14:paraId="5D8C2A40"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cli.send(</w:t>
      </w:r>
      <w:proofErr w:type="gramEnd"/>
      <w:r>
        <w:t>'display cu\n')</w:t>
      </w:r>
    </w:p>
    <w:p w14:paraId="653DC033" w14:textId="77777777" w:rsidR="004A47E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time.sleep(</w:t>
      </w:r>
      <w:proofErr w:type="gramEnd"/>
      <w:r>
        <w:t>3)</w:t>
      </w:r>
    </w:p>
    <w:p w14:paraId="0D035466"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53C987CC"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dis_cu = </w:t>
      </w:r>
      <w:proofErr w:type="gramStart"/>
      <w:r>
        <w:t>cli.recv(</w:t>
      </w:r>
      <w:proofErr w:type="gramEnd"/>
      <w:r>
        <w:t>999999).decode()</w:t>
      </w:r>
    </w:p>
    <w:p w14:paraId="756B8688" w14:textId="77777777" w:rsidR="004A47E0" w:rsidRDefault="004A47E0" w:rsidP="004A47E0">
      <w:pPr>
        <w:pStyle w:val="TerminalDisplay"/>
        <w:pBdr>
          <w:top w:val="dashed" w:sz="4" w:space="1" w:color="auto"/>
          <w:left w:val="dashed" w:sz="4" w:space="4" w:color="auto"/>
          <w:bottom w:val="dashed" w:sz="4" w:space="1" w:color="auto"/>
          <w:right w:val="dashed" w:sz="4" w:space="4" w:color="auto"/>
        </w:pBdr>
      </w:pPr>
      <w:r>
        <w:t>print(dis_cu)</w:t>
      </w:r>
    </w:p>
    <w:p w14:paraId="3914FF0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7589621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ssh.close()</w:t>
      </w:r>
      <w:proofErr w:type="gramEnd"/>
    </w:p>
    <w:p w14:paraId="32845044" w14:textId="6D325685" w:rsidR="004A47E0" w:rsidRPr="00E34090" w:rsidRDefault="004A47E0" w:rsidP="004A47E0">
      <w:pPr>
        <w:pStyle w:val="Step"/>
        <w:outlineLvl w:val="9"/>
      </w:pPr>
      <w:r>
        <w:t>Co</w:t>
      </w:r>
      <w:r w:rsidR="00872F21">
        <w:t>de</w:t>
      </w:r>
      <w:r>
        <w:t xml:space="preserve"> execution on the compiler:</w:t>
      </w:r>
    </w:p>
    <w:p w14:paraId="190800C5" w14:textId="3D94A50B" w:rsidR="004A47E0" w:rsidRDefault="00855E61" w:rsidP="004A47E0">
      <w:pPr>
        <w:pStyle w:val="Figure"/>
        <w:ind w:left="0"/>
        <w:jc w:val="right"/>
      </w:pPr>
      <w:r w:rsidRPr="00CB3C70">
        <w:rPr>
          <w:noProof/>
        </w:rPr>
        <w:drawing>
          <wp:inline distT="0" distB="0" distL="0" distR="0" wp14:anchorId="7FCC224B" wp14:editId="478E6A66">
            <wp:extent cx="5419725" cy="1704975"/>
            <wp:effectExtent l="19050" t="19050" r="28575" b="28575"/>
            <wp:docPr id="2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19725" cy="1704975"/>
                    </a:xfrm>
                    <a:prstGeom prst="rect">
                      <a:avLst/>
                    </a:prstGeom>
                    <a:noFill/>
                    <a:ln w="9525" cmpd="sng">
                      <a:solidFill>
                        <a:srgbClr val="D9D9D9"/>
                      </a:solidFill>
                      <a:miter lim="800000"/>
                      <a:headEnd/>
                      <a:tailEnd/>
                    </a:ln>
                    <a:effectLst/>
                  </pic:spPr>
                </pic:pic>
              </a:graphicData>
            </a:graphic>
          </wp:inline>
        </w:drawing>
      </w:r>
    </w:p>
    <w:p w14:paraId="631244A7" w14:textId="77777777" w:rsidR="004A47E0" w:rsidRPr="0083408F" w:rsidRDefault="004A47E0" w:rsidP="004A47E0"/>
    <w:p w14:paraId="4EE0B89F" w14:textId="77777777" w:rsidR="004A47E0" w:rsidRPr="00E34090" w:rsidRDefault="004A47E0" w:rsidP="004A47E0">
      <w:pPr>
        <w:pStyle w:val="Step"/>
        <w:outlineLvl w:val="9"/>
      </w:pPr>
      <w:r>
        <w:t>Output:</w:t>
      </w:r>
    </w:p>
    <w:p w14:paraId="1E179291" w14:textId="77777777" w:rsidR="004A47E0" w:rsidRPr="00E34090" w:rsidRDefault="004A47E0" w:rsidP="004A47E0">
      <w:pPr>
        <w:pStyle w:val="TerminalDisplay"/>
      </w:pPr>
      <w:r>
        <w:t>Info: The max number of VTY users is 5, the number of current VTY users online is 1, and total number of terminal users online is 2.</w:t>
      </w:r>
    </w:p>
    <w:p w14:paraId="095E803F" w14:textId="77777777" w:rsidR="004A47E0" w:rsidRPr="00E34090" w:rsidRDefault="004A47E0" w:rsidP="004A47E0">
      <w:pPr>
        <w:pStyle w:val="TerminalDisplay"/>
      </w:pPr>
      <w:r>
        <w:t xml:space="preserve">      The current login time is 2020-05-12 11:04:56.</w:t>
      </w:r>
    </w:p>
    <w:p w14:paraId="096AB3E0" w14:textId="77777777" w:rsidR="004A47E0" w:rsidRPr="00E34090" w:rsidRDefault="004A47E0" w:rsidP="004A47E0">
      <w:pPr>
        <w:pStyle w:val="TerminalDisplay"/>
      </w:pPr>
      <w:r>
        <w:t>&lt;SSH Server&gt;screen-length 0 temporary</w:t>
      </w:r>
    </w:p>
    <w:p w14:paraId="5D835AAF" w14:textId="77777777" w:rsidR="004A47E0" w:rsidRPr="00E34090" w:rsidRDefault="004A47E0" w:rsidP="004A47E0">
      <w:pPr>
        <w:pStyle w:val="TerminalDisplay"/>
      </w:pPr>
      <w:r>
        <w:t>Info: The configuration takes effect on the current user terminal interface only.</w:t>
      </w:r>
    </w:p>
    <w:p w14:paraId="133AE244" w14:textId="77777777" w:rsidR="004A47E0" w:rsidRPr="00E34090" w:rsidRDefault="004A47E0" w:rsidP="004A47E0">
      <w:pPr>
        <w:pStyle w:val="TerminalDisplay"/>
      </w:pPr>
      <w:r>
        <w:t>&lt;SSH Server&gt;display cu</w:t>
      </w:r>
    </w:p>
    <w:p w14:paraId="5506F363" w14:textId="77777777" w:rsidR="004A47E0" w:rsidRPr="00E34090" w:rsidRDefault="004A47E0" w:rsidP="004A47E0">
      <w:pPr>
        <w:pStyle w:val="TerminalDisplay"/>
      </w:pPr>
      <w:proofErr w:type="gramStart"/>
      <w:r>
        <w:t>!Software</w:t>
      </w:r>
      <w:proofErr w:type="gramEnd"/>
      <w:r>
        <w:t xml:space="preserve"> Version V200R005C10SPC607B607</w:t>
      </w:r>
    </w:p>
    <w:p w14:paraId="06B40F02" w14:textId="77777777" w:rsidR="004A47E0" w:rsidRPr="00E34090" w:rsidRDefault="004A47E0" w:rsidP="004A47E0">
      <w:pPr>
        <w:pStyle w:val="TerminalDisplay"/>
      </w:pPr>
      <w:proofErr w:type="gramStart"/>
      <w:r>
        <w:t>!Last</w:t>
      </w:r>
      <w:proofErr w:type="gramEnd"/>
      <w:r>
        <w:t xml:space="preserve"> configuration was updated at 2020-05-12 10:46:40+00:00</w:t>
      </w:r>
    </w:p>
    <w:p w14:paraId="44B084BC" w14:textId="77777777" w:rsidR="004A47E0" w:rsidRPr="00E34090" w:rsidRDefault="004A47E0" w:rsidP="004A47E0">
      <w:pPr>
        <w:pStyle w:val="TerminalDisplay"/>
      </w:pPr>
      <w:proofErr w:type="gramStart"/>
      <w:r>
        <w:t>!Last</w:t>
      </w:r>
      <w:proofErr w:type="gramEnd"/>
      <w:r>
        <w:t xml:space="preserve"> configuration was saved at 2020-05-12 10:46:42+00:00</w:t>
      </w:r>
    </w:p>
    <w:p w14:paraId="42E1054D" w14:textId="77777777" w:rsidR="004A47E0" w:rsidRPr="00E34090" w:rsidRDefault="004A47E0" w:rsidP="004A47E0">
      <w:pPr>
        <w:pStyle w:val="TerminalDisplay"/>
      </w:pPr>
      <w:r>
        <w:t>#</w:t>
      </w:r>
    </w:p>
    <w:p w14:paraId="4D952F1E" w14:textId="77777777" w:rsidR="004A47E0" w:rsidRPr="00E34090" w:rsidRDefault="004A47E0" w:rsidP="004A47E0">
      <w:pPr>
        <w:pStyle w:val="TerminalDisplay"/>
      </w:pPr>
      <w:r>
        <w:t>sysname SSH Server</w:t>
      </w:r>
    </w:p>
    <w:p w14:paraId="6F3D6B10" w14:textId="77777777" w:rsidR="004A47E0" w:rsidRPr="00E34090" w:rsidRDefault="004A47E0" w:rsidP="004A47E0">
      <w:pPr>
        <w:pStyle w:val="TerminalDisplay"/>
      </w:pPr>
      <w:r>
        <w:lastRenderedPageBreak/>
        <w:t>#</w:t>
      </w:r>
    </w:p>
    <w:p w14:paraId="22412480" w14:textId="77777777" w:rsidR="004A47E0" w:rsidRPr="00E34090" w:rsidRDefault="004A47E0" w:rsidP="004A47E0">
      <w:pPr>
        <w:pStyle w:val="TerminalDisplay"/>
      </w:pPr>
      <w:r>
        <w:t>device board 17 board-type CE-MPUB</w:t>
      </w:r>
    </w:p>
    <w:p w14:paraId="3821F454" w14:textId="77777777" w:rsidR="004A47E0" w:rsidRPr="00E34090" w:rsidRDefault="004A47E0" w:rsidP="004A47E0">
      <w:pPr>
        <w:pStyle w:val="TerminalDisplay"/>
      </w:pPr>
      <w:r>
        <w:t>device board 1 board-type CE-LPUE</w:t>
      </w:r>
    </w:p>
    <w:p w14:paraId="09A70C57" w14:textId="77777777" w:rsidR="004A47E0" w:rsidRPr="00E34090" w:rsidRDefault="004A47E0" w:rsidP="004A47E0">
      <w:pPr>
        <w:pStyle w:val="TerminalDisplay"/>
      </w:pPr>
      <w:r>
        <w:t>#</w:t>
      </w:r>
    </w:p>
    <w:p w14:paraId="68912691" w14:textId="77777777" w:rsidR="004A47E0" w:rsidRPr="00E34090" w:rsidRDefault="004A47E0" w:rsidP="004A47E0">
      <w:pPr>
        <w:pStyle w:val="TerminalDisplay"/>
      </w:pPr>
      <w:r>
        <w:t>rsa peer-public-key rsa01 encoding-type openssh</w:t>
      </w:r>
    </w:p>
    <w:p w14:paraId="23817506" w14:textId="77777777" w:rsidR="004A47E0" w:rsidRPr="00E34090" w:rsidRDefault="004A47E0" w:rsidP="004A47E0">
      <w:pPr>
        <w:pStyle w:val="TerminalDisplay"/>
      </w:pPr>
      <w:r>
        <w:t xml:space="preserve"> public-key-code begin</w:t>
      </w:r>
    </w:p>
    <w:p w14:paraId="387333AF" w14:textId="77777777" w:rsidR="004A47E0" w:rsidRPr="00E34090" w:rsidRDefault="004A47E0" w:rsidP="004A47E0">
      <w:pPr>
        <w:pStyle w:val="TerminalDisplay"/>
      </w:pPr>
      <w:r>
        <w:t xml:space="preserve">  ssh-rsa AAAAB3NzaC1yc2EAAAADAQABAAABgQDwLRx8MmuNs500dRemhFHdDbBmxco8Bp+wyqwaGuHJ</w:t>
      </w:r>
    </w:p>
    <w:p w14:paraId="36928582" w14:textId="77777777" w:rsidR="004A47E0" w:rsidRPr="00E34090" w:rsidRDefault="004A47E0" w:rsidP="004A47E0">
      <w:pPr>
        <w:pStyle w:val="TerminalDisplay"/>
      </w:pPr>
      <w:r>
        <w:t xml:space="preserve">  ZBCjyFQV6AB+ezu5t0eWE3mw57IZfgmvR+MjBcliZv/x3l8oUMLcQKlKslYQDtvfUCZd+za1suXAPB/d</w:t>
      </w:r>
    </w:p>
    <w:p w14:paraId="2E18AA43" w14:textId="77777777" w:rsidR="004A47E0" w:rsidRPr="00E34090" w:rsidRDefault="004A47E0" w:rsidP="004A47E0">
      <w:pPr>
        <w:pStyle w:val="TerminalDisplay"/>
      </w:pPr>
      <w:r>
        <w:t xml:space="preserve">  yPKMhYPAzSDA7K+xqCWlmU3q06vxHEPLMv4A5IX54rKtBnK92fWjl9ACU+ak0ZlHxbKwOFn1tr0GJBaz</w:t>
      </w:r>
    </w:p>
    <w:p w14:paraId="0348A49C" w14:textId="77777777" w:rsidR="004A47E0" w:rsidRPr="00E34090" w:rsidRDefault="004A47E0" w:rsidP="004A47E0">
      <w:pPr>
        <w:pStyle w:val="TerminalDisplay"/>
      </w:pPr>
      <w:r>
        <w:t xml:space="preserve">  cInEs9DKGwkTTqJdu9+5hI5NxXTSbM3an53805ZbCU18xPy57g7MZC89vbdsag/uvQmFkLJ3arts/Om2</w:t>
      </w:r>
    </w:p>
    <w:p w14:paraId="14DFA71A" w14:textId="77777777" w:rsidR="004A47E0" w:rsidRPr="00E34090" w:rsidRDefault="004A47E0" w:rsidP="004A47E0">
      <w:pPr>
        <w:pStyle w:val="TerminalDisplay"/>
      </w:pPr>
      <w:r>
        <w:t xml:space="preserve">  R7fhR92EU/SNPmVy+qDEdwZEVdubdqJInW+8zzVkPGlnb2oH5hwH78Ksklbxb0fEfmGR0mS1ZAi3ZHUG</w:t>
      </w:r>
    </w:p>
    <w:p w14:paraId="631A4D4A" w14:textId="77777777" w:rsidR="004A47E0" w:rsidRPr="00E34090" w:rsidRDefault="004A47E0" w:rsidP="004A47E0">
      <w:pPr>
        <w:pStyle w:val="TerminalDisplay"/>
      </w:pPr>
      <w:r>
        <w:t xml:space="preserve">  cEEjuFZona3+5Z0Un2OPxfXwvoljVDusbYcugJHo9Ssurz05GzVuamQZlcO2JYY6FhtLUAImtXGQ80Mp</w:t>
      </w:r>
    </w:p>
    <w:p w14:paraId="0313ED3F" w14:textId="77777777" w:rsidR="004A47E0" w:rsidRPr="00E34090" w:rsidRDefault="004A47E0" w:rsidP="004A47E0">
      <w:pPr>
        <w:pStyle w:val="TerminalDisplay"/>
      </w:pPr>
      <w:r>
        <w:t xml:space="preserve">  TjB0lcprkAZCib8agYOtVQNTZ7iB0g2EcBN9UTyMz7sh8RtrBDj445r+XPaDE8LmpDRKHMk= rsa-key</w:t>
      </w:r>
    </w:p>
    <w:p w14:paraId="2E8149CD" w14:textId="77777777" w:rsidR="004A47E0" w:rsidRPr="00E34090" w:rsidRDefault="004A47E0" w:rsidP="004A47E0">
      <w:pPr>
        <w:pStyle w:val="TerminalDisplay"/>
      </w:pPr>
      <w:r>
        <w:t xml:space="preserve">  </w:t>
      </w:r>
    </w:p>
    <w:p w14:paraId="30F914FE" w14:textId="77777777" w:rsidR="004A47E0" w:rsidRPr="00E34090" w:rsidRDefault="004A47E0" w:rsidP="004A47E0">
      <w:pPr>
        <w:pStyle w:val="TerminalDisplay"/>
      </w:pPr>
      <w:r>
        <w:t xml:space="preserve"> public-key-code end</w:t>
      </w:r>
    </w:p>
    <w:p w14:paraId="5EA724BF" w14:textId="77777777" w:rsidR="004A47E0" w:rsidRPr="00E34090" w:rsidRDefault="004A47E0" w:rsidP="004A47E0">
      <w:pPr>
        <w:pStyle w:val="TerminalDisplay"/>
      </w:pPr>
      <w:r>
        <w:t xml:space="preserve"> peer-public-key end</w:t>
      </w:r>
    </w:p>
    <w:p w14:paraId="4D39905F" w14:textId="77777777" w:rsidR="004A47E0" w:rsidRPr="00E34090" w:rsidRDefault="004A47E0" w:rsidP="004A47E0">
      <w:pPr>
        <w:pStyle w:val="TerminalDisplay"/>
      </w:pPr>
      <w:r>
        <w:t>#</w:t>
      </w:r>
    </w:p>
    <w:p w14:paraId="34647650" w14:textId="77777777" w:rsidR="004A47E0" w:rsidRPr="00E34090" w:rsidRDefault="004A47E0" w:rsidP="004A47E0">
      <w:pPr>
        <w:pStyle w:val="TerminalDisplay"/>
      </w:pPr>
      <w:r>
        <w:t>aaa</w:t>
      </w:r>
    </w:p>
    <w:p w14:paraId="0D1BA0D3" w14:textId="77777777" w:rsidR="004A47E0" w:rsidRPr="00E34090" w:rsidRDefault="004A47E0" w:rsidP="004A47E0">
      <w:pPr>
        <w:pStyle w:val="TerminalDisplay"/>
      </w:pPr>
      <w:r>
        <w:t xml:space="preserve"> local-user python password irreversible-cipher $1c$'&amp;*wWaA2L3$iU"Y!^^Y}VJFkK=_E%)H({;pWU!Zr6]NO&lt;LyLS,0$</w:t>
      </w:r>
    </w:p>
    <w:p w14:paraId="77F5763F" w14:textId="77777777" w:rsidR="004A47E0" w:rsidRPr="00E34090" w:rsidRDefault="004A47E0" w:rsidP="004A47E0">
      <w:pPr>
        <w:pStyle w:val="TerminalDisplay"/>
      </w:pPr>
      <w:r>
        <w:t xml:space="preserve"> local-user python service-type ssh</w:t>
      </w:r>
    </w:p>
    <w:p w14:paraId="1EC6468D" w14:textId="77777777" w:rsidR="004A47E0" w:rsidRPr="00E34090" w:rsidRDefault="004A47E0" w:rsidP="004A47E0">
      <w:pPr>
        <w:pStyle w:val="TerminalDisplay"/>
      </w:pPr>
      <w:r>
        <w:t xml:space="preserve"> local-user python user-group manage-ug</w:t>
      </w:r>
    </w:p>
    <w:p w14:paraId="378D45D9" w14:textId="77777777" w:rsidR="004A47E0" w:rsidRPr="00E34090" w:rsidRDefault="004A47E0" w:rsidP="004A47E0">
      <w:pPr>
        <w:pStyle w:val="TerminalDisplay"/>
      </w:pPr>
      <w:r>
        <w:t xml:space="preserve"> #</w:t>
      </w:r>
    </w:p>
    <w:p w14:paraId="41BD5945" w14:textId="77777777" w:rsidR="004A47E0" w:rsidRPr="00E34090" w:rsidRDefault="004A47E0" w:rsidP="004A47E0">
      <w:pPr>
        <w:pStyle w:val="TerminalDisplay"/>
      </w:pPr>
      <w:r>
        <w:t xml:space="preserve"> authentication-scheme default</w:t>
      </w:r>
    </w:p>
    <w:p w14:paraId="181671D4" w14:textId="77777777" w:rsidR="004A47E0" w:rsidRPr="00E34090" w:rsidRDefault="004A47E0" w:rsidP="004A47E0">
      <w:pPr>
        <w:pStyle w:val="TerminalDisplay"/>
      </w:pPr>
      <w:r>
        <w:t xml:space="preserve"> #</w:t>
      </w:r>
    </w:p>
    <w:p w14:paraId="3019899D" w14:textId="77777777" w:rsidR="004A47E0" w:rsidRPr="00E34090" w:rsidRDefault="004A47E0" w:rsidP="004A47E0">
      <w:pPr>
        <w:pStyle w:val="TerminalDisplay"/>
      </w:pPr>
      <w:r>
        <w:t xml:space="preserve"> authorization-scheme default</w:t>
      </w:r>
    </w:p>
    <w:p w14:paraId="5EC11D55" w14:textId="77777777" w:rsidR="004A47E0" w:rsidRPr="00E34090" w:rsidRDefault="004A47E0" w:rsidP="004A47E0">
      <w:pPr>
        <w:pStyle w:val="TerminalDisplay"/>
      </w:pPr>
      <w:r>
        <w:t xml:space="preserve"> #</w:t>
      </w:r>
    </w:p>
    <w:p w14:paraId="318F22CB" w14:textId="77777777" w:rsidR="004A47E0" w:rsidRPr="00E34090" w:rsidRDefault="004A47E0" w:rsidP="004A47E0">
      <w:pPr>
        <w:pStyle w:val="TerminalDisplay"/>
      </w:pPr>
      <w:r>
        <w:t xml:space="preserve"> accounting-scheme default</w:t>
      </w:r>
    </w:p>
    <w:p w14:paraId="5B368236" w14:textId="77777777" w:rsidR="004A47E0" w:rsidRPr="00E34090" w:rsidRDefault="004A47E0" w:rsidP="004A47E0">
      <w:pPr>
        <w:pStyle w:val="TerminalDisplay"/>
      </w:pPr>
      <w:r>
        <w:t xml:space="preserve"> #</w:t>
      </w:r>
    </w:p>
    <w:p w14:paraId="552E41DC" w14:textId="77777777" w:rsidR="004A47E0" w:rsidRPr="00E34090" w:rsidRDefault="004A47E0" w:rsidP="004A47E0">
      <w:pPr>
        <w:pStyle w:val="TerminalDisplay"/>
      </w:pPr>
      <w:r>
        <w:t xml:space="preserve"> domain default</w:t>
      </w:r>
    </w:p>
    <w:p w14:paraId="6AA17281" w14:textId="77777777" w:rsidR="004A47E0" w:rsidRPr="00E34090" w:rsidRDefault="004A47E0" w:rsidP="004A47E0">
      <w:pPr>
        <w:pStyle w:val="TerminalDisplay"/>
      </w:pPr>
      <w:r>
        <w:t xml:space="preserve"> #</w:t>
      </w:r>
    </w:p>
    <w:p w14:paraId="4EB2BA0B" w14:textId="77777777" w:rsidR="004A47E0" w:rsidRPr="00E34090" w:rsidRDefault="004A47E0" w:rsidP="004A47E0">
      <w:pPr>
        <w:pStyle w:val="TerminalDisplay"/>
      </w:pPr>
      <w:r>
        <w:t xml:space="preserve"> domain default_admin</w:t>
      </w:r>
    </w:p>
    <w:p w14:paraId="39982983" w14:textId="77777777" w:rsidR="004A47E0" w:rsidRPr="00E34090" w:rsidRDefault="004A47E0" w:rsidP="004A47E0">
      <w:pPr>
        <w:pStyle w:val="TerminalDisplay"/>
      </w:pPr>
      <w:r>
        <w:t>#</w:t>
      </w:r>
    </w:p>
    <w:p w14:paraId="1D7D678D" w14:textId="77777777" w:rsidR="004A47E0" w:rsidRPr="00E34090" w:rsidRDefault="004A47E0" w:rsidP="004A47E0">
      <w:pPr>
        <w:pStyle w:val="TerminalDisplay"/>
      </w:pPr>
      <w:r>
        <w:t>interface Vlanif1</w:t>
      </w:r>
    </w:p>
    <w:p w14:paraId="6EFA4158" w14:textId="77777777" w:rsidR="004A47E0" w:rsidRPr="00E34090" w:rsidRDefault="004A47E0" w:rsidP="004A47E0">
      <w:pPr>
        <w:pStyle w:val="TerminalDisplay"/>
      </w:pPr>
      <w:r>
        <w:t xml:space="preserve"> ip address 192.168.56.100 255.255.255.0</w:t>
      </w:r>
    </w:p>
    <w:p w14:paraId="11A9C4DB" w14:textId="77777777" w:rsidR="004A47E0" w:rsidRPr="00E34090" w:rsidRDefault="004A47E0" w:rsidP="004A47E0">
      <w:pPr>
        <w:pStyle w:val="TerminalDisplay"/>
      </w:pPr>
      <w:r>
        <w:t>#</w:t>
      </w:r>
    </w:p>
    <w:p w14:paraId="38F1D103" w14:textId="77777777" w:rsidR="004A47E0" w:rsidRPr="00E34090" w:rsidRDefault="004A47E0" w:rsidP="004A47E0">
      <w:pPr>
        <w:pStyle w:val="TerminalDisplay"/>
      </w:pPr>
      <w:r>
        <w:t>interface MEth0/0/0</w:t>
      </w:r>
    </w:p>
    <w:p w14:paraId="2FEC368F" w14:textId="77777777" w:rsidR="004A47E0" w:rsidRPr="00E34090" w:rsidRDefault="004A47E0" w:rsidP="004A47E0">
      <w:pPr>
        <w:pStyle w:val="TerminalDisplay"/>
      </w:pPr>
      <w:r>
        <w:t xml:space="preserve"> undo shutdown</w:t>
      </w:r>
    </w:p>
    <w:p w14:paraId="13F5D6F5" w14:textId="77777777" w:rsidR="004A47E0" w:rsidRPr="00E34090" w:rsidRDefault="004A47E0" w:rsidP="004A47E0">
      <w:pPr>
        <w:pStyle w:val="TerminalDisplay"/>
      </w:pPr>
      <w:r>
        <w:t>#</w:t>
      </w:r>
    </w:p>
    <w:p w14:paraId="594421A9" w14:textId="77777777" w:rsidR="004A47E0" w:rsidRPr="00E34090" w:rsidRDefault="004A47E0" w:rsidP="004A47E0">
      <w:pPr>
        <w:pStyle w:val="TerminalDisplay"/>
      </w:pPr>
      <w:r>
        <w:t>interface GE1/0/0</w:t>
      </w:r>
    </w:p>
    <w:p w14:paraId="25CC3420" w14:textId="77777777" w:rsidR="004A47E0" w:rsidRPr="00E34090" w:rsidRDefault="004A47E0" w:rsidP="004A47E0">
      <w:pPr>
        <w:pStyle w:val="TerminalDisplay"/>
      </w:pPr>
      <w:r>
        <w:t xml:space="preserve"> undo shutdown</w:t>
      </w:r>
    </w:p>
    <w:p w14:paraId="25F88066" w14:textId="77777777" w:rsidR="004A47E0" w:rsidRPr="00E34090" w:rsidRDefault="004A47E0" w:rsidP="004A47E0">
      <w:pPr>
        <w:pStyle w:val="TerminalDisplay"/>
      </w:pPr>
      <w:r>
        <w:t>#</w:t>
      </w:r>
    </w:p>
    <w:p w14:paraId="49629B8D" w14:textId="77777777" w:rsidR="004A47E0" w:rsidRPr="00E34090" w:rsidRDefault="004A47E0" w:rsidP="004A47E0">
      <w:pPr>
        <w:pStyle w:val="TerminalDisplay"/>
      </w:pPr>
      <w:r>
        <w:t>interface GE1/0/1</w:t>
      </w:r>
    </w:p>
    <w:p w14:paraId="66F64989" w14:textId="77777777" w:rsidR="004A47E0" w:rsidRPr="00E34090" w:rsidRDefault="004A47E0" w:rsidP="004A47E0">
      <w:pPr>
        <w:pStyle w:val="TerminalDisplay"/>
      </w:pPr>
      <w:r>
        <w:t xml:space="preserve"> undo shutdown</w:t>
      </w:r>
    </w:p>
    <w:p w14:paraId="116FFA65" w14:textId="77777777" w:rsidR="004A47E0" w:rsidRPr="00E34090" w:rsidRDefault="004A47E0" w:rsidP="004A47E0">
      <w:pPr>
        <w:pStyle w:val="TerminalDisplay"/>
      </w:pPr>
      <w:r>
        <w:t>#</w:t>
      </w:r>
    </w:p>
    <w:p w14:paraId="0FE59E34" w14:textId="77777777" w:rsidR="004A47E0" w:rsidRPr="00E34090" w:rsidRDefault="004A47E0" w:rsidP="004A47E0">
      <w:pPr>
        <w:pStyle w:val="TerminalDisplay"/>
      </w:pPr>
      <w:r>
        <w:t>interface GE1/0/2</w:t>
      </w:r>
    </w:p>
    <w:p w14:paraId="76F2FC7E" w14:textId="77777777" w:rsidR="004A47E0" w:rsidRPr="00E34090" w:rsidRDefault="004A47E0" w:rsidP="004A47E0">
      <w:pPr>
        <w:pStyle w:val="TerminalDisplay"/>
      </w:pPr>
      <w:r>
        <w:t xml:space="preserve"> shutdown</w:t>
      </w:r>
    </w:p>
    <w:p w14:paraId="62CD522D" w14:textId="77777777" w:rsidR="004A47E0" w:rsidRPr="00E34090" w:rsidRDefault="004A47E0" w:rsidP="004A47E0">
      <w:pPr>
        <w:pStyle w:val="TerminalDisplay"/>
      </w:pPr>
      <w:r>
        <w:t>#</w:t>
      </w:r>
    </w:p>
    <w:p w14:paraId="79D67178" w14:textId="77777777" w:rsidR="004A47E0" w:rsidRPr="00E34090" w:rsidRDefault="004A47E0" w:rsidP="004A47E0">
      <w:pPr>
        <w:pStyle w:val="TerminalDisplay"/>
      </w:pPr>
      <w:r>
        <w:t>interface GE1/0/3</w:t>
      </w:r>
    </w:p>
    <w:p w14:paraId="32CC02BA" w14:textId="77777777" w:rsidR="004A47E0" w:rsidRPr="00E34090" w:rsidRDefault="004A47E0" w:rsidP="004A47E0">
      <w:pPr>
        <w:pStyle w:val="TerminalDisplay"/>
      </w:pPr>
      <w:r>
        <w:t xml:space="preserve"> shutdown</w:t>
      </w:r>
    </w:p>
    <w:p w14:paraId="57917668" w14:textId="77777777" w:rsidR="004A47E0" w:rsidRPr="00E34090" w:rsidRDefault="004A47E0" w:rsidP="004A47E0">
      <w:pPr>
        <w:pStyle w:val="TerminalDisplay"/>
      </w:pPr>
      <w:r>
        <w:t>#</w:t>
      </w:r>
    </w:p>
    <w:p w14:paraId="02784FA6" w14:textId="77777777" w:rsidR="004A47E0" w:rsidRPr="00E34090" w:rsidRDefault="004A47E0" w:rsidP="004A47E0">
      <w:pPr>
        <w:pStyle w:val="TerminalDisplay"/>
      </w:pPr>
      <w:r>
        <w:t>interface GE1/0/4</w:t>
      </w:r>
    </w:p>
    <w:p w14:paraId="5C943AF1" w14:textId="77777777" w:rsidR="004A47E0" w:rsidRPr="00E34090" w:rsidRDefault="004A47E0" w:rsidP="004A47E0">
      <w:pPr>
        <w:pStyle w:val="TerminalDisplay"/>
      </w:pPr>
      <w:r>
        <w:t xml:space="preserve"> shutdown</w:t>
      </w:r>
    </w:p>
    <w:p w14:paraId="3DA60CC4" w14:textId="77777777" w:rsidR="004A47E0" w:rsidRPr="00E34090" w:rsidRDefault="004A47E0" w:rsidP="004A47E0">
      <w:pPr>
        <w:pStyle w:val="TerminalDisplay"/>
      </w:pPr>
      <w:r>
        <w:t>#</w:t>
      </w:r>
    </w:p>
    <w:p w14:paraId="2644842F" w14:textId="77777777" w:rsidR="004A47E0" w:rsidRPr="00E34090" w:rsidRDefault="004A47E0" w:rsidP="004A47E0">
      <w:pPr>
        <w:pStyle w:val="TerminalDisplay"/>
      </w:pPr>
      <w:r>
        <w:t>interface GE1/0/5</w:t>
      </w:r>
    </w:p>
    <w:p w14:paraId="2D8FD5C5" w14:textId="77777777" w:rsidR="004A47E0" w:rsidRPr="00E34090" w:rsidRDefault="004A47E0" w:rsidP="004A47E0">
      <w:pPr>
        <w:pStyle w:val="TerminalDisplay"/>
      </w:pPr>
      <w:r>
        <w:lastRenderedPageBreak/>
        <w:t xml:space="preserve"> shutdown</w:t>
      </w:r>
    </w:p>
    <w:p w14:paraId="0208A01E" w14:textId="77777777" w:rsidR="004A47E0" w:rsidRPr="00E34090" w:rsidRDefault="004A47E0" w:rsidP="004A47E0">
      <w:pPr>
        <w:pStyle w:val="TerminalDisplay"/>
      </w:pPr>
      <w:r>
        <w:t>#</w:t>
      </w:r>
    </w:p>
    <w:p w14:paraId="1FF33F32" w14:textId="77777777" w:rsidR="004A47E0" w:rsidRPr="00E34090" w:rsidRDefault="004A47E0" w:rsidP="004A47E0">
      <w:pPr>
        <w:pStyle w:val="TerminalDisplay"/>
      </w:pPr>
      <w:r>
        <w:t>interface GE1/0/6</w:t>
      </w:r>
    </w:p>
    <w:p w14:paraId="51CC1FA8" w14:textId="77777777" w:rsidR="004A47E0" w:rsidRPr="00E34090" w:rsidRDefault="004A47E0" w:rsidP="004A47E0">
      <w:pPr>
        <w:pStyle w:val="TerminalDisplay"/>
      </w:pPr>
      <w:r>
        <w:t xml:space="preserve"> shutdown</w:t>
      </w:r>
    </w:p>
    <w:p w14:paraId="1EE74D3F" w14:textId="77777777" w:rsidR="004A47E0" w:rsidRPr="00E34090" w:rsidRDefault="004A47E0" w:rsidP="004A47E0">
      <w:pPr>
        <w:pStyle w:val="TerminalDisplay"/>
      </w:pPr>
      <w:r>
        <w:t>#</w:t>
      </w:r>
    </w:p>
    <w:p w14:paraId="2A8B1BDE" w14:textId="77777777" w:rsidR="004A47E0" w:rsidRPr="00E34090" w:rsidRDefault="004A47E0" w:rsidP="004A47E0">
      <w:pPr>
        <w:pStyle w:val="TerminalDisplay"/>
      </w:pPr>
      <w:r>
        <w:t>interface GE1/0/7</w:t>
      </w:r>
    </w:p>
    <w:p w14:paraId="35B8CD0B" w14:textId="77777777" w:rsidR="004A47E0" w:rsidRPr="00E34090" w:rsidRDefault="004A47E0" w:rsidP="004A47E0">
      <w:pPr>
        <w:pStyle w:val="TerminalDisplay"/>
      </w:pPr>
      <w:r>
        <w:t xml:space="preserve"> shutdown</w:t>
      </w:r>
    </w:p>
    <w:p w14:paraId="0D9EFE15" w14:textId="77777777" w:rsidR="004A47E0" w:rsidRPr="00E34090" w:rsidRDefault="004A47E0" w:rsidP="004A47E0">
      <w:pPr>
        <w:pStyle w:val="TerminalDisplay"/>
      </w:pPr>
      <w:r>
        <w:t>#</w:t>
      </w:r>
    </w:p>
    <w:p w14:paraId="2786325D" w14:textId="77777777" w:rsidR="004A47E0" w:rsidRPr="00E34090" w:rsidRDefault="004A47E0" w:rsidP="004A47E0">
      <w:pPr>
        <w:pStyle w:val="TerminalDisplay"/>
      </w:pPr>
      <w:r>
        <w:t>interface GE1/0/8</w:t>
      </w:r>
    </w:p>
    <w:p w14:paraId="6246DF3E" w14:textId="77777777" w:rsidR="004A47E0" w:rsidRPr="00E34090" w:rsidRDefault="004A47E0" w:rsidP="004A47E0">
      <w:pPr>
        <w:pStyle w:val="TerminalDisplay"/>
      </w:pPr>
      <w:r>
        <w:t xml:space="preserve"> shutdown</w:t>
      </w:r>
    </w:p>
    <w:p w14:paraId="53EF35F9" w14:textId="77777777" w:rsidR="004A47E0" w:rsidRPr="00E34090" w:rsidRDefault="004A47E0" w:rsidP="004A47E0">
      <w:pPr>
        <w:pStyle w:val="TerminalDisplay"/>
      </w:pPr>
      <w:r>
        <w:t>#</w:t>
      </w:r>
    </w:p>
    <w:p w14:paraId="1AF6733E" w14:textId="77777777" w:rsidR="004A47E0" w:rsidRPr="00E34090" w:rsidRDefault="004A47E0" w:rsidP="004A47E0">
      <w:pPr>
        <w:pStyle w:val="TerminalDisplay"/>
      </w:pPr>
      <w:r>
        <w:t>interface GE1/0/9</w:t>
      </w:r>
    </w:p>
    <w:p w14:paraId="7BAFC692" w14:textId="77777777" w:rsidR="004A47E0" w:rsidRPr="00E34090" w:rsidRDefault="004A47E0" w:rsidP="004A47E0">
      <w:pPr>
        <w:pStyle w:val="TerminalDisplay"/>
      </w:pPr>
      <w:r>
        <w:t xml:space="preserve"> shutdown</w:t>
      </w:r>
    </w:p>
    <w:p w14:paraId="2161BFF5" w14:textId="77777777" w:rsidR="004A47E0" w:rsidRPr="00E34090" w:rsidRDefault="004A47E0" w:rsidP="004A47E0">
      <w:pPr>
        <w:pStyle w:val="TerminalDisplay"/>
      </w:pPr>
      <w:r>
        <w:t>#</w:t>
      </w:r>
    </w:p>
    <w:p w14:paraId="3E0DE9A7" w14:textId="77777777" w:rsidR="004A47E0" w:rsidRPr="00E34090" w:rsidRDefault="004A47E0" w:rsidP="004A47E0">
      <w:pPr>
        <w:pStyle w:val="TerminalDisplay"/>
      </w:pPr>
      <w:r>
        <w:t>interface NULL0</w:t>
      </w:r>
    </w:p>
    <w:p w14:paraId="36C988BB" w14:textId="77777777" w:rsidR="004A47E0" w:rsidRPr="00E34090" w:rsidRDefault="004A47E0" w:rsidP="004A47E0">
      <w:pPr>
        <w:pStyle w:val="TerminalDisplay"/>
      </w:pPr>
      <w:r>
        <w:t>#</w:t>
      </w:r>
    </w:p>
    <w:p w14:paraId="6C8F3856" w14:textId="77777777" w:rsidR="004A47E0" w:rsidRPr="00E34090" w:rsidRDefault="004A47E0" w:rsidP="004A47E0">
      <w:pPr>
        <w:pStyle w:val="TerminalDisplay"/>
      </w:pPr>
      <w:r>
        <w:t>stelnet server enable</w:t>
      </w:r>
    </w:p>
    <w:p w14:paraId="4D71233E" w14:textId="77777777" w:rsidR="004A47E0" w:rsidRPr="00E34090" w:rsidRDefault="004A47E0" w:rsidP="004A47E0">
      <w:pPr>
        <w:pStyle w:val="TerminalDisplay"/>
      </w:pPr>
      <w:r>
        <w:t>ssh user python</w:t>
      </w:r>
    </w:p>
    <w:p w14:paraId="0861DFDD" w14:textId="77777777" w:rsidR="004A47E0" w:rsidRPr="00E34090" w:rsidRDefault="004A47E0" w:rsidP="004A47E0">
      <w:pPr>
        <w:pStyle w:val="TerminalDisplay"/>
      </w:pPr>
      <w:r>
        <w:t>ssh user python authentication-type rsa</w:t>
      </w:r>
    </w:p>
    <w:p w14:paraId="2DD5C8B3" w14:textId="77777777" w:rsidR="004A47E0" w:rsidRPr="00E34090" w:rsidRDefault="004A47E0" w:rsidP="004A47E0">
      <w:pPr>
        <w:pStyle w:val="TerminalDisplay"/>
      </w:pPr>
      <w:r>
        <w:t>ssh user python assign rsa-key rsa01</w:t>
      </w:r>
    </w:p>
    <w:p w14:paraId="7D814354" w14:textId="77777777" w:rsidR="004A47E0" w:rsidRPr="00E34090" w:rsidRDefault="004A47E0" w:rsidP="004A47E0">
      <w:pPr>
        <w:pStyle w:val="TerminalDisplay"/>
      </w:pPr>
      <w:r>
        <w:t>ssh user python service-type stelnet</w:t>
      </w:r>
    </w:p>
    <w:p w14:paraId="6300F895" w14:textId="77777777" w:rsidR="004A47E0" w:rsidRPr="00E34090" w:rsidRDefault="004A47E0" w:rsidP="004A47E0">
      <w:pPr>
        <w:pStyle w:val="TerminalDisplay"/>
      </w:pPr>
      <w:r>
        <w:t>ssh authorization-type default root</w:t>
      </w:r>
    </w:p>
    <w:p w14:paraId="374D4AC4" w14:textId="77777777" w:rsidR="004A47E0" w:rsidRPr="00E34090" w:rsidRDefault="004A47E0" w:rsidP="004A47E0">
      <w:pPr>
        <w:pStyle w:val="TerminalDisplay"/>
      </w:pPr>
      <w:r>
        <w:t>#</w:t>
      </w:r>
    </w:p>
    <w:p w14:paraId="2B3A047E" w14:textId="77777777" w:rsidR="004A47E0" w:rsidRPr="00E34090" w:rsidRDefault="004A47E0" w:rsidP="004A47E0">
      <w:pPr>
        <w:pStyle w:val="TerminalDisplay"/>
      </w:pPr>
      <w:r>
        <w:t>ssh server cipher aes256_gcm aes128_gcm aes256_ctr aes192_ctr aes128_ctr aes256_cbc aes128_cbc 3des_cbc</w:t>
      </w:r>
    </w:p>
    <w:p w14:paraId="6BCB0D98" w14:textId="77777777" w:rsidR="004A47E0" w:rsidRPr="00E34090" w:rsidRDefault="004A47E0" w:rsidP="004A47E0">
      <w:pPr>
        <w:pStyle w:val="TerminalDisplay"/>
      </w:pPr>
      <w:r>
        <w:t>#</w:t>
      </w:r>
    </w:p>
    <w:p w14:paraId="67D5666B" w14:textId="77777777" w:rsidR="004A47E0" w:rsidRPr="00E34090" w:rsidRDefault="004A47E0" w:rsidP="004A47E0">
      <w:pPr>
        <w:pStyle w:val="TerminalDisplay"/>
      </w:pPr>
      <w:r>
        <w:t>ssh server dh-exchange min-len 1024</w:t>
      </w:r>
    </w:p>
    <w:p w14:paraId="00C70DC9" w14:textId="77777777" w:rsidR="004A47E0" w:rsidRPr="00E34090" w:rsidRDefault="004A47E0" w:rsidP="004A47E0">
      <w:pPr>
        <w:pStyle w:val="TerminalDisplay"/>
      </w:pPr>
      <w:r>
        <w:t>#</w:t>
      </w:r>
    </w:p>
    <w:p w14:paraId="6F68959C" w14:textId="77777777" w:rsidR="004A47E0" w:rsidRPr="00E34090" w:rsidRDefault="004A47E0" w:rsidP="004A47E0">
      <w:pPr>
        <w:pStyle w:val="TerminalDisplay"/>
      </w:pPr>
      <w:r>
        <w:t>ssh client cipher aes256_gcm aes128_gcm aes256_ctr aes192_ctr aes128_ctr aes256_cbc aes128_cbc 3des_cbc</w:t>
      </w:r>
    </w:p>
    <w:p w14:paraId="1A40675A" w14:textId="77777777" w:rsidR="004A47E0" w:rsidRPr="00B92F57" w:rsidRDefault="004A47E0" w:rsidP="004A47E0">
      <w:pPr>
        <w:pStyle w:val="TerminalDisplay"/>
        <w:rPr>
          <w:lang w:val="it-IT"/>
        </w:rPr>
      </w:pPr>
      <w:r w:rsidRPr="00B92F57">
        <w:rPr>
          <w:lang w:val="it-IT"/>
        </w:rPr>
        <w:t>#</w:t>
      </w:r>
    </w:p>
    <w:p w14:paraId="33C9B971" w14:textId="77777777" w:rsidR="004A47E0" w:rsidRPr="00B92F57" w:rsidRDefault="004A47E0" w:rsidP="004A47E0">
      <w:pPr>
        <w:pStyle w:val="TerminalDisplay"/>
        <w:rPr>
          <w:lang w:val="it-IT"/>
        </w:rPr>
      </w:pPr>
      <w:r w:rsidRPr="00B92F57">
        <w:rPr>
          <w:lang w:val="it-IT"/>
        </w:rPr>
        <w:t>user-interface con 0</w:t>
      </w:r>
    </w:p>
    <w:p w14:paraId="5CDC0468" w14:textId="77777777" w:rsidR="004A47E0" w:rsidRPr="00B92F57" w:rsidRDefault="004A47E0" w:rsidP="004A47E0">
      <w:pPr>
        <w:pStyle w:val="TerminalDisplay"/>
        <w:rPr>
          <w:lang w:val="it-IT"/>
        </w:rPr>
      </w:pPr>
      <w:r w:rsidRPr="00B92F57">
        <w:rPr>
          <w:lang w:val="it-IT"/>
        </w:rPr>
        <w:t>#</w:t>
      </w:r>
    </w:p>
    <w:p w14:paraId="7FA1FA3F" w14:textId="77777777" w:rsidR="004A47E0" w:rsidRPr="00B92F57" w:rsidRDefault="004A47E0" w:rsidP="004A47E0">
      <w:pPr>
        <w:pStyle w:val="TerminalDisplay"/>
        <w:rPr>
          <w:lang w:val="it-IT"/>
        </w:rPr>
      </w:pPr>
      <w:r w:rsidRPr="00B92F57">
        <w:rPr>
          <w:lang w:val="it-IT"/>
        </w:rPr>
        <w:t>user-interface vty 0 4</w:t>
      </w:r>
    </w:p>
    <w:p w14:paraId="040A3562" w14:textId="77777777" w:rsidR="004A47E0" w:rsidRPr="00E34090" w:rsidRDefault="004A47E0" w:rsidP="004A47E0">
      <w:pPr>
        <w:pStyle w:val="TerminalDisplay"/>
      </w:pPr>
      <w:r w:rsidRPr="00B92F57">
        <w:rPr>
          <w:lang w:val="it-IT"/>
        </w:rPr>
        <w:t xml:space="preserve"> </w:t>
      </w:r>
      <w:r>
        <w:t>authentication-mode aaa</w:t>
      </w:r>
    </w:p>
    <w:p w14:paraId="16AE92B2" w14:textId="77777777" w:rsidR="004A47E0" w:rsidRPr="00E34090" w:rsidRDefault="004A47E0" w:rsidP="004A47E0">
      <w:pPr>
        <w:pStyle w:val="TerminalDisplay"/>
      </w:pPr>
      <w:r>
        <w:t xml:space="preserve"> user privilege level 3</w:t>
      </w:r>
    </w:p>
    <w:p w14:paraId="423E82F1" w14:textId="77777777" w:rsidR="004A47E0" w:rsidRPr="00E34090" w:rsidRDefault="004A47E0" w:rsidP="004A47E0">
      <w:pPr>
        <w:pStyle w:val="TerminalDisplay"/>
      </w:pPr>
      <w:r>
        <w:t xml:space="preserve"> protocol inbound ssh</w:t>
      </w:r>
    </w:p>
    <w:p w14:paraId="73322DF1" w14:textId="77777777" w:rsidR="004A47E0" w:rsidRPr="00E34090" w:rsidRDefault="004A47E0" w:rsidP="004A47E0">
      <w:pPr>
        <w:pStyle w:val="TerminalDisplay"/>
      </w:pPr>
      <w:r>
        <w:t>#</w:t>
      </w:r>
    </w:p>
    <w:p w14:paraId="671960F2" w14:textId="77777777" w:rsidR="004A47E0" w:rsidRPr="00E34090" w:rsidRDefault="004A47E0" w:rsidP="004A47E0">
      <w:pPr>
        <w:pStyle w:val="TerminalDisplay"/>
      </w:pPr>
      <w:r>
        <w:t>vm-manager</w:t>
      </w:r>
    </w:p>
    <w:p w14:paraId="53A9216B" w14:textId="77777777" w:rsidR="004A47E0" w:rsidRPr="00E34090" w:rsidRDefault="004A47E0" w:rsidP="004A47E0">
      <w:pPr>
        <w:pStyle w:val="TerminalDisplay"/>
      </w:pPr>
      <w:r>
        <w:t>#</w:t>
      </w:r>
    </w:p>
    <w:p w14:paraId="1A73E93B" w14:textId="77777777" w:rsidR="004A47E0" w:rsidRPr="00E34090" w:rsidRDefault="004A47E0" w:rsidP="004A47E0">
      <w:pPr>
        <w:pStyle w:val="TerminalDisplay"/>
      </w:pPr>
      <w:r>
        <w:t>return</w:t>
      </w:r>
    </w:p>
    <w:p w14:paraId="6BC72A5D" w14:textId="77777777" w:rsidR="004A47E0" w:rsidRDefault="004A47E0" w:rsidP="004A47E0">
      <w:pPr>
        <w:pStyle w:val="TerminalDisplay"/>
      </w:pPr>
      <w:r>
        <w:t>&lt;SSH Server&gt;</w:t>
      </w:r>
    </w:p>
    <w:p w14:paraId="52B118E3" w14:textId="77777777" w:rsidR="004A47E0" w:rsidRPr="00E34090" w:rsidRDefault="004A47E0" w:rsidP="004A47E0">
      <w:pPr>
        <w:pStyle w:val="End"/>
      </w:pPr>
      <w:r>
        <w:t>----End</w:t>
      </w:r>
    </w:p>
    <w:p w14:paraId="6F1493E7" w14:textId="78E20247" w:rsidR="004A47E0" w:rsidRPr="00770D57" w:rsidRDefault="004A47E0" w:rsidP="004A47E0">
      <w:pPr>
        <w:pStyle w:val="3"/>
      </w:pPr>
      <w:bookmarkStart w:id="48" w:name="_Toc42705676"/>
      <w:bookmarkStart w:id="49" w:name="_Toc46142749"/>
      <w:bookmarkStart w:id="50" w:name="_Toc47365048"/>
      <w:bookmarkEnd w:id="35"/>
      <w:bookmarkEnd w:id="36"/>
      <w:r w:rsidRPr="00770D57">
        <w:t xml:space="preserve">Code </w:t>
      </w:r>
      <w:r w:rsidR="00B2474F">
        <w:t>Explaination</w:t>
      </w:r>
      <w:bookmarkEnd w:id="48"/>
      <w:bookmarkEnd w:id="49"/>
      <w:bookmarkEnd w:id="50"/>
    </w:p>
    <w:p w14:paraId="037B0426" w14:textId="77777777" w:rsidR="004A47E0" w:rsidRPr="00E34090" w:rsidRDefault="004A47E0" w:rsidP="004A47E0">
      <w:pPr>
        <w:pStyle w:val="Step"/>
        <w:outlineLvl w:val="9"/>
      </w:pPr>
      <w:r>
        <w:t>Import modules.</w:t>
      </w:r>
    </w:p>
    <w:p w14:paraId="215AE9C4"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import paramiko</w:t>
      </w:r>
    </w:p>
    <w:p w14:paraId="37C6D461"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import time</w:t>
      </w:r>
    </w:p>
    <w:p w14:paraId="61CE4E59" w14:textId="35E14B61" w:rsidR="004A47E0" w:rsidRPr="00E34090" w:rsidRDefault="004A47E0" w:rsidP="004A47E0">
      <w:r>
        <w:t xml:space="preserve">Import the </w:t>
      </w:r>
      <w:r>
        <w:rPr>
          <w:b/>
          <w:bCs/>
        </w:rPr>
        <w:t>Paramiko</w:t>
      </w:r>
      <w:r>
        <w:t xml:space="preserve"> and</w:t>
      </w:r>
      <w:r>
        <w:rPr>
          <w:b/>
          <w:bCs/>
        </w:rPr>
        <w:t xml:space="preserve"> time</w:t>
      </w:r>
      <w:r>
        <w:t xml:space="preserve"> modules required in the code segment. If the modules </w:t>
      </w:r>
      <w:r w:rsidR="00872F21">
        <w:t>have not been installed</w:t>
      </w:r>
      <w:r>
        <w:t xml:space="preserve">, run the </w:t>
      </w:r>
      <w:r>
        <w:rPr>
          <w:b/>
          <w:bCs/>
        </w:rPr>
        <w:t>pip install paramiko</w:t>
      </w:r>
      <w:r>
        <w:t xml:space="preserve"> command to install them.</w:t>
      </w:r>
    </w:p>
    <w:p w14:paraId="42A0A69D" w14:textId="77777777" w:rsidR="004A47E0" w:rsidRPr="00E34090" w:rsidRDefault="004A47E0" w:rsidP="004A47E0">
      <w:r>
        <w:lastRenderedPageBreak/>
        <w:t xml:space="preserve">This section describes the common classes and methods used by </w:t>
      </w:r>
      <w:r>
        <w:rPr>
          <w:b/>
          <w:bCs/>
        </w:rPr>
        <w:t>Paramiko</w:t>
      </w:r>
      <w:r>
        <w:t xml:space="preserve"> as a client, for example, </w:t>
      </w:r>
      <w:r>
        <w:rPr>
          <w:b/>
          <w:bCs/>
        </w:rPr>
        <w:t>SSHClient</w:t>
      </w:r>
      <w:r>
        <w:t xml:space="preserve"> as a common class and </w:t>
      </w:r>
      <w:r>
        <w:rPr>
          <w:b/>
          <w:bCs/>
        </w:rPr>
        <w:t>AutoAddPolicy</w:t>
      </w:r>
      <w:r>
        <w:t xml:space="preserve">, </w:t>
      </w:r>
      <w:r>
        <w:rPr>
          <w:b/>
          <w:bCs/>
        </w:rPr>
        <w:t>connect</w:t>
      </w:r>
      <w:r>
        <w:t xml:space="preserve">, </w:t>
      </w:r>
      <w:r>
        <w:rPr>
          <w:b/>
          <w:bCs/>
        </w:rPr>
        <w:t>invoke_shell</w:t>
      </w:r>
      <w:r>
        <w:t xml:space="preserve">, and </w:t>
      </w:r>
      <w:r>
        <w:rPr>
          <w:b/>
          <w:bCs/>
        </w:rPr>
        <w:t>close</w:t>
      </w:r>
      <w:r>
        <w:t xml:space="preserve"> as methods related to the class. For more information about </w:t>
      </w:r>
      <w:r>
        <w:rPr>
          <w:b/>
          <w:bCs/>
        </w:rPr>
        <w:t>Paramiko</w:t>
      </w:r>
      <w:r>
        <w:t>, see http://docs.paramiko.org/.</w:t>
      </w:r>
    </w:p>
    <w:p w14:paraId="2824BFA9" w14:textId="77777777" w:rsidR="004A47E0" w:rsidRPr="00E34090" w:rsidRDefault="004A47E0" w:rsidP="004A47E0">
      <w:pPr>
        <w:keepLines/>
      </w:pPr>
      <w:r>
        <w:t xml:space="preserve">By default, Python executes all code in sequence without any interval. When </w:t>
      </w:r>
      <w:r>
        <w:rPr>
          <w:b/>
          <w:bCs/>
        </w:rPr>
        <w:t>Paramiko</w:t>
      </w:r>
      <w:r>
        <w:t xml:space="preserve"> sends configuration commands to the switch, the SSH response may be not as timely as usual or incomplete command output may be displayed. In this case, you can use the </w:t>
      </w:r>
      <w:r>
        <w:rPr>
          <w:b/>
          <w:bCs/>
        </w:rPr>
        <w:t>sleep</w:t>
      </w:r>
      <w:r>
        <w:t xml:space="preserve"> method in the </w:t>
      </w:r>
      <w:r>
        <w:rPr>
          <w:b/>
          <w:bCs/>
        </w:rPr>
        <w:t>time</w:t>
      </w:r>
      <w:r>
        <w:t xml:space="preserve"> module to manually suspend the program.</w:t>
      </w:r>
    </w:p>
    <w:p w14:paraId="24D97C14" w14:textId="77777777" w:rsidR="004A47E0" w:rsidRPr="00E34090" w:rsidRDefault="004A47E0" w:rsidP="004A47E0">
      <w:pPr>
        <w:pStyle w:val="Step"/>
        <w:outlineLvl w:val="9"/>
      </w:pPr>
      <w:r>
        <w:t>Instantiate an SSH object.</w:t>
      </w:r>
    </w:p>
    <w:p w14:paraId="4679E242" w14:textId="77777777" w:rsidR="004A47E0" w:rsidRPr="00E34090" w:rsidRDefault="004A47E0" w:rsidP="004A47E0">
      <w:r>
        <w:t xml:space="preserve">Use </w:t>
      </w:r>
      <w:r>
        <w:rPr>
          <w:b/>
          <w:bCs/>
        </w:rPr>
        <w:t xml:space="preserve">Paramiko </w:t>
      </w:r>
      <w:proofErr w:type="gramStart"/>
      <w:r>
        <w:rPr>
          <w:b/>
          <w:bCs/>
        </w:rPr>
        <w:t>SSHClient(</w:t>
      </w:r>
      <w:proofErr w:type="gramEnd"/>
      <w:r>
        <w:rPr>
          <w:b/>
          <w:bCs/>
        </w:rPr>
        <w:t>)</w:t>
      </w:r>
      <w:r>
        <w:t xml:space="preserve"> to instantiate an SSH object. In this example, the value </w:t>
      </w:r>
      <w:r>
        <w:rPr>
          <w:b/>
          <w:bCs/>
        </w:rPr>
        <w:t>ssh</w:t>
      </w:r>
      <w:r>
        <w:t xml:space="preserve"> is assigned.</w:t>
      </w:r>
    </w:p>
    <w:p w14:paraId="4CE9D365"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ssh</w:t>
      </w:r>
      <w:proofErr w:type="gramEnd"/>
      <w:r>
        <w:t xml:space="preserve"> = paramiko.SSHClient()</w:t>
      </w:r>
    </w:p>
    <w:p w14:paraId="415FA63A" w14:textId="77777777" w:rsidR="004A47E0" w:rsidRPr="00E34090" w:rsidRDefault="004A47E0" w:rsidP="004A47E0">
      <w:pPr>
        <w:pStyle w:val="Step"/>
        <w:outlineLvl w:val="9"/>
      </w:pPr>
      <w:r>
        <w:t xml:space="preserve">Allow connections to unknown hosts. That is, you do not need to enter </w:t>
      </w:r>
      <w:r w:rsidRPr="00872F21">
        <w:rPr>
          <w:b/>
        </w:rPr>
        <w:t>yes</w:t>
      </w:r>
      <w:r>
        <w:t xml:space="preserve"> or </w:t>
      </w:r>
      <w:r w:rsidRPr="00872F21">
        <w:rPr>
          <w:b/>
        </w:rPr>
        <w:t>no</w:t>
      </w:r>
      <w:r>
        <w:t xml:space="preserve"> for confirmation when setting up a new SSH connection.</w:t>
      </w:r>
    </w:p>
    <w:p w14:paraId="0D78E56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ssh.set_missing_host_key_</w:t>
      </w:r>
      <w:proofErr w:type="gramStart"/>
      <w:r>
        <w:t>policy(</w:t>
      </w:r>
      <w:proofErr w:type="gramEnd"/>
      <w:r>
        <w:t>paramiko.client.AutoAddPolicy())</w:t>
      </w:r>
    </w:p>
    <w:p w14:paraId="72063EB7" w14:textId="77777777" w:rsidR="004A47E0" w:rsidRPr="00E34090" w:rsidRDefault="004A47E0" w:rsidP="004A47E0">
      <w:pPr>
        <w:pStyle w:val="Step"/>
        <w:outlineLvl w:val="9"/>
      </w:pPr>
      <w:r>
        <w:t xml:space="preserve">Establish an SSH session connection. Specifically, set the IP address of the destination SSH server to 192.168.56.100, user name as </w:t>
      </w:r>
      <w:r>
        <w:rPr>
          <w:b/>
          <w:bCs/>
        </w:rPr>
        <w:t>python</w:t>
      </w:r>
      <w:r>
        <w:t xml:space="preserve">, and </w:t>
      </w:r>
      <w:r>
        <w:rPr>
          <w:b/>
          <w:bCs/>
        </w:rPr>
        <w:t>key_filename</w:t>
      </w:r>
      <w:r>
        <w:t xml:space="preserve"> as the local private key file so that the user will be authenticated in key mode.</w:t>
      </w:r>
    </w:p>
    <w:p w14:paraId="74A0F48E"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ssh.connect(</w:t>
      </w:r>
      <w:proofErr w:type="gramEnd"/>
      <w:r>
        <w:t>hostname='192.168.56.100',username='python',key_filename=r'C:\Users\exampleuser\.ssh\id_rsa')</w:t>
      </w:r>
    </w:p>
    <w:p w14:paraId="5DD2D203" w14:textId="77777777" w:rsidR="004A47E0" w:rsidRPr="00E34090" w:rsidRDefault="004A47E0" w:rsidP="004A47E0">
      <w:pPr>
        <w:pStyle w:val="Step"/>
        <w:outlineLvl w:val="9"/>
      </w:pPr>
      <w:r>
        <w:t>Open an interactive session.</w:t>
      </w:r>
    </w:p>
    <w:p w14:paraId="7BCFA29D" w14:textId="77777777" w:rsidR="004A47E0" w:rsidRPr="00E34090" w:rsidRDefault="004A47E0" w:rsidP="004A47E0">
      <w:r>
        <w:t>After logging in to the device through SSH, use the Python script to run commands on the SSH server.</w:t>
      </w:r>
    </w:p>
    <w:p w14:paraId="679E65F5" w14:textId="295A089F" w:rsidR="004A47E0" w:rsidRPr="00E34090" w:rsidRDefault="004A47E0" w:rsidP="004A47E0">
      <w:r>
        <w:t xml:space="preserve">Invoke </w:t>
      </w:r>
      <w:r>
        <w:rPr>
          <w:b/>
          <w:bCs/>
        </w:rPr>
        <w:t>invoke_</w:t>
      </w:r>
      <w:proofErr w:type="gramStart"/>
      <w:r>
        <w:rPr>
          <w:b/>
          <w:bCs/>
        </w:rPr>
        <w:t>shell(</w:t>
      </w:r>
      <w:proofErr w:type="gramEnd"/>
      <w:r>
        <w:rPr>
          <w:b/>
          <w:bCs/>
        </w:rPr>
        <w:t>)</w:t>
      </w:r>
      <w:r>
        <w:t xml:space="preserve"> to assign a value to </w:t>
      </w:r>
      <w:r w:rsidRPr="00BA5161">
        <w:rPr>
          <w:b/>
        </w:rPr>
        <w:t>cli</w:t>
      </w:r>
      <w:r>
        <w:t xml:space="preserve">. </w:t>
      </w:r>
      <w:r>
        <w:rPr>
          <w:b/>
          <w:bCs/>
        </w:rPr>
        <w:t>invoke_</w:t>
      </w:r>
      <w:proofErr w:type="gramStart"/>
      <w:r>
        <w:rPr>
          <w:b/>
          <w:bCs/>
        </w:rPr>
        <w:t>shell(</w:t>
      </w:r>
      <w:proofErr w:type="gramEnd"/>
      <w:r>
        <w:rPr>
          <w:b/>
          <w:bCs/>
        </w:rPr>
        <w:t>)</w:t>
      </w:r>
      <w:r>
        <w:t xml:space="preserve"> opens an interactive shell session</w:t>
      </w:r>
      <w:r w:rsidR="00F1563A">
        <w:t>, which</w:t>
      </w:r>
      <w:r>
        <w:t xml:space="preserve"> is a logical channel established on an SSH session connection.</w:t>
      </w:r>
    </w:p>
    <w:p w14:paraId="42BA4AD6"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cli</w:t>
      </w:r>
      <w:proofErr w:type="gramEnd"/>
      <w:r>
        <w:t xml:space="preserve"> = ssh.invoke_shell()</w:t>
      </w:r>
    </w:p>
    <w:p w14:paraId="7FD5BD9E" w14:textId="77777777" w:rsidR="004A47E0" w:rsidRPr="00E34090" w:rsidRDefault="004A47E0" w:rsidP="004A47E0">
      <w:r>
        <w:t xml:space="preserve">Run the </w:t>
      </w:r>
      <w:proofErr w:type="gramStart"/>
      <w:r>
        <w:rPr>
          <w:b/>
          <w:bCs/>
        </w:rPr>
        <w:t>send(</w:t>
      </w:r>
      <w:proofErr w:type="gramEnd"/>
      <w:r>
        <w:rPr>
          <w:b/>
          <w:bCs/>
        </w:rPr>
        <w:t>)</w:t>
      </w:r>
      <w:r>
        <w:t xml:space="preserve"> command to continue to enter commands.</w:t>
      </w:r>
    </w:p>
    <w:p w14:paraId="45D85A59" w14:textId="77777777" w:rsidR="004A47E0" w:rsidRPr="00E34090" w:rsidRDefault="004A47E0" w:rsidP="004A47E0">
      <w:r>
        <w:rPr>
          <w:b/>
          <w:bCs/>
        </w:rPr>
        <w:t>Screen-length 0 temporary</w:t>
      </w:r>
      <w:r>
        <w:t xml:space="preserve"> displays all the command output in one screen instead of split screens. </w:t>
      </w:r>
      <w:r>
        <w:rPr>
          <w:b/>
          <w:bCs/>
        </w:rPr>
        <w:t>display cu</w:t>
      </w:r>
      <w:r>
        <w:t xml:space="preserve"> is short for </w:t>
      </w:r>
      <w:r>
        <w:rPr>
          <w:b/>
          <w:bCs/>
        </w:rPr>
        <w:t>display current-configuration</w:t>
      </w:r>
      <w:r>
        <w:t>.</w:t>
      </w:r>
    </w:p>
    <w:p w14:paraId="180EDD3B" w14:textId="77777777" w:rsidR="004A47E0" w:rsidRPr="00E34090" w:rsidRDefault="004A47E0" w:rsidP="004A47E0">
      <w:proofErr w:type="gramStart"/>
      <w:r>
        <w:rPr>
          <w:b/>
          <w:bCs/>
        </w:rPr>
        <w:t>time.sleep(</w:t>
      </w:r>
      <w:proofErr w:type="gramEnd"/>
      <w:r>
        <w:rPr>
          <w:b/>
          <w:bCs/>
        </w:rPr>
        <w:t xml:space="preserve">) </w:t>
      </w:r>
      <w:r>
        <w:t>sets the wait time (in seconds).</w:t>
      </w:r>
    </w:p>
    <w:p w14:paraId="0D49CC3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cli.send(</w:t>
      </w:r>
      <w:proofErr w:type="gramEnd"/>
      <w:r>
        <w:t>'screen-length 0 temporary\n')</w:t>
      </w:r>
    </w:p>
    <w:p w14:paraId="632B50A3"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cli.send(</w:t>
      </w:r>
      <w:proofErr w:type="gramEnd"/>
      <w:r>
        <w:t>'display cu\n')</w:t>
      </w:r>
    </w:p>
    <w:p w14:paraId="0FC15915"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time.sleep(</w:t>
      </w:r>
      <w:proofErr w:type="gramEnd"/>
      <w:r>
        <w:t>3)</w:t>
      </w:r>
    </w:p>
    <w:p w14:paraId="07832245" w14:textId="77777777" w:rsidR="004A47E0" w:rsidRPr="00E34090" w:rsidRDefault="004A47E0" w:rsidP="004A47E0">
      <w:pPr>
        <w:pStyle w:val="Step"/>
        <w:outlineLvl w:val="9"/>
      </w:pPr>
      <w:r>
        <w:t>Capture the channel output information.</w:t>
      </w:r>
    </w:p>
    <w:p w14:paraId="4CC667EA" w14:textId="77777777" w:rsidR="004A47E0" w:rsidRPr="00E34090" w:rsidRDefault="004A47E0" w:rsidP="004A47E0">
      <w:r>
        <w:lastRenderedPageBreak/>
        <w:t xml:space="preserve">A logical channel has been created using </w:t>
      </w:r>
      <w:r>
        <w:rPr>
          <w:b/>
          <w:bCs/>
        </w:rPr>
        <w:t>invoke_</w:t>
      </w:r>
      <w:proofErr w:type="gramStart"/>
      <w:r>
        <w:rPr>
          <w:b/>
          <w:bCs/>
        </w:rPr>
        <w:t>shell(</w:t>
      </w:r>
      <w:proofErr w:type="gramEnd"/>
      <w:r>
        <w:rPr>
          <w:b/>
          <w:bCs/>
        </w:rPr>
        <w:t>)</w:t>
      </w:r>
      <w:r>
        <w:t>. All input and output information will be saved in this channel. All information in this channel can be captured and displayed on the Python compiler.</w:t>
      </w:r>
    </w:p>
    <w:p w14:paraId="728D5458"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dis_cu = </w:t>
      </w:r>
      <w:proofErr w:type="gramStart"/>
      <w:r>
        <w:t>cli.recv(</w:t>
      </w:r>
      <w:proofErr w:type="gramEnd"/>
      <w:r>
        <w:t>999999).decode()</w:t>
      </w:r>
    </w:p>
    <w:p w14:paraId="32E9BA17"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print (dis_cu)</w:t>
      </w:r>
    </w:p>
    <w:p w14:paraId="4B94E397" w14:textId="77777777" w:rsidR="004A47E0" w:rsidRPr="00E34090" w:rsidRDefault="004A47E0" w:rsidP="004A47E0">
      <w:r>
        <w:t xml:space="preserve">Invoke </w:t>
      </w:r>
      <w:proofErr w:type="gramStart"/>
      <w:r>
        <w:rPr>
          <w:b/>
          <w:bCs/>
        </w:rPr>
        <w:t>cli.recv(</w:t>
      </w:r>
      <w:proofErr w:type="gramEnd"/>
      <w:r>
        <w:rPr>
          <w:b/>
          <w:bCs/>
        </w:rPr>
        <w:t>)</w:t>
      </w:r>
      <w:r>
        <w:t xml:space="preserve">, use </w:t>
      </w:r>
      <w:r>
        <w:rPr>
          <w:b/>
          <w:bCs/>
        </w:rPr>
        <w:t>decode()</w:t>
      </w:r>
      <w:r>
        <w:t xml:space="preserve"> to decode it, and assign a value to </w:t>
      </w:r>
      <w:r>
        <w:rPr>
          <w:b/>
          <w:bCs/>
        </w:rPr>
        <w:t>dis_cu</w:t>
      </w:r>
      <w:r>
        <w:t>.</w:t>
      </w:r>
    </w:p>
    <w:p w14:paraId="29EBEC87" w14:textId="77777777" w:rsidR="004A47E0" w:rsidRPr="00E34090" w:rsidRDefault="004A47E0" w:rsidP="004A47E0">
      <w:proofErr w:type="gramStart"/>
      <w:r>
        <w:rPr>
          <w:b/>
          <w:bCs/>
        </w:rPr>
        <w:t>recv(</w:t>
      </w:r>
      <w:proofErr w:type="gramEnd"/>
      <w:r>
        <w:rPr>
          <w:b/>
          <w:bCs/>
        </w:rPr>
        <w:t xml:space="preserve">999999) </w:t>
      </w:r>
      <w:r>
        <w:t>receives data over the channel, 999,999 bytes to the maximum.</w:t>
      </w:r>
    </w:p>
    <w:p w14:paraId="5ADDB442" w14:textId="77777777" w:rsidR="004A47E0" w:rsidRPr="00E34090" w:rsidRDefault="004A47E0" w:rsidP="004A47E0">
      <w:proofErr w:type="gramStart"/>
      <w:r>
        <w:rPr>
          <w:b/>
          <w:bCs/>
        </w:rPr>
        <w:t>decode(</w:t>
      </w:r>
      <w:proofErr w:type="gramEnd"/>
      <w:r>
        <w:rPr>
          <w:b/>
          <w:bCs/>
        </w:rPr>
        <w:t xml:space="preserve">) </w:t>
      </w:r>
      <w:r>
        <w:t>decodes the bytes object in the specified encoding format, which is UTF-8 by default.</w:t>
      </w:r>
    </w:p>
    <w:p w14:paraId="0659312E" w14:textId="77777777" w:rsidR="004A47E0" w:rsidRPr="00E34090" w:rsidRDefault="004A47E0" w:rsidP="004A47E0">
      <w:r>
        <w:t>The decoding function is to facilitate reading, as the result is displayed in a new line on the GUI.</w:t>
      </w:r>
    </w:p>
    <w:p w14:paraId="26C06616" w14:textId="77777777" w:rsidR="004A47E0" w:rsidRPr="00E34090" w:rsidRDefault="004A47E0" w:rsidP="004A47E0">
      <w:pPr>
        <w:pStyle w:val="TerminalDisplay"/>
      </w:pPr>
      <w:r>
        <w:t>Info: The max number of VTY users is 5, the number of current VTY users online is 2, and total number of terminal users online is 3.</w:t>
      </w:r>
    </w:p>
    <w:p w14:paraId="3E19328F" w14:textId="77777777" w:rsidR="004A47E0" w:rsidRPr="00E34090" w:rsidRDefault="004A47E0" w:rsidP="004A47E0">
      <w:pPr>
        <w:pStyle w:val="TerminalDisplay"/>
      </w:pPr>
      <w:r>
        <w:t xml:space="preserve">      The current login time is 2019-11-05 16:43:26.</w:t>
      </w:r>
    </w:p>
    <w:p w14:paraId="67B5663F" w14:textId="77777777" w:rsidR="004A47E0" w:rsidRPr="00E34090" w:rsidRDefault="004A47E0" w:rsidP="004A47E0">
      <w:pPr>
        <w:pStyle w:val="TerminalDisplay"/>
      </w:pPr>
      <w:r>
        <w:t xml:space="preserve">      The last login time is 2019-11-05 16:43:09 from 192.168.56.1 through SSH.</w:t>
      </w:r>
    </w:p>
    <w:p w14:paraId="352077F9" w14:textId="77777777" w:rsidR="004A47E0" w:rsidRPr="00E34090" w:rsidRDefault="004A47E0" w:rsidP="004A47E0">
      <w:pPr>
        <w:pStyle w:val="TerminalDisplay"/>
      </w:pPr>
      <w:r>
        <w:t>&lt;CE1&gt;screen-length 0 temporary</w:t>
      </w:r>
    </w:p>
    <w:p w14:paraId="39A75350" w14:textId="77777777" w:rsidR="004A47E0" w:rsidRPr="00E34090" w:rsidRDefault="004A47E0" w:rsidP="004A47E0">
      <w:pPr>
        <w:pStyle w:val="TerminalDisplay"/>
      </w:pPr>
      <w:r>
        <w:t>Info: The configuration takes effect on the current user terminal interface only.</w:t>
      </w:r>
    </w:p>
    <w:p w14:paraId="63340551" w14:textId="77777777" w:rsidR="004A47E0" w:rsidRPr="00E34090" w:rsidRDefault="004A47E0" w:rsidP="004A47E0">
      <w:pPr>
        <w:pStyle w:val="TerminalDisplay"/>
      </w:pPr>
      <w:r>
        <w:t>&lt;CE1&gt;display cu</w:t>
      </w:r>
    </w:p>
    <w:p w14:paraId="5DBCEBC9" w14:textId="77777777" w:rsidR="004A47E0" w:rsidRPr="00E34090" w:rsidRDefault="004A47E0" w:rsidP="004A47E0">
      <w:pPr>
        <w:pStyle w:val="TerminalDisplay"/>
      </w:pPr>
      <w:proofErr w:type="gramStart"/>
      <w:r>
        <w:t>!Software</w:t>
      </w:r>
      <w:proofErr w:type="gramEnd"/>
      <w:r>
        <w:t xml:space="preserve"> Version V200R005C10SPC607B607</w:t>
      </w:r>
    </w:p>
    <w:p w14:paraId="33AE656C" w14:textId="77777777" w:rsidR="004A47E0" w:rsidRPr="00E34090" w:rsidRDefault="004A47E0" w:rsidP="004A47E0">
      <w:pPr>
        <w:pStyle w:val="TerminalDisplay"/>
      </w:pPr>
      <w:proofErr w:type="gramStart"/>
      <w:r>
        <w:t>!Last</w:t>
      </w:r>
      <w:proofErr w:type="gramEnd"/>
      <w:r>
        <w:t xml:space="preserve"> configuration was updated at 2019-11-05 14:33:28+00:00</w:t>
      </w:r>
    </w:p>
    <w:p w14:paraId="4475AD30" w14:textId="77777777" w:rsidR="004A47E0" w:rsidRPr="00E34090" w:rsidRDefault="004A47E0" w:rsidP="004A47E0">
      <w:pPr>
        <w:pStyle w:val="TerminalDisplay"/>
      </w:pPr>
      <w:r>
        <w:t>#</w:t>
      </w:r>
    </w:p>
    <w:p w14:paraId="7181D2D1" w14:textId="77777777" w:rsidR="004A47E0" w:rsidRPr="00E34090" w:rsidRDefault="004A47E0" w:rsidP="004A47E0">
      <w:r>
        <w:t>Otherwise, the following information is displayed:</w:t>
      </w:r>
    </w:p>
    <w:p w14:paraId="1C81879A" w14:textId="77777777" w:rsidR="004A47E0" w:rsidRPr="00E34090" w:rsidRDefault="004A47E0" w:rsidP="004A47E0">
      <w:pPr>
        <w:pStyle w:val="TerminalDisplay"/>
      </w:pPr>
      <w:r>
        <w:t>nInfo: The max number of VTY users is 5, the number of current VTY users online is 2, and total number of terminal users online is 3.\r\n      The current login time is 2019-11-05 16:45:34.\r\n      The last login time is 2019-11-05 16:43:26 from 192.168.56.1 through SSH.\r\n&lt;CE1&gt;screen-length 0 temporary\r\nInfo: The configuration takes effect on the current user terminal interface only.\r\n&lt;CE1&gt;display cu\r\n!Software Version V200R005C10SPC607B607\r\n!Last configuration was updated at 2019-11-05 14:33:28+00:00\r\n#</w:t>
      </w:r>
    </w:p>
    <w:p w14:paraId="303BD32C" w14:textId="77777777" w:rsidR="004A47E0" w:rsidRPr="00E34090" w:rsidRDefault="004A47E0" w:rsidP="004A47E0">
      <w:pPr>
        <w:pStyle w:val="Step"/>
        <w:outlineLvl w:val="9"/>
      </w:pPr>
      <w:r>
        <w:t>Close a session connection.</w:t>
      </w:r>
    </w:p>
    <w:p w14:paraId="0221099E"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ssh.close()</w:t>
      </w:r>
      <w:proofErr w:type="gramEnd"/>
    </w:p>
    <w:p w14:paraId="487AA294" w14:textId="77777777" w:rsidR="004A47E0" w:rsidRDefault="004A47E0" w:rsidP="004A47E0">
      <w:r>
        <w:t xml:space="preserve">Invoke </w:t>
      </w:r>
      <w:proofErr w:type="gramStart"/>
      <w:r>
        <w:rPr>
          <w:b/>
          <w:bCs/>
        </w:rPr>
        <w:t>close(</w:t>
      </w:r>
      <w:proofErr w:type="gramEnd"/>
      <w:r>
        <w:rPr>
          <w:b/>
          <w:bCs/>
        </w:rPr>
        <w:t>)</w:t>
      </w:r>
      <w:r>
        <w:t xml:space="preserve"> to close the current session connection. As the number of VTY connections on the device is limited, close the SSH session after the script is executed.</w:t>
      </w:r>
    </w:p>
    <w:p w14:paraId="23BBD9BE" w14:textId="77777777" w:rsidR="004A47E0" w:rsidRPr="00E34090" w:rsidRDefault="004A47E0" w:rsidP="004A47E0">
      <w:pPr>
        <w:pStyle w:val="End"/>
      </w:pPr>
      <w:r>
        <w:t>----End</w:t>
      </w:r>
    </w:p>
    <w:p w14:paraId="789D0D8F" w14:textId="77777777" w:rsidR="004A47E0" w:rsidRPr="00770D57" w:rsidRDefault="004A47E0" w:rsidP="004A47E0">
      <w:pPr>
        <w:pStyle w:val="2"/>
      </w:pPr>
      <w:bookmarkStart w:id="51" w:name="_Toc42705677"/>
      <w:bookmarkStart w:id="52" w:name="_Toc46142750"/>
      <w:bookmarkStart w:id="53" w:name="_Toc47365049"/>
      <w:r w:rsidRPr="00770D57">
        <w:t>Paramiko SFTP File Transfer</w:t>
      </w:r>
      <w:bookmarkEnd w:id="51"/>
      <w:bookmarkEnd w:id="52"/>
      <w:bookmarkEnd w:id="53"/>
    </w:p>
    <w:p w14:paraId="3C1E285A" w14:textId="77777777" w:rsidR="004A47E0" w:rsidRPr="00E34090" w:rsidRDefault="004A47E0" w:rsidP="004A47E0">
      <w:r>
        <w:t>SSH File Transfer Protocol (SFTP) is a secure file transfer protocol based on SSH.</w:t>
      </w:r>
    </w:p>
    <w:p w14:paraId="6BFED2D8" w14:textId="06908AB6" w:rsidR="004A47E0" w:rsidRPr="00E34090" w:rsidRDefault="004A47E0" w:rsidP="004A47E0">
      <w:r>
        <w:t xml:space="preserve">This section uses RSA user authentication as an example to describe how to use </w:t>
      </w:r>
      <w:r>
        <w:rPr>
          <w:b/>
          <w:bCs/>
        </w:rPr>
        <w:t>Python Paramiko SFTP</w:t>
      </w:r>
      <w:r w:rsidR="002E3E2A">
        <w:t xml:space="preserve"> to upload and download files</w:t>
      </w:r>
    </w:p>
    <w:p w14:paraId="29EB939E" w14:textId="77777777" w:rsidR="004A47E0" w:rsidRPr="00770D57" w:rsidRDefault="004A47E0" w:rsidP="004A47E0">
      <w:pPr>
        <w:pStyle w:val="3"/>
      </w:pPr>
      <w:bookmarkStart w:id="54" w:name="_Toc42705678"/>
      <w:bookmarkStart w:id="55" w:name="_Toc46142751"/>
      <w:bookmarkStart w:id="56" w:name="_Toc47365050"/>
      <w:r w:rsidRPr="00770D57">
        <w:lastRenderedPageBreak/>
        <w:t>Configuration Roadmap</w:t>
      </w:r>
      <w:bookmarkEnd w:id="54"/>
      <w:bookmarkEnd w:id="55"/>
      <w:bookmarkEnd w:id="56"/>
    </w:p>
    <w:p w14:paraId="4D8AE4A5" w14:textId="77777777" w:rsidR="004A47E0" w:rsidRPr="00E34090" w:rsidRDefault="004A47E0" w:rsidP="004A47E0">
      <w:r>
        <w:t>Configure the SSH server.</w:t>
      </w:r>
    </w:p>
    <w:p w14:paraId="64727C62" w14:textId="77777777" w:rsidR="004A47E0" w:rsidRPr="00E34090" w:rsidRDefault="004A47E0" w:rsidP="004A47E0">
      <w:pPr>
        <w:pStyle w:val="ItemStep"/>
        <w:outlineLvl w:val="9"/>
      </w:pPr>
      <w:r>
        <w:t>Configure SFTP for the device. Specifically, configure the management IP address and enable SFTP on the device.</w:t>
      </w:r>
    </w:p>
    <w:p w14:paraId="171AB1C4" w14:textId="77777777" w:rsidR="004A47E0" w:rsidRPr="00E34090" w:rsidRDefault="004A47E0" w:rsidP="004A47E0">
      <w:pPr>
        <w:pStyle w:val="ItemStep"/>
        <w:outlineLvl w:val="9"/>
      </w:pPr>
      <w:r>
        <w:t>Configure users. Specifically, create an SSH user and configure service type, authentication mode, and SFTP path for the user.</w:t>
      </w:r>
    </w:p>
    <w:p w14:paraId="762270D6" w14:textId="77777777" w:rsidR="004A47E0" w:rsidRPr="00E34090" w:rsidRDefault="004A47E0" w:rsidP="004A47E0">
      <w:pPr>
        <w:pStyle w:val="ItemStep"/>
        <w:outlineLvl w:val="9"/>
      </w:pPr>
      <w:r>
        <w:t>Configure a public key. Specifically, add the public key generated by the client and allocate it to the user.</w:t>
      </w:r>
    </w:p>
    <w:p w14:paraId="224FAA45" w14:textId="77777777" w:rsidR="004A47E0" w:rsidRPr="00E34090" w:rsidRDefault="004A47E0" w:rsidP="004A47E0">
      <w:pPr>
        <w:pStyle w:val="ItemStep"/>
        <w:outlineLvl w:val="9"/>
      </w:pPr>
      <w:r>
        <w:t>Verify the result by checking the uploaded files.</w:t>
      </w:r>
    </w:p>
    <w:p w14:paraId="6543DB87" w14:textId="77777777" w:rsidR="004A47E0" w:rsidRPr="00E34090" w:rsidRDefault="004A47E0" w:rsidP="004A47E0">
      <w:r>
        <w:t>Configure the SSH client.</w:t>
      </w:r>
    </w:p>
    <w:p w14:paraId="7749A84D" w14:textId="77777777" w:rsidR="004A47E0" w:rsidRPr="00E34090" w:rsidRDefault="004A47E0" w:rsidP="00344488">
      <w:pPr>
        <w:pStyle w:val="ItemStep"/>
        <w:numPr>
          <w:ilvl w:val="6"/>
          <w:numId w:val="18"/>
        </w:numPr>
        <w:outlineLvl w:val="9"/>
      </w:pPr>
      <w:r>
        <w:t>Create a key pair. Specifically, generate a public key and a private key locally.</w:t>
      </w:r>
    </w:p>
    <w:p w14:paraId="5FCA7F24" w14:textId="77777777" w:rsidR="004A47E0" w:rsidRPr="00E34090" w:rsidRDefault="004A47E0" w:rsidP="004A47E0">
      <w:pPr>
        <w:pStyle w:val="ItemStep"/>
        <w:outlineLvl w:val="9"/>
      </w:pPr>
      <w:r>
        <w:t>Compile Python code.</w:t>
      </w:r>
    </w:p>
    <w:p w14:paraId="767C7AF1" w14:textId="77777777" w:rsidR="004A47E0" w:rsidRPr="00E34090" w:rsidRDefault="004A47E0" w:rsidP="004A47E0">
      <w:pPr>
        <w:pStyle w:val="ItemStep"/>
        <w:outlineLvl w:val="9"/>
      </w:pPr>
      <w:r>
        <w:t>Verify the result by checking the downloaded files.</w:t>
      </w:r>
    </w:p>
    <w:p w14:paraId="20855ADA" w14:textId="77777777" w:rsidR="004A47E0" w:rsidRPr="00770D57" w:rsidRDefault="004A47E0" w:rsidP="004A47E0">
      <w:pPr>
        <w:pStyle w:val="3"/>
      </w:pPr>
      <w:bookmarkStart w:id="57" w:name="_Toc42705679"/>
      <w:bookmarkStart w:id="58" w:name="_Toc46142752"/>
      <w:bookmarkStart w:id="59" w:name="_Toc47365051"/>
      <w:r w:rsidRPr="00770D57">
        <w:t>Configurations</w:t>
      </w:r>
      <w:bookmarkEnd w:id="57"/>
      <w:bookmarkEnd w:id="58"/>
      <w:bookmarkEnd w:id="59"/>
    </w:p>
    <w:p w14:paraId="36FB14DE" w14:textId="77777777" w:rsidR="004A47E0" w:rsidRPr="00E34090" w:rsidRDefault="004A47E0" w:rsidP="004A47E0">
      <w:r>
        <w:t>Before starting SFTP file transfer by running a Python script, you need to create an SFTP account and enable SFTP on the device.</w:t>
      </w:r>
    </w:p>
    <w:p w14:paraId="595C60EA" w14:textId="77777777" w:rsidR="004A47E0" w:rsidRPr="00E34090" w:rsidRDefault="004A47E0" w:rsidP="004A47E0">
      <w:pPr>
        <w:pStyle w:val="Step"/>
        <w:outlineLvl w:val="9"/>
      </w:pPr>
      <w:r>
        <w:t>Enable the SFTP server function.</w:t>
      </w:r>
    </w:p>
    <w:p w14:paraId="47FEC9CC" w14:textId="77777777" w:rsidR="004A47E0" w:rsidRPr="00E34090" w:rsidRDefault="004A47E0" w:rsidP="004A47E0">
      <w:pPr>
        <w:pStyle w:val="TerminalDisplay"/>
      </w:pPr>
      <w:r>
        <w:t>[SFTP Server] sftp server enable</w:t>
      </w:r>
    </w:p>
    <w:p w14:paraId="14907A51" w14:textId="77777777" w:rsidR="004A47E0" w:rsidRPr="00E34090" w:rsidRDefault="004A47E0" w:rsidP="004A47E0">
      <w:pPr>
        <w:pStyle w:val="Step"/>
        <w:outlineLvl w:val="9"/>
      </w:pPr>
      <w:r>
        <w:t xml:space="preserve">Create user </w:t>
      </w:r>
      <w:r>
        <w:rPr>
          <w:b/>
          <w:bCs/>
        </w:rPr>
        <w:t>python</w:t>
      </w:r>
      <w:r>
        <w:t xml:space="preserve"> and configure authentication type and service type for the user.</w:t>
      </w:r>
    </w:p>
    <w:p w14:paraId="05B13BCA" w14:textId="77777777" w:rsidR="004A47E0" w:rsidRPr="00E34090" w:rsidRDefault="004A47E0" w:rsidP="004A47E0">
      <w:pPr>
        <w:pStyle w:val="TerminalDisplay"/>
      </w:pPr>
      <w:r>
        <w:t>[SFTP Server] ssh user python</w:t>
      </w:r>
    </w:p>
    <w:p w14:paraId="7B4F56FF" w14:textId="77777777" w:rsidR="004A47E0" w:rsidRPr="00E34090" w:rsidRDefault="004A47E0" w:rsidP="004A47E0">
      <w:pPr>
        <w:pStyle w:val="TerminalDisplay"/>
      </w:pPr>
      <w:r>
        <w:t>[SFTP Server] ssh user python authentication-type rsa</w:t>
      </w:r>
    </w:p>
    <w:p w14:paraId="2DC971B2" w14:textId="77777777" w:rsidR="004A47E0" w:rsidRPr="00E34090" w:rsidRDefault="004A47E0" w:rsidP="004A47E0">
      <w:pPr>
        <w:pStyle w:val="TerminalDisplay"/>
      </w:pPr>
      <w:r>
        <w:t xml:space="preserve">[SFTP Server] ssh user python service-type sftp </w:t>
      </w:r>
    </w:p>
    <w:p w14:paraId="241B7349" w14:textId="77777777" w:rsidR="004A47E0" w:rsidRPr="00E34090" w:rsidRDefault="004A47E0" w:rsidP="004A47E0">
      <w:pPr>
        <w:pStyle w:val="TerminalDisplay"/>
      </w:pPr>
      <w:r>
        <w:t>[SFTP Server] ssh user python sftp-directory cfcard:</w:t>
      </w:r>
    </w:p>
    <w:p w14:paraId="4C228525" w14:textId="77777777" w:rsidR="004A47E0" w:rsidRPr="00E34090" w:rsidRDefault="004A47E0" w:rsidP="004A47E0">
      <w:pPr>
        <w:pStyle w:val="TerminalDisplay"/>
      </w:pPr>
      <w:r>
        <w:t>[SFTP Server] ssh authorization-type default root</w:t>
      </w:r>
    </w:p>
    <w:p w14:paraId="635ABD2C" w14:textId="77777777" w:rsidR="004A47E0" w:rsidRPr="00E34090" w:rsidRDefault="004A47E0" w:rsidP="004A47E0">
      <w:pPr>
        <w:pStyle w:val="Step"/>
        <w:outlineLvl w:val="9"/>
      </w:pPr>
      <w:r>
        <w:t xml:space="preserve">On the client, create an RSA key pair using </w:t>
      </w:r>
      <w:r>
        <w:rPr>
          <w:b/>
          <w:bCs/>
        </w:rPr>
        <w:t>Git Bash</w:t>
      </w:r>
      <w:r>
        <w:t xml:space="preserve"> and copy the public key.</w:t>
      </w:r>
    </w:p>
    <w:p w14:paraId="2B182DEF" w14:textId="77777777" w:rsidR="004A47E0" w:rsidRPr="00E34090" w:rsidRDefault="004A47E0" w:rsidP="004A47E0">
      <w:pPr>
        <w:pStyle w:val="TerminalDisplay"/>
      </w:pPr>
      <w:r>
        <w:t>exampleuser@exampleuser MINGW64 ~</w:t>
      </w:r>
    </w:p>
    <w:p w14:paraId="59A6E158" w14:textId="77777777" w:rsidR="004A47E0" w:rsidRPr="00E34090" w:rsidRDefault="004A47E0" w:rsidP="004A47E0">
      <w:pPr>
        <w:pStyle w:val="TerminalDisplay"/>
      </w:pPr>
      <w:r>
        <w:t>$ ssh-keygen -t rsa</w:t>
      </w:r>
    </w:p>
    <w:p w14:paraId="721FDDA8" w14:textId="77777777" w:rsidR="004A47E0" w:rsidRPr="00E34090" w:rsidRDefault="004A47E0" w:rsidP="004A47E0">
      <w:pPr>
        <w:pStyle w:val="TerminalDisplay"/>
      </w:pPr>
      <w:r>
        <w:t>Generating public/private rsa key pair.</w:t>
      </w:r>
    </w:p>
    <w:p w14:paraId="4B877D6D" w14:textId="77777777" w:rsidR="004A47E0" w:rsidRPr="00E34090" w:rsidRDefault="004A47E0" w:rsidP="004A47E0">
      <w:pPr>
        <w:pStyle w:val="TerminalDisplay"/>
      </w:pPr>
      <w:r>
        <w:t>Enter file in which to save the key (/c/Users/exampleuser/.ssh/id_rsa):</w:t>
      </w:r>
    </w:p>
    <w:p w14:paraId="27E3A121" w14:textId="77777777" w:rsidR="004A47E0" w:rsidRPr="00E34090" w:rsidRDefault="004A47E0" w:rsidP="004A47E0">
      <w:pPr>
        <w:pStyle w:val="TerminalDisplay"/>
      </w:pPr>
      <w:r>
        <w:t>Enter passphrase (empty for no passphrase):</w:t>
      </w:r>
    </w:p>
    <w:p w14:paraId="62A9435B" w14:textId="77777777" w:rsidR="004A47E0" w:rsidRPr="00E34090" w:rsidRDefault="004A47E0" w:rsidP="004A47E0">
      <w:pPr>
        <w:pStyle w:val="TerminalDisplay"/>
      </w:pPr>
      <w:r>
        <w:t>Enter same passphrase again:</w:t>
      </w:r>
    </w:p>
    <w:p w14:paraId="1289E822" w14:textId="77777777" w:rsidR="004A47E0" w:rsidRPr="00E34090" w:rsidRDefault="004A47E0" w:rsidP="004A47E0">
      <w:pPr>
        <w:pStyle w:val="TerminalDisplay"/>
      </w:pPr>
      <w:r>
        <w:t>Your identification has been saved in /c/Users/exampleuser/.ssh/id_rsa</w:t>
      </w:r>
    </w:p>
    <w:p w14:paraId="4F9B0D4F" w14:textId="77777777" w:rsidR="004A47E0" w:rsidRPr="00E34090" w:rsidRDefault="004A47E0" w:rsidP="004A47E0">
      <w:pPr>
        <w:pStyle w:val="TerminalDisplay"/>
      </w:pPr>
      <w:r>
        <w:t>Your public key has been saved in /c/Users/exampleuser/.ssh/id_rsa.pub</w:t>
      </w:r>
    </w:p>
    <w:p w14:paraId="0A5A68F1" w14:textId="77777777" w:rsidR="004A47E0" w:rsidRPr="00E34090" w:rsidRDefault="004A47E0" w:rsidP="004A47E0">
      <w:r>
        <w:t>Copy the displayed public key.</w:t>
      </w:r>
    </w:p>
    <w:p w14:paraId="4978A5D7" w14:textId="77777777" w:rsidR="004A47E0" w:rsidRPr="00E34090" w:rsidRDefault="004A47E0" w:rsidP="004A47E0">
      <w:pPr>
        <w:pStyle w:val="TerminalDisplay"/>
      </w:pPr>
      <w:r>
        <w:t>$ cat /c/Users/exampleuser/.ssh/id_rsa.pub</w:t>
      </w:r>
    </w:p>
    <w:p w14:paraId="347EFD1A" w14:textId="77777777" w:rsidR="004A47E0" w:rsidRPr="00E34090" w:rsidRDefault="004A47E0" w:rsidP="004A47E0">
      <w:pPr>
        <w:pStyle w:val="Step"/>
        <w:outlineLvl w:val="9"/>
      </w:pPr>
      <w:r>
        <w:t>Add the copied public key to the server and assign the public key to the user.</w:t>
      </w:r>
    </w:p>
    <w:p w14:paraId="06C099AD" w14:textId="77777777" w:rsidR="004A47E0" w:rsidRPr="00E34090" w:rsidRDefault="004A47E0" w:rsidP="004A47E0">
      <w:pPr>
        <w:pStyle w:val="TerminalDisplay"/>
      </w:pPr>
      <w:r>
        <w:t>[SFTP Server] rsa peer-public-key rsa01 encoding-type openssh</w:t>
      </w:r>
    </w:p>
    <w:p w14:paraId="25D44369" w14:textId="77777777" w:rsidR="004A47E0" w:rsidRPr="00E34090" w:rsidRDefault="004A47E0" w:rsidP="004A47E0">
      <w:pPr>
        <w:pStyle w:val="TerminalDisplay"/>
      </w:pPr>
      <w:r>
        <w:lastRenderedPageBreak/>
        <w:t>[SFTP Server-rsa-public-key] public-key-code begin</w:t>
      </w:r>
    </w:p>
    <w:p w14:paraId="5B2AEA82" w14:textId="77777777" w:rsidR="004A47E0" w:rsidRPr="00E34090" w:rsidRDefault="004A47E0" w:rsidP="004A47E0">
      <w:pPr>
        <w:pStyle w:val="TerminalDisplay"/>
      </w:pPr>
      <w:r>
        <w:t xml:space="preserve">[SFTP Server-rsa-public-key-rsa-key-code] ssh-rsa 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 </w:t>
      </w:r>
    </w:p>
    <w:p w14:paraId="1873757D" w14:textId="77777777" w:rsidR="004A47E0" w:rsidRPr="00E34090" w:rsidRDefault="004A47E0" w:rsidP="004A47E0">
      <w:pPr>
        <w:pStyle w:val="TerminalDisplay"/>
      </w:pPr>
      <w:r>
        <w:t>[SFTP Server-rsa-public-key-rsa-key-code] public-key-code end</w:t>
      </w:r>
    </w:p>
    <w:p w14:paraId="206F0458" w14:textId="77777777" w:rsidR="004A47E0" w:rsidRPr="00E34090" w:rsidRDefault="004A47E0" w:rsidP="004A47E0">
      <w:pPr>
        <w:pStyle w:val="TerminalDisplay"/>
      </w:pPr>
      <w:r>
        <w:t>[SFTP Server-key-code] peer-public-key end</w:t>
      </w:r>
    </w:p>
    <w:p w14:paraId="5E0665D4" w14:textId="77777777" w:rsidR="004A47E0" w:rsidRPr="00E34090" w:rsidRDefault="004A47E0" w:rsidP="004A47E0">
      <w:pPr>
        <w:pStyle w:val="TerminalDisplay"/>
      </w:pPr>
      <w:r>
        <w:t>[SFTP Server] ssh user python assign rsa-key rsa01</w:t>
      </w:r>
    </w:p>
    <w:p w14:paraId="367D6942" w14:textId="77777777" w:rsidR="004A47E0" w:rsidRDefault="004A47E0" w:rsidP="004A47E0">
      <w:pPr>
        <w:pStyle w:val="Step"/>
        <w:outlineLvl w:val="9"/>
      </w:pPr>
      <w:r>
        <w:t>The client compiles and runs Python code, and uses SFTP to upload files to and download files from the server.</w:t>
      </w:r>
    </w:p>
    <w:p w14:paraId="043BCA65" w14:textId="77777777" w:rsidR="004A47E0" w:rsidRPr="00E34090" w:rsidRDefault="004A47E0" w:rsidP="004A47E0">
      <w:pPr>
        <w:pStyle w:val="End"/>
      </w:pPr>
      <w:r>
        <w:t>----End</w:t>
      </w:r>
    </w:p>
    <w:p w14:paraId="04D027C3" w14:textId="77777777" w:rsidR="004A47E0" w:rsidRPr="00770D57" w:rsidRDefault="004A47E0" w:rsidP="004A47E0">
      <w:pPr>
        <w:pStyle w:val="3"/>
      </w:pPr>
      <w:bookmarkStart w:id="60" w:name="_Toc42705680"/>
      <w:bookmarkStart w:id="61" w:name="_Toc46142753"/>
      <w:bookmarkStart w:id="62" w:name="_Toc47365052"/>
      <w:r w:rsidRPr="00770D57">
        <w:t>Complete Code and Code Execution Result</w:t>
      </w:r>
      <w:bookmarkEnd w:id="60"/>
      <w:bookmarkEnd w:id="61"/>
      <w:bookmarkEnd w:id="62"/>
    </w:p>
    <w:p w14:paraId="4092179E" w14:textId="77777777" w:rsidR="004A47E0" w:rsidRPr="00E34090" w:rsidRDefault="004A47E0" w:rsidP="004A47E0">
      <w:r>
        <w:t>The Python script invokes the</w:t>
      </w:r>
      <w:r>
        <w:rPr>
          <w:b/>
          <w:bCs/>
        </w:rPr>
        <w:t xml:space="preserve"> Paramiko</w:t>
      </w:r>
      <w:r>
        <w:t xml:space="preserve"> module to log in to CE1, downloads the configuration file </w:t>
      </w:r>
      <w:r>
        <w:rPr>
          <w:b/>
          <w:bCs/>
        </w:rPr>
        <w:t>vrpcfg.cfg</w:t>
      </w:r>
      <w:r>
        <w:t>, and uploads the configuration file</w:t>
      </w:r>
      <w:r>
        <w:rPr>
          <w:b/>
          <w:bCs/>
        </w:rPr>
        <w:t xml:space="preserve"> test.cfg</w:t>
      </w:r>
      <w:r>
        <w:t>.</w:t>
      </w:r>
    </w:p>
    <w:p w14:paraId="3FA0CF95" w14:textId="77777777" w:rsidR="004A47E0" w:rsidRPr="00E34090" w:rsidRDefault="004A47E0" w:rsidP="004A47E0">
      <w:pPr>
        <w:pStyle w:val="Step"/>
        <w:outlineLvl w:val="9"/>
      </w:pPr>
      <w:r>
        <w:t>Complete code:</w:t>
      </w:r>
    </w:p>
    <w:p w14:paraId="1748500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import paramiko</w:t>
      </w:r>
    </w:p>
    <w:p w14:paraId="4C3338FE"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key=</w:t>
      </w:r>
      <w:proofErr w:type="gramEnd"/>
      <w:r>
        <w:t>paramiko.RSAKey.from_private_key_file(r'C:\Users\exampleuser\.ssh\id_rsa')</w:t>
      </w:r>
    </w:p>
    <w:p w14:paraId="641E4C4D" w14:textId="77777777" w:rsidR="004A47E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tran</w:t>
      </w:r>
      <w:proofErr w:type="gramEnd"/>
      <w:r>
        <w:t xml:space="preserve"> = paramiko.Transport(('192.168.56.100', 22)) </w:t>
      </w:r>
    </w:p>
    <w:p w14:paraId="7962129E"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tran.connect(</w:t>
      </w:r>
      <w:proofErr w:type="gramEnd"/>
      <w:r>
        <w:t>username=‘python’, pkey=key)</w:t>
      </w:r>
    </w:p>
    <w:p w14:paraId="42711FC6"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sftp</w:t>
      </w:r>
      <w:proofErr w:type="gramEnd"/>
      <w:r>
        <w:t xml:space="preserve"> = paramiko.SFTPClient.from_transport(tran) </w:t>
      </w:r>
    </w:p>
    <w:p w14:paraId="08DCC9D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local_path=r'C:\Users\exampleuser\.ssh\vrptest.cfg'</w:t>
      </w:r>
    </w:p>
    <w:p w14:paraId="19373D6E"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remote_path= '/vrpcfg.cfg'</w:t>
      </w:r>
    </w:p>
    <w:p w14:paraId="773C6B04"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sftp.get(</w:t>
      </w:r>
      <w:proofErr w:type="gramEnd"/>
      <w:r>
        <w:t xml:space="preserve">remote_path, local_path) </w:t>
      </w:r>
    </w:p>
    <w:p w14:paraId="63E2724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sftp.put(local_path,’/test.cfg’)</w:t>
      </w:r>
    </w:p>
    <w:p w14:paraId="014741DA" w14:textId="77777777" w:rsidR="004A47E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tran.close()</w:t>
      </w:r>
      <w:proofErr w:type="gramEnd"/>
    </w:p>
    <w:p w14:paraId="4613C403" w14:textId="77777777" w:rsidR="004D6D1A" w:rsidRPr="00E34090" w:rsidRDefault="004D6D1A" w:rsidP="004D6D1A"/>
    <w:p w14:paraId="79321E0A" w14:textId="175F823B" w:rsidR="004D6D1A" w:rsidRPr="004D6D1A" w:rsidRDefault="00F2153C" w:rsidP="004D6D1A">
      <w:pPr>
        <w:pStyle w:val="Step"/>
        <w:outlineLvl w:val="9"/>
      </w:pPr>
      <w:r>
        <w:t>Code execution</w:t>
      </w:r>
      <w:r w:rsidR="004A47E0">
        <w:t xml:space="preserve"> on the compiler:</w:t>
      </w:r>
      <w:r w:rsidR="004D6D1A">
        <w:rPr>
          <w:noProof/>
        </w:rPr>
        <w:t xml:space="preserve"> </w:t>
      </w:r>
      <w:r w:rsidR="004D6D1A">
        <w:rPr>
          <w:noProof/>
        </w:rPr>
        <w:drawing>
          <wp:inline distT="0" distB="0" distL="0" distR="0" wp14:anchorId="0347B7F4" wp14:editId="261BE109">
            <wp:extent cx="4980709" cy="1354852"/>
            <wp:effectExtent l="19050" t="19050" r="10795" b="1714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034684" cy="1369534"/>
                    </a:xfrm>
                    <a:prstGeom prst="rect">
                      <a:avLst/>
                    </a:prstGeom>
                    <a:ln>
                      <a:solidFill>
                        <a:schemeClr val="bg1">
                          <a:lumMod val="95000"/>
                        </a:schemeClr>
                      </a:solidFill>
                    </a:ln>
                  </pic:spPr>
                </pic:pic>
              </a:graphicData>
            </a:graphic>
          </wp:inline>
        </w:drawing>
      </w:r>
    </w:p>
    <w:p w14:paraId="46F59165" w14:textId="77777777" w:rsidR="004A47E0" w:rsidRPr="0083408F" w:rsidRDefault="004A47E0" w:rsidP="004A47E0"/>
    <w:p w14:paraId="55D7BC56" w14:textId="39CD5923" w:rsidR="004A47E0" w:rsidRPr="00E34090" w:rsidRDefault="00F2153C" w:rsidP="004A47E0">
      <w:pPr>
        <w:pStyle w:val="Step"/>
        <w:outlineLvl w:val="9"/>
      </w:pPr>
      <w:r>
        <w:t>Result verification:</w:t>
      </w:r>
    </w:p>
    <w:p w14:paraId="5061179E" w14:textId="77777777" w:rsidR="004A47E0" w:rsidRPr="00E34090" w:rsidRDefault="004A47E0" w:rsidP="004A47E0">
      <w:r>
        <w:t xml:space="preserve">Get the downloaded file </w:t>
      </w:r>
      <w:r>
        <w:rPr>
          <w:b/>
          <w:bCs/>
        </w:rPr>
        <w:t>vrptest.cfg</w:t>
      </w:r>
      <w:r>
        <w:t xml:space="preserve"> from the specified local path (</w:t>
      </w:r>
      <w:r>
        <w:rPr>
          <w:b/>
          <w:bCs/>
        </w:rPr>
        <w:t>C:\Users\exampleuser\.ssh\vrptest.cfg</w:t>
      </w:r>
      <w:r>
        <w:t xml:space="preserve"> in this example) on the client. </w:t>
      </w:r>
    </w:p>
    <w:p w14:paraId="37D3E336" w14:textId="3831B2ED" w:rsidR="004A47E0" w:rsidRDefault="00855E61" w:rsidP="00344488">
      <w:pPr>
        <w:pStyle w:val="Figure"/>
      </w:pPr>
      <w:r w:rsidRPr="00CB3C70">
        <w:rPr>
          <w:noProof/>
        </w:rPr>
        <w:lastRenderedPageBreak/>
        <w:drawing>
          <wp:inline distT="0" distB="0" distL="0" distR="0" wp14:anchorId="3C710C15" wp14:editId="33A8321B">
            <wp:extent cx="5033176" cy="189761"/>
            <wp:effectExtent l="19050" t="19050" r="0" b="20320"/>
            <wp:docPr id="2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124355" cy="193199"/>
                    </a:xfrm>
                    <a:prstGeom prst="rect">
                      <a:avLst/>
                    </a:prstGeom>
                    <a:noFill/>
                    <a:ln w="9525" cmpd="sng">
                      <a:solidFill>
                        <a:srgbClr val="D9D9D9"/>
                      </a:solidFill>
                      <a:miter lim="800000"/>
                      <a:headEnd/>
                      <a:tailEnd/>
                    </a:ln>
                    <a:effectLst/>
                  </pic:spPr>
                </pic:pic>
              </a:graphicData>
            </a:graphic>
          </wp:inline>
        </w:drawing>
      </w:r>
    </w:p>
    <w:p w14:paraId="56C06E26" w14:textId="77777777" w:rsidR="004A47E0" w:rsidRPr="0083408F" w:rsidRDefault="004A47E0" w:rsidP="00344488"/>
    <w:p w14:paraId="2F4E9859" w14:textId="77777777" w:rsidR="004A47E0" w:rsidRPr="00E34090" w:rsidRDefault="004A47E0" w:rsidP="004A47E0">
      <w:r>
        <w:t xml:space="preserve">Run the </w:t>
      </w:r>
      <w:r>
        <w:rPr>
          <w:b/>
          <w:bCs/>
        </w:rPr>
        <w:t>dir</w:t>
      </w:r>
      <w:r>
        <w:t xml:space="preserve"> command on the server. The</w:t>
      </w:r>
      <w:r>
        <w:rPr>
          <w:b/>
          <w:bCs/>
        </w:rPr>
        <w:t xml:space="preserve"> test.cfg</w:t>
      </w:r>
      <w:r>
        <w:t xml:space="preserve"> file has been uploaded.</w:t>
      </w:r>
    </w:p>
    <w:p w14:paraId="7537616D" w14:textId="41371203" w:rsidR="004A47E0" w:rsidRDefault="00855E61" w:rsidP="004A47E0">
      <w:pPr>
        <w:pStyle w:val="Figure"/>
      </w:pPr>
      <w:r w:rsidRPr="00CB3C70">
        <w:rPr>
          <w:noProof/>
        </w:rPr>
        <w:drawing>
          <wp:inline distT="0" distB="0" distL="0" distR="0" wp14:anchorId="4B89A4C8" wp14:editId="27F370B2">
            <wp:extent cx="4314825" cy="2066925"/>
            <wp:effectExtent l="19050" t="19050" r="28575" b="28575"/>
            <wp:docPr id="2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314825" cy="2066925"/>
                    </a:xfrm>
                    <a:prstGeom prst="rect">
                      <a:avLst/>
                    </a:prstGeom>
                    <a:noFill/>
                    <a:ln w="9525" cmpd="sng">
                      <a:solidFill>
                        <a:srgbClr val="D9D9D9"/>
                      </a:solidFill>
                      <a:miter lim="800000"/>
                      <a:headEnd/>
                      <a:tailEnd/>
                    </a:ln>
                    <a:effectLst/>
                  </pic:spPr>
                </pic:pic>
              </a:graphicData>
            </a:graphic>
          </wp:inline>
        </w:drawing>
      </w:r>
    </w:p>
    <w:p w14:paraId="68A17D4B" w14:textId="77777777" w:rsidR="004A47E0" w:rsidRDefault="004A47E0" w:rsidP="004A47E0"/>
    <w:p w14:paraId="16509944" w14:textId="77777777" w:rsidR="004A47E0" w:rsidRPr="0083408F" w:rsidRDefault="004A47E0" w:rsidP="004A47E0">
      <w:pPr>
        <w:pStyle w:val="End"/>
      </w:pPr>
      <w:r>
        <w:t>----End</w:t>
      </w:r>
    </w:p>
    <w:p w14:paraId="2D147236" w14:textId="75DE3BF2" w:rsidR="004A47E0" w:rsidRPr="00770D57" w:rsidRDefault="00357EB6" w:rsidP="004A47E0">
      <w:pPr>
        <w:pStyle w:val="3"/>
      </w:pPr>
      <w:bookmarkStart w:id="63" w:name="_Toc42705681"/>
      <w:bookmarkStart w:id="64" w:name="_Toc46142754"/>
      <w:bookmarkStart w:id="65" w:name="_Toc47365053"/>
      <w:r>
        <w:t xml:space="preserve">Code </w:t>
      </w:r>
      <w:r w:rsidR="00B2474F">
        <w:t>Explaination</w:t>
      </w:r>
      <w:bookmarkEnd w:id="63"/>
      <w:bookmarkEnd w:id="64"/>
      <w:bookmarkEnd w:id="65"/>
    </w:p>
    <w:p w14:paraId="046E576A" w14:textId="77777777" w:rsidR="004A47E0" w:rsidRPr="00E34090" w:rsidRDefault="004A47E0" w:rsidP="004A47E0">
      <w:pPr>
        <w:pStyle w:val="Step"/>
        <w:outlineLvl w:val="9"/>
      </w:pPr>
      <w:r>
        <w:t>Import the module.</w:t>
      </w:r>
    </w:p>
    <w:p w14:paraId="181C302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import paramiko</w:t>
      </w:r>
    </w:p>
    <w:p w14:paraId="0C7066A5" w14:textId="77777777" w:rsidR="004A47E0" w:rsidRPr="00E34090" w:rsidRDefault="004A47E0" w:rsidP="004A47E0">
      <w:r>
        <w:t xml:space="preserve">Import the </w:t>
      </w:r>
      <w:r>
        <w:rPr>
          <w:b/>
          <w:bCs/>
        </w:rPr>
        <w:t>paramiko</w:t>
      </w:r>
      <w:r>
        <w:t xml:space="preserve"> module to be used in the code segment. If the module has not been installed, run the</w:t>
      </w:r>
      <w:r>
        <w:rPr>
          <w:b/>
          <w:bCs/>
        </w:rPr>
        <w:t xml:space="preserve"> pip install paramiko</w:t>
      </w:r>
      <w:r>
        <w:t xml:space="preserve"> command to install it.</w:t>
      </w:r>
    </w:p>
    <w:p w14:paraId="4F1E81EF" w14:textId="77777777" w:rsidR="004A47E0" w:rsidRPr="00E34090" w:rsidRDefault="004A47E0" w:rsidP="004A47E0">
      <w:r>
        <w:t xml:space="preserve">SFTP involves the </w:t>
      </w:r>
      <w:r>
        <w:rPr>
          <w:b/>
          <w:bCs/>
        </w:rPr>
        <w:t>Transport</w:t>
      </w:r>
      <w:r>
        <w:t xml:space="preserve">, </w:t>
      </w:r>
      <w:r>
        <w:rPr>
          <w:b/>
          <w:bCs/>
        </w:rPr>
        <w:t>Key Handling</w:t>
      </w:r>
      <w:r>
        <w:t xml:space="preserve">, and </w:t>
      </w:r>
      <w:r>
        <w:rPr>
          <w:b/>
          <w:bCs/>
        </w:rPr>
        <w:t>SFTPClient</w:t>
      </w:r>
      <w:r>
        <w:t xml:space="preserve"> classes and their methods.</w:t>
      </w:r>
    </w:p>
    <w:p w14:paraId="606B9E4A" w14:textId="77777777" w:rsidR="004A47E0" w:rsidRPr="00E34090" w:rsidRDefault="004A47E0" w:rsidP="004A47E0">
      <w:r>
        <w:t xml:space="preserve">The </w:t>
      </w:r>
      <w:r>
        <w:rPr>
          <w:b/>
          <w:bCs/>
        </w:rPr>
        <w:t>Transport</w:t>
      </w:r>
      <w:r>
        <w:t xml:space="preserve"> class instantiates session channels and establishes session connections.</w:t>
      </w:r>
    </w:p>
    <w:p w14:paraId="1BA46F60" w14:textId="77777777" w:rsidR="004A47E0" w:rsidRPr="00E34090" w:rsidRDefault="004A47E0" w:rsidP="004A47E0">
      <w:r>
        <w:t>The</w:t>
      </w:r>
      <w:r>
        <w:rPr>
          <w:b/>
          <w:bCs/>
        </w:rPr>
        <w:t xml:space="preserve"> Key handling</w:t>
      </w:r>
      <w:r>
        <w:t xml:space="preserve"> class instantiates key objects.</w:t>
      </w:r>
    </w:p>
    <w:p w14:paraId="0E517E56" w14:textId="022F54D9" w:rsidR="004A47E0" w:rsidRPr="00E34090" w:rsidRDefault="004A47E0" w:rsidP="004A47E0">
      <w:r>
        <w:t xml:space="preserve">The </w:t>
      </w:r>
      <w:r>
        <w:rPr>
          <w:b/>
          <w:bCs/>
        </w:rPr>
        <w:t>SFTPClient</w:t>
      </w:r>
      <w:r>
        <w:t xml:space="preserve"> class creates an SFTP session connection and perform</w:t>
      </w:r>
      <w:r w:rsidR="001E589E">
        <w:t>s</w:t>
      </w:r>
      <w:r>
        <w:t xml:space="preserve"> remote file operations.</w:t>
      </w:r>
    </w:p>
    <w:p w14:paraId="67684F27" w14:textId="77777777" w:rsidR="004A47E0" w:rsidRPr="00E34090" w:rsidRDefault="004A47E0" w:rsidP="004A47E0">
      <w:pPr>
        <w:pStyle w:val="Step"/>
        <w:outlineLvl w:val="9"/>
      </w:pPr>
      <w:r>
        <w:t>Create an RSA key object.</w:t>
      </w:r>
    </w:p>
    <w:p w14:paraId="27B187ED" w14:textId="77777777" w:rsidR="004A47E0" w:rsidRPr="00E34090" w:rsidRDefault="004A47E0" w:rsidP="004A47E0">
      <w:r>
        <w:t>Read the local RSA private key file on the client and assign a value to the key.</w:t>
      </w:r>
    </w:p>
    <w:p w14:paraId="60B8532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key=</w:t>
      </w:r>
      <w:proofErr w:type="gramEnd"/>
      <w:r>
        <w:t>paramiko.RSAKey.from_private_key_file(r'C:\Users\exampleuser\.ssh\id_rsa')</w:t>
      </w:r>
    </w:p>
    <w:p w14:paraId="1A5A167F" w14:textId="77777777" w:rsidR="004A47E0" w:rsidRPr="00E34090" w:rsidRDefault="004A47E0" w:rsidP="004A47E0">
      <w:pPr>
        <w:pStyle w:val="Step"/>
        <w:outlineLvl w:val="9"/>
      </w:pPr>
      <w:r>
        <w:t>Instantiate a session channel. The destination SSH server IP address is 192.168.56.100 and the port number is 22.</w:t>
      </w:r>
    </w:p>
    <w:p w14:paraId="0D1DC32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tran</w:t>
      </w:r>
      <w:proofErr w:type="gramEnd"/>
      <w:r>
        <w:t xml:space="preserve"> = paramiko.Transport(('192.168.56.100', 22))</w:t>
      </w:r>
    </w:p>
    <w:p w14:paraId="49D39D48" w14:textId="77777777" w:rsidR="004A47E0" w:rsidRPr="00E34090" w:rsidRDefault="004A47E0" w:rsidP="004A47E0">
      <w:pPr>
        <w:pStyle w:val="Step"/>
        <w:outlineLvl w:val="9"/>
      </w:pPr>
      <w:r>
        <w:lastRenderedPageBreak/>
        <w:t xml:space="preserve">Set up an SSH session connection. Set the user name to </w:t>
      </w:r>
      <w:r>
        <w:rPr>
          <w:b/>
          <w:bCs/>
        </w:rPr>
        <w:t>python</w:t>
      </w:r>
      <w:r>
        <w:t xml:space="preserve">, use </w:t>
      </w:r>
      <w:r>
        <w:rPr>
          <w:b/>
          <w:bCs/>
        </w:rPr>
        <w:t>pkey</w:t>
      </w:r>
      <w:r>
        <w:t xml:space="preserve"> to specify a key object, and use the key for user authentication.</w:t>
      </w:r>
    </w:p>
    <w:p w14:paraId="5645BA4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tran.connect(</w:t>
      </w:r>
      <w:proofErr w:type="gramEnd"/>
      <w:r>
        <w:t>username=‘python’, pkey=key)</w:t>
      </w:r>
    </w:p>
    <w:p w14:paraId="4C074D6B" w14:textId="77777777" w:rsidR="004A47E0" w:rsidRPr="00E34090" w:rsidRDefault="004A47E0" w:rsidP="004A47E0">
      <w:pPr>
        <w:pStyle w:val="Step"/>
        <w:outlineLvl w:val="9"/>
      </w:pPr>
      <w:r>
        <w:t xml:space="preserve">Create an SFTP channel based on the opened session connection and assign a value to </w:t>
      </w:r>
      <w:r w:rsidRPr="00C71085">
        <w:rPr>
          <w:b/>
        </w:rPr>
        <w:t>sftp</w:t>
      </w:r>
      <w:r>
        <w:t>.</w:t>
      </w:r>
    </w:p>
    <w:p w14:paraId="4F31DABC"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sftp</w:t>
      </w:r>
      <w:proofErr w:type="gramEnd"/>
      <w:r>
        <w:t xml:space="preserve"> = paramiko.SFTPClient.from_transport(tran)</w:t>
      </w:r>
    </w:p>
    <w:p w14:paraId="46A14878" w14:textId="77777777" w:rsidR="004A47E0" w:rsidRPr="00E34090" w:rsidRDefault="004A47E0" w:rsidP="004A47E0">
      <w:pPr>
        <w:pStyle w:val="Step"/>
        <w:outlineLvl w:val="9"/>
      </w:pPr>
      <w:r>
        <w:t>Set the local path and remote path</w:t>
      </w:r>
    </w:p>
    <w:p w14:paraId="34660C3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local_path=r'C:\Users\exampleuser\.ssh\vrptest.cfg'</w:t>
      </w:r>
    </w:p>
    <w:p w14:paraId="49EEA385" w14:textId="77777777" w:rsidR="004A47E0" w:rsidRDefault="004A47E0" w:rsidP="004A47E0">
      <w:pPr>
        <w:pStyle w:val="TerminalDisplay"/>
        <w:pBdr>
          <w:top w:val="dashed" w:sz="4" w:space="1" w:color="auto"/>
          <w:left w:val="dashed" w:sz="4" w:space="4" w:color="auto"/>
          <w:bottom w:val="dashed" w:sz="4" w:space="1" w:color="auto"/>
          <w:right w:val="dashed" w:sz="4" w:space="4" w:color="auto"/>
        </w:pBdr>
      </w:pPr>
      <w:r>
        <w:t>remote_path='/vrpcfg.cfg'</w:t>
      </w:r>
    </w:p>
    <w:p w14:paraId="6303F87C" w14:textId="77777777" w:rsidR="004A47E0" w:rsidRPr="00E34090" w:rsidRDefault="004A47E0" w:rsidP="004A47E0">
      <w:r>
        <w:t xml:space="preserve">Rename the </w:t>
      </w:r>
      <w:r>
        <w:rPr>
          <w:b/>
          <w:bCs/>
        </w:rPr>
        <w:t>vrpcfg.cfg</w:t>
      </w:r>
      <w:r>
        <w:t xml:space="preserve"> file </w:t>
      </w:r>
      <w:r>
        <w:rPr>
          <w:b/>
          <w:bCs/>
        </w:rPr>
        <w:t>vrptest.cfg</w:t>
      </w:r>
      <w:r>
        <w:t>.</w:t>
      </w:r>
    </w:p>
    <w:p w14:paraId="2A609EB7" w14:textId="77777777" w:rsidR="004A47E0" w:rsidRPr="00E34090" w:rsidRDefault="004A47E0" w:rsidP="004A47E0">
      <w:pPr>
        <w:pStyle w:val="Step"/>
        <w:outlineLvl w:val="9"/>
      </w:pPr>
      <w:r>
        <w:t>Download the file.</w:t>
      </w:r>
    </w:p>
    <w:p w14:paraId="57B59B03"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sftp.get(</w:t>
      </w:r>
      <w:proofErr w:type="gramEnd"/>
      <w:r>
        <w:t>remote_path, local_path)</w:t>
      </w:r>
    </w:p>
    <w:p w14:paraId="6D089555" w14:textId="77777777" w:rsidR="004A47E0" w:rsidRDefault="004A47E0" w:rsidP="004A47E0">
      <w:pPr>
        <w:pStyle w:val="Step"/>
        <w:outlineLvl w:val="9"/>
      </w:pPr>
      <w:r>
        <w:t>Upload the file.</w:t>
      </w:r>
    </w:p>
    <w:p w14:paraId="7D55D683"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sftp.put(local_path,’/test.cfg’)</w:t>
      </w:r>
    </w:p>
    <w:p w14:paraId="61134A83" w14:textId="77777777" w:rsidR="004A47E0" w:rsidRPr="00E34090" w:rsidRDefault="004A47E0" w:rsidP="004A47E0">
      <w:pPr>
        <w:pStyle w:val="Step"/>
        <w:outlineLvl w:val="9"/>
      </w:pPr>
      <w:r>
        <w:t>Close the session connection.</w:t>
      </w:r>
    </w:p>
    <w:p w14:paraId="3C1E6539" w14:textId="77777777" w:rsidR="004A47E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tran.close()</w:t>
      </w:r>
      <w:proofErr w:type="gramEnd"/>
    </w:p>
    <w:p w14:paraId="751E092E" w14:textId="77777777" w:rsidR="004A47E0" w:rsidRPr="00E34090" w:rsidRDefault="004A47E0" w:rsidP="004A47E0">
      <w:pPr>
        <w:pStyle w:val="End"/>
      </w:pPr>
      <w:r>
        <w:t>----End</w:t>
      </w:r>
    </w:p>
    <w:p w14:paraId="1C5322DF" w14:textId="77777777" w:rsidR="004A47E0" w:rsidRPr="00770D57" w:rsidRDefault="004A47E0" w:rsidP="004A47E0">
      <w:pPr>
        <w:pStyle w:val="2"/>
      </w:pPr>
      <w:bookmarkStart w:id="66" w:name="_Toc466755591"/>
      <w:bookmarkStart w:id="67" w:name="_Toc7361480"/>
      <w:bookmarkStart w:id="68" w:name="_Toc42705682"/>
      <w:bookmarkStart w:id="69" w:name="_Toc46142755"/>
      <w:bookmarkStart w:id="70" w:name="_Toc47365054"/>
      <w:r w:rsidRPr="00770D57">
        <w:t>Quiz</w:t>
      </w:r>
      <w:bookmarkEnd w:id="66"/>
      <w:bookmarkEnd w:id="67"/>
      <w:bookmarkEnd w:id="68"/>
      <w:bookmarkEnd w:id="69"/>
      <w:bookmarkEnd w:id="70"/>
    </w:p>
    <w:p w14:paraId="3C6D93E9" w14:textId="19A648DF" w:rsidR="004A47E0" w:rsidRPr="00E34090" w:rsidRDefault="004A47E0" w:rsidP="004A47E0">
      <w:r>
        <w:t xml:space="preserve">How to use SSH to log in to multiple devices and view </w:t>
      </w:r>
      <w:r w:rsidR="000B2F7C">
        <w:t xml:space="preserve">their </w:t>
      </w:r>
      <w:r>
        <w:t>configurations?</w:t>
      </w:r>
    </w:p>
    <w:p w14:paraId="52D035BF" w14:textId="77777777" w:rsidR="004A47E0" w:rsidRDefault="004A47E0" w:rsidP="004A47E0"/>
    <w:p w14:paraId="18AAD401" w14:textId="77777777" w:rsidR="004A47E0" w:rsidRDefault="004A47E0" w:rsidP="004A47E0">
      <w:pPr>
        <w:sectPr w:rsidR="004A47E0" w:rsidSect="00CC7FF6">
          <w:pgSz w:w="11907" w:h="16840" w:code="9"/>
          <w:pgMar w:top="1701" w:right="1134" w:bottom="1701" w:left="1134" w:header="567" w:footer="567" w:gutter="0"/>
          <w:cols w:space="425"/>
          <w:docGrid w:linePitch="312"/>
        </w:sectPr>
      </w:pPr>
    </w:p>
    <w:p w14:paraId="6C93E840" w14:textId="72CE5289" w:rsidR="004A47E0" w:rsidRPr="00770D57" w:rsidRDefault="004A47E0" w:rsidP="004A47E0">
      <w:pPr>
        <w:pStyle w:val="1"/>
      </w:pPr>
      <w:bookmarkStart w:id="71" w:name="_Toc42705683"/>
      <w:bookmarkStart w:id="72" w:name="_Toc46142756"/>
      <w:bookmarkStart w:id="73" w:name="_Toc47365055"/>
      <w:r w:rsidRPr="00770D57">
        <w:lastRenderedPageBreak/>
        <w:t>SNMP Experiment</w:t>
      </w:r>
      <w:bookmarkEnd w:id="71"/>
      <w:bookmarkEnd w:id="72"/>
      <w:bookmarkEnd w:id="73"/>
    </w:p>
    <w:p w14:paraId="0141E0CE" w14:textId="77777777" w:rsidR="004A47E0" w:rsidRPr="00770D57" w:rsidRDefault="004A47E0" w:rsidP="004A47E0">
      <w:pPr>
        <w:pStyle w:val="2"/>
      </w:pPr>
      <w:bookmarkStart w:id="74" w:name="_Toc42705684"/>
      <w:bookmarkStart w:id="75" w:name="_Toc46142757"/>
      <w:bookmarkStart w:id="76" w:name="_Toc47365056"/>
      <w:r w:rsidRPr="00770D57">
        <w:t>Background</w:t>
      </w:r>
      <w:bookmarkEnd w:id="74"/>
      <w:bookmarkEnd w:id="75"/>
      <w:bookmarkEnd w:id="76"/>
    </w:p>
    <w:p w14:paraId="5759F48F" w14:textId="35252630" w:rsidR="004A47E0" w:rsidRPr="00E34090" w:rsidRDefault="004A47E0" w:rsidP="004A47E0">
      <w:r>
        <w:t xml:space="preserve">A company deploys a CE12800 switch whose management IP address is 192.168.56.100/24. You can remotely log in to the switch using SSH. An SNMP configuration script, </w:t>
      </w:r>
      <w:r>
        <w:rPr>
          <w:b/>
          <w:bCs/>
        </w:rPr>
        <w:t>snmp.txt</w:t>
      </w:r>
      <w:r>
        <w:t>, is available. You will compile an automation script to configure SNMP and then collect SNMP information</w:t>
      </w:r>
      <w:r w:rsidR="004C7717">
        <w:t xml:space="preserve"> of the device</w:t>
      </w:r>
      <w:r>
        <w:t>.</w:t>
      </w:r>
    </w:p>
    <w:p w14:paraId="3107F4DB" w14:textId="77777777" w:rsidR="004A47E0" w:rsidRPr="00770D57" w:rsidRDefault="004A47E0" w:rsidP="004A47E0">
      <w:pPr>
        <w:pStyle w:val="3"/>
      </w:pPr>
      <w:bookmarkStart w:id="77" w:name="_Toc42705685"/>
      <w:bookmarkStart w:id="78" w:name="_Toc46142758"/>
      <w:bookmarkStart w:id="79" w:name="_Toc47365057"/>
      <w:r w:rsidRPr="00770D57">
        <w:t>Objectives</w:t>
      </w:r>
      <w:bookmarkEnd w:id="77"/>
      <w:bookmarkEnd w:id="78"/>
      <w:bookmarkEnd w:id="79"/>
    </w:p>
    <w:p w14:paraId="194951DF" w14:textId="77777777" w:rsidR="004A47E0" w:rsidRPr="00E34090" w:rsidRDefault="004A47E0" w:rsidP="004A47E0">
      <w:pPr>
        <w:pStyle w:val="ItemList"/>
      </w:pPr>
      <w:r>
        <w:t xml:space="preserve">Master the method of using </w:t>
      </w:r>
      <w:r w:rsidRPr="0080224C">
        <w:rPr>
          <w:b/>
        </w:rPr>
        <w:t>open</w:t>
      </w:r>
      <w:r>
        <w:t xml:space="preserve"> to read and write files.</w:t>
      </w:r>
    </w:p>
    <w:p w14:paraId="2CD6A976" w14:textId="77777777" w:rsidR="004A47E0" w:rsidRPr="00E34090" w:rsidRDefault="004A47E0" w:rsidP="004A47E0">
      <w:pPr>
        <w:pStyle w:val="ItemList"/>
      </w:pPr>
      <w:r>
        <w:t xml:space="preserve">Master the common methods of using the </w:t>
      </w:r>
      <w:r w:rsidRPr="0080224C">
        <w:rPr>
          <w:b/>
        </w:rPr>
        <w:t>paramiko</w:t>
      </w:r>
      <w:r>
        <w:t xml:space="preserve"> module as the SSH client.</w:t>
      </w:r>
    </w:p>
    <w:p w14:paraId="422FD85A" w14:textId="77777777" w:rsidR="004A47E0" w:rsidRPr="00E34090" w:rsidRDefault="004A47E0" w:rsidP="004A47E0">
      <w:pPr>
        <w:pStyle w:val="ItemList"/>
      </w:pPr>
      <w:r>
        <w:t xml:space="preserve">Master the method of using </w:t>
      </w:r>
      <w:r w:rsidRPr="0080224C">
        <w:rPr>
          <w:b/>
        </w:rPr>
        <w:t>pysnmp</w:t>
      </w:r>
      <w:r>
        <w:t xml:space="preserve"> to collect SNMP information of devices.</w:t>
      </w:r>
    </w:p>
    <w:p w14:paraId="408BCF49" w14:textId="77777777" w:rsidR="004A47E0" w:rsidRPr="00770D57" w:rsidRDefault="004A47E0" w:rsidP="004A47E0">
      <w:pPr>
        <w:pStyle w:val="3"/>
      </w:pPr>
      <w:bookmarkStart w:id="80" w:name="_Toc42705686"/>
      <w:bookmarkStart w:id="81" w:name="_Toc46142759"/>
      <w:bookmarkStart w:id="82" w:name="_Toc47365058"/>
      <w:r w:rsidRPr="00770D57">
        <w:t>Environment Preparations</w:t>
      </w:r>
      <w:bookmarkEnd w:id="80"/>
      <w:bookmarkEnd w:id="81"/>
      <w:bookmarkEnd w:id="82"/>
    </w:p>
    <w:p w14:paraId="4F0BFE59" w14:textId="2FECBB61" w:rsidR="004A47E0" w:rsidRPr="0083408F" w:rsidRDefault="00E50380" w:rsidP="004A47E0">
      <w:r>
        <w:rPr>
          <w:noProof/>
        </w:rPr>
        <w:drawing>
          <wp:inline distT="0" distB="0" distL="0" distR="0" wp14:anchorId="27DD5394" wp14:editId="70DC1859">
            <wp:extent cx="4317558" cy="1288297"/>
            <wp:effectExtent l="0" t="0" r="6985" b="7620"/>
            <wp:docPr id="31" name="图片 31" descr="C:\Users\z00275369\AppData\Roaming\eSpace_Desktop\UserData\z00275369\imagefiles\1726BB5D-5BDA-4DBD-8D94-7FDD9A40320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26BB5D-5BDA-4DBD-8D94-7FDD9A40320B" descr="C:\Users\z00275369\AppData\Roaming\eSpace_Desktop\UserData\z00275369\imagefiles\1726BB5D-5BDA-4DBD-8D94-7FDD9A40320B.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416017" cy="1317676"/>
                    </a:xfrm>
                    <a:prstGeom prst="rect">
                      <a:avLst/>
                    </a:prstGeom>
                    <a:noFill/>
                    <a:ln>
                      <a:noFill/>
                    </a:ln>
                  </pic:spPr>
                </pic:pic>
              </a:graphicData>
            </a:graphic>
          </wp:inline>
        </w:drawing>
      </w:r>
    </w:p>
    <w:p w14:paraId="1A296E4E" w14:textId="77777777" w:rsidR="004A47E0" w:rsidRDefault="004A47E0" w:rsidP="004A47E0">
      <w:r>
        <w:t>In this experiment, you need to prepare a network device that communicates with the Python compilation environment at Layer 3.</w:t>
      </w:r>
    </w:p>
    <w:p w14:paraId="4279753C" w14:textId="77777777" w:rsidR="004A47E0" w:rsidRPr="00E34090" w:rsidRDefault="004A47E0" w:rsidP="004A47E0">
      <w:pPr>
        <w:pStyle w:val="ItemStep"/>
        <w:outlineLvl w:val="9"/>
      </w:pPr>
      <w:r>
        <w:t>Configure the CE12800 switch.</w:t>
      </w:r>
    </w:p>
    <w:p w14:paraId="489362E7" w14:textId="77777777" w:rsidR="004A47E0" w:rsidRPr="00E34090" w:rsidRDefault="004A47E0" w:rsidP="004A47E0">
      <w:pPr>
        <w:pStyle w:val="ItemlistTextTD"/>
      </w:pPr>
      <w:r>
        <w:t xml:space="preserve">&lt;HUAWEI&gt;system-view immediately </w:t>
      </w:r>
    </w:p>
    <w:p w14:paraId="5946052B" w14:textId="77777777" w:rsidR="004A47E0" w:rsidRPr="00E34090" w:rsidRDefault="004A47E0" w:rsidP="004A47E0">
      <w:pPr>
        <w:pStyle w:val="ItemlistTextTD"/>
      </w:pPr>
      <w:r>
        <w:t>Enter system view, return user view with return command.</w:t>
      </w:r>
    </w:p>
    <w:p w14:paraId="6E4126DF" w14:textId="77777777" w:rsidR="004A47E0" w:rsidRPr="00E34090" w:rsidRDefault="004A47E0" w:rsidP="004A47E0">
      <w:pPr>
        <w:pStyle w:val="ItemlistTextTD"/>
      </w:pPr>
      <w:r>
        <w:t>[HUAWEI]sysname CE1</w:t>
      </w:r>
    </w:p>
    <w:p w14:paraId="547D3A90" w14:textId="77777777" w:rsidR="004A47E0" w:rsidRPr="00E34090" w:rsidRDefault="004A47E0" w:rsidP="004A47E0">
      <w:pPr>
        <w:pStyle w:val="ItemlistTextTD"/>
      </w:pPr>
      <w:r>
        <w:t>[CE1</w:t>
      </w:r>
      <w:proofErr w:type="gramStart"/>
      <w:r>
        <w:t>]interface</w:t>
      </w:r>
      <w:proofErr w:type="gramEnd"/>
      <w:r>
        <w:t xml:space="preserve"> Vlanif 1</w:t>
      </w:r>
    </w:p>
    <w:p w14:paraId="633C8266" w14:textId="77777777" w:rsidR="004A47E0" w:rsidRPr="00E34090" w:rsidRDefault="004A47E0" w:rsidP="004A47E0">
      <w:pPr>
        <w:pStyle w:val="ItemlistTextTD"/>
      </w:pPr>
      <w:r>
        <w:t>[CE1-Vlanif1</w:t>
      </w:r>
      <w:proofErr w:type="gramStart"/>
      <w:r>
        <w:t>]ip</w:t>
      </w:r>
      <w:proofErr w:type="gramEnd"/>
      <w:r>
        <w:t xml:space="preserve"> add 192.168.56.100 24</w:t>
      </w:r>
    </w:p>
    <w:p w14:paraId="236365F6" w14:textId="77777777" w:rsidR="004A47E0" w:rsidRPr="00E34090" w:rsidRDefault="004A47E0" w:rsidP="004A47E0">
      <w:pPr>
        <w:pStyle w:val="ItemlistTextTD"/>
      </w:pPr>
      <w:r>
        <w:t>[CE1-Vlanif1</w:t>
      </w:r>
      <w:proofErr w:type="gramStart"/>
      <w:r>
        <w:t>]quit</w:t>
      </w:r>
      <w:proofErr w:type="gramEnd"/>
    </w:p>
    <w:p w14:paraId="374B5F37" w14:textId="77777777" w:rsidR="004A47E0" w:rsidRDefault="004A47E0" w:rsidP="004A47E0">
      <w:pPr>
        <w:pStyle w:val="ItemStep"/>
        <w:outlineLvl w:val="9"/>
      </w:pPr>
      <w:r>
        <w:lastRenderedPageBreak/>
        <w:t>Verify connectivity between the switch and local PC.</w:t>
      </w:r>
    </w:p>
    <w:p w14:paraId="61909A71" w14:textId="77777777" w:rsidR="004A47E0" w:rsidRPr="00E34090" w:rsidRDefault="004A47E0" w:rsidP="004A47E0">
      <w:pPr>
        <w:pStyle w:val="ItemListText"/>
      </w:pPr>
      <w:r>
        <w:t>Open the</w:t>
      </w:r>
      <w:r>
        <w:rPr>
          <w:b/>
          <w:bCs/>
        </w:rPr>
        <w:t xml:space="preserve"> CMD</w:t>
      </w:r>
      <w:r>
        <w:t xml:space="preserve"> window on the local PC and test connectivity between the local PC and CE1.</w:t>
      </w:r>
    </w:p>
    <w:p w14:paraId="0381DC9D" w14:textId="77777777" w:rsidR="004A47E0" w:rsidRPr="008F56FF" w:rsidRDefault="004A47E0" w:rsidP="004A47E0">
      <w:pPr>
        <w:pStyle w:val="ItemlistTextTD"/>
      </w:pPr>
      <w:bookmarkStart w:id="83" w:name="OLE_LINK1"/>
      <w:r>
        <w:t>C:\Users\XXX&gt;ping 192.168.56.100</w:t>
      </w:r>
    </w:p>
    <w:p w14:paraId="27F9144E" w14:textId="77777777" w:rsidR="004A47E0" w:rsidRPr="008F56FF" w:rsidRDefault="004A47E0" w:rsidP="004A47E0">
      <w:pPr>
        <w:pStyle w:val="ItemlistTextTD"/>
      </w:pPr>
      <w:r>
        <w:t>Pinging 192.168.56.100 with 32 bytes of data:</w:t>
      </w:r>
    </w:p>
    <w:p w14:paraId="198CC0B1" w14:textId="77777777" w:rsidR="004A47E0" w:rsidRPr="008F56FF" w:rsidRDefault="004A47E0" w:rsidP="004A47E0">
      <w:pPr>
        <w:pStyle w:val="ItemlistTextTD"/>
      </w:pPr>
      <w:r>
        <w:t>Reply from 192.168.56.100: Bytes = 32, time = 3 ms, TTL = 255</w:t>
      </w:r>
    </w:p>
    <w:p w14:paraId="47C8FD4C" w14:textId="77777777" w:rsidR="004A47E0" w:rsidRPr="008F56FF" w:rsidRDefault="004A47E0" w:rsidP="004A47E0">
      <w:pPr>
        <w:pStyle w:val="ItemlistTextTD"/>
      </w:pPr>
      <w:r>
        <w:t>Reply from 192.168.56.100: Bytes = 32, time = 3 ms, TTL = 255</w:t>
      </w:r>
    </w:p>
    <w:p w14:paraId="04AA32E4" w14:textId="77777777" w:rsidR="004A47E0" w:rsidRPr="008F56FF" w:rsidRDefault="004A47E0" w:rsidP="004A47E0">
      <w:pPr>
        <w:pStyle w:val="ItemlistTextTD"/>
      </w:pPr>
      <w:r>
        <w:t>Reply from 192.168.56.100: Bytes = 32, time = 2 ms, TTL= 255</w:t>
      </w:r>
    </w:p>
    <w:p w14:paraId="106F05FC" w14:textId="77777777" w:rsidR="004A47E0" w:rsidRPr="008F56FF" w:rsidRDefault="004A47E0" w:rsidP="004A47E0">
      <w:pPr>
        <w:pStyle w:val="ItemlistTextTD"/>
      </w:pPr>
      <w:r>
        <w:t>Reply from 192.168.56.100: Bytes = 32, time = 4 ms, TTL = 255</w:t>
      </w:r>
    </w:p>
    <w:p w14:paraId="0E454E05" w14:textId="77777777" w:rsidR="004A47E0" w:rsidRPr="008F56FF" w:rsidRDefault="004A47E0" w:rsidP="004A47E0">
      <w:pPr>
        <w:pStyle w:val="ItemlistTextTD"/>
      </w:pPr>
      <w:r>
        <w:t>Ping statistics for 192.168.56.100:</w:t>
      </w:r>
    </w:p>
    <w:p w14:paraId="13CED582" w14:textId="77777777" w:rsidR="004A47E0" w:rsidRPr="008F56FF" w:rsidRDefault="004A47E0" w:rsidP="004A47E0">
      <w:pPr>
        <w:pStyle w:val="ItemlistTextTD"/>
      </w:pPr>
      <w:r>
        <w:t xml:space="preserve">    Packets: 4 packets transmitted, 4 packets received, 0 packet loss (0.0%)</w:t>
      </w:r>
    </w:p>
    <w:p w14:paraId="00E19ED8" w14:textId="77777777" w:rsidR="004A47E0" w:rsidRPr="008F56FF" w:rsidRDefault="004A47E0" w:rsidP="004A47E0">
      <w:pPr>
        <w:pStyle w:val="ItemlistTextTD"/>
      </w:pPr>
      <w:r>
        <w:t>Estimated RTT (ms):</w:t>
      </w:r>
    </w:p>
    <w:p w14:paraId="6A9763F0" w14:textId="77777777" w:rsidR="004A47E0" w:rsidRPr="008F56FF" w:rsidRDefault="004A47E0" w:rsidP="004A47E0">
      <w:pPr>
        <w:pStyle w:val="ItemlistTextTD"/>
      </w:pPr>
      <w:r>
        <w:t xml:space="preserve">    Minimum = 2 ms, maximum = 4 ms, average = 3 ms</w:t>
      </w:r>
    </w:p>
    <w:bookmarkEnd w:id="83"/>
    <w:p w14:paraId="4CE1D31E" w14:textId="77777777" w:rsidR="004A47E0" w:rsidRPr="00E34090" w:rsidRDefault="004A47E0" w:rsidP="004A47E0">
      <w:pPr>
        <w:pStyle w:val="ItemListText"/>
      </w:pPr>
      <w:r>
        <w:t>The connection is successful.</w:t>
      </w:r>
    </w:p>
    <w:p w14:paraId="0E6CFE8B" w14:textId="418758CC" w:rsidR="004A47E0" w:rsidRPr="00E34090" w:rsidRDefault="004A47E0" w:rsidP="004A47E0">
      <w:pPr>
        <w:pStyle w:val="ItemStep"/>
        <w:outlineLvl w:val="9"/>
      </w:pPr>
      <w:r>
        <w:t xml:space="preserve">SSH has been configured on CE1. The user name is </w:t>
      </w:r>
      <w:r>
        <w:rPr>
          <w:b/>
          <w:bCs/>
        </w:rPr>
        <w:t>python</w:t>
      </w:r>
      <w:r>
        <w:t xml:space="preserve"> and the password is </w:t>
      </w:r>
      <w:r>
        <w:rPr>
          <w:b/>
          <w:bCs/>
        </w:rPr>
        <w:t>Huawei12#$</w:t>
      </w:r>
      <w:r>
        <w:t xml:space="preserve">. (For details, see section </w:t>
      </w:r>
      <w:r w:rsidR="0091135F">
        <w:fldChar w:fldCharType="begin"/>
      </w:r>
      <w:r w:rsidR="0091135F">
        <w:instrText xml:space="preserve"> REF _Ref46167796 \r \h </w:instrText>
      </w:r>
      <w:r w:rsidR="0091135F">
        <w:fldChar w:fldCharType="separate"/>
      </w:r>
      <w:r w:rsidR="0095250F">
        <w:rPr>
          <w:rFonts w:hint="cs"/>
          <w:cs/>
        </w:rPr>
        <w:t>‎</w:t>
      </w:r>
      <w:proofErr w:type="gramStart"/>
      <w:r w:rsidR="0095250F">
        <w:t xml:space="preserve">1.2.2 </w:t>
      </w:r>
      <w:proofErr w:type="gramEnd"/>
      <w:r w:rsidR="0091135F">
        <w:fldChar w:fldCharType="end"/>
      </w:r>
      <w:r>
        <w:t>.)</w:t>
      </w:r>
    </w:p>
    <w:p w14:paraId="066DC968" w14:textId="77777777" w:rsidR="004A47E0" w:rsidRPr="00E34090" w:rsidRDefault="004A47E0" w:rsidP="004A47E0">
      <w:pPr>
        <w:pStyle w:val="ItemStep"/>
        <w:outlineLvl w:val="9"/>
      </w:pPr>
      <w:r>
        <w:t xml:space="preserve">Prepare the SNMP script, that is, </w:t>
      </w:r>
      <w:r>
        <w:rPr>
          <w:b/>
          <w:bCs/>
        </w:rPr>
        <w:t>snmp.txt</w:t>
      </w:r>
      <w:r>
        <w:t xml:space="preserve"> file.</w:t>
      </w:r>
    </w:p>
    <w:p w14:paraId="3CD44305" w14:textId="77777777" w:rsidR="004A47E0" w:rsidRPr="00E34090" w:rsidRDefault="004A47E0" w:rsidP="004A47E0">
      <w:pPr>
        <w:pStyle w:val="ItemListText"/>
      </w:pPr>
      <w:r>
        <w:t xml:space="preserve">In the SNMPv3 configuration script, the SNMP user name is </w:t>
      </w:r>
      <w:r>
        <w:rPr>
          <w:b/>
          <w:bCs/>
        </w:rPr>
        <w:t>admin</w:t>
      </w:r>
      <w:r>
        <w:t xml:space="preserve"> and the password is </w:t>
      </w:r>
      <w:r>
        <w:rPr>
          <w:b/>
          <w:bCs/>
        </w:rPr>
        <w:t>Huawei@123</w:t>
      </w:r>
      <w:r>
        <w:t>. The complete script is as follows:</w:t>
      </w:r>
    </w:p>
    <w:p w14:paraId="361BDF0C" w14:textId="77777777" w:rsidR="004A47E0" w:rsidRPr="00E34090" w:rsidRDefault="004A47E0" w:rsidP="004A47E0">
      <w:pPr>
        <w:pStyle w:val="ItemlistTextTD"/>
      </w:pPr>
      <w:r>
        <w:t>snmp-agent usm-user v3 admin group dc-admin</w:t>
      </w:r>
    </w:p>
    <w:p w14:paraId="6648AD18" w14:textId="77777777" w:rsidR="004A47E0" w:rsidRPr="00E34090" w:rsidRDefault="004A47E0" w:rsidP="004A47E0">
      <w:pPr>
        <w:pStyle w:val="ItemlistTextTD"/>
      </w:pPr>
      <w:r>
        <w:t>snmp-agen usm v3 admin au sha</w:t>
      </w:r>
    </w:p>
    <w:p w14:paraId="0D25547A" w14:textId="77777777" w:rsidR="004A47E0" w:rsidRPr="00E34090" w:rsidRDefault="004A47E0" w:rsidP="004A47E0">
      <w:pPr>
        <w:pStyle w:val="ItemlistTextTD"/>
      </w:pPr>
      <w:r>
        <w:t>Huawei@123</w:t>
      </w:r>
    </w:p>
    <w:p w14:paraId="6C268F3B" w14:textId="77777777" w:rsidR="004A47E0" w:rsidRPr="00E34090" w:rsidRDefault="004A47E0" w:rsidP="004A47E0">
      <w:pPr>
        <w:pStyle w:val="ItemlistTextTD"/>
      </w:pPr>
      <w:r>
        <w:t>Huawei@123</w:t>
      </w:r>
    </w:p>
    <w:p w14:paraId="1E51AC24" w14:textId="77777777" w:rsidR="004A47E0" w:rsidRPr="00E34090" w:rsidRDefault="004A47E0" w:rsidP="004A47E0">
      <w:pPr>
        <w:pStyle w:val="ItemlistTextTD"/>
      </w:pPr>
      <w:r>
        <w:t>snmp-a usm-user v3 admin pr aes128</w:t>
      </w:r>
    </w:p>
    <w:p w14:paraId="3E45B586" w14:textId="77777777" w:rsidR="004A47E0" w:rsidRPr="00E34090" w:rsidRDefault="004A47E0" w:rsidP="004A47E0">
      <w:pPr>
        <w:pStyle w:val="ItemlistTextTD"/>
      </w:pPr>
      <w:r>
        <w:t>Huawei@123</w:t>
      </w:r>
    </w:p>
    <w:p w14:paraId="1351A45C" w14:textId="77777777" w:rsidR="004A47E0" w:rsidRPr="00E34090" w:rsidRDefault="004A47E0" w:rsidP="004A47E0">
      <w:pPr>
        <w:pStyle w:val="ItemlistTextTD"/>
      </w:pPr>
      <w:r>
        <w:t>Huawei@123</w:t>
      </w:r>
    </w:p>
    <w:p w14:paraId="3E1B0642" w14:textId="77777777" w:rsidR="004A47E0" w:rsidRPr="00E34090" w:rsidRDefault="004A47E0" w:rsidP="004A47E0">
      <w:pPr>
        <w:pStyle w:val="ItemlistTextTD"/>
      </w:pPr>
      <w:r>
        <w:t>snmp-agent trap source ME0/0/0</w:t>
      </w:r>
    </w:p>
    <w:p w14:paraId="2DCBEB98" w14:textId="77777777" w:rsidR="004A47E0" w:rsidRPr="00E34090" w:rsidRDefault="004A47E0" w:rsidP="004A47E0">
      <w:pPr>
        <w:pStyle w:val="ItemlistTextTD"/>
      </w:pPr>
      <w:r>
        <w:t xml:space="preserve">snmp-agent mib-view included nt iso             </w:t>
      </w:r>
    </w:p>
    <w:p w14:paraId="0319E2FD" w14:textId="77777777" w:rsidR="004A47E0" w:rsidRPr="00E34090" w:rsidRDefault="004A47E0" w:rsidP="004A47E0">
      <w:pPr>
        <w:pStyle w:val="ItemlistTextTD"/>
      </w:pPr>
      <w:r>
        <w:t xml:space="preserve">snmp-agent mib-view included rd iso             </w:t>
      </w:r>
    </w:p>
    <w:p w14:paraId="1325C34D" w14:textId="77777777" w:rsidR="004A47E0" w:rsidRPr="00E34090" w:rsidRDefault="004A47E0" w:rsidP="004A47E0">
      <w:pPr>
        <w:pStyle w:val="ItemlistTextTD"/>
      </w:pPr>
      <w:r>
        <w:t xml:space="preserve">snmp-agent mib-view included wt iso   </w:t>
      </w:r>
    </w:p>
    <w:p w14:paraId="2AC22E14" w14:textId="77777777" w:rsidR="004A47E0" w:rsidRPr="00E34090" w:rsidRDefault="004A47E0" w:rsidP="004A47E0">
      <w:pPr>
        <w:pStyle w:val="ItemlistTextTD"/>
      </w:pPr>
      <w:r>
        <w:t xml:space="preserve">snmp-agent mib-view included iso-view iso </w:t>
      </w:r>
    </w:p>
    <w:p w14:paraId="766E7C38" w14:textId="77777777" w:rsidR="004A47E0" w:rsidRPr="00E34090" w:rsidRDefault="004A47E0" w:rsidP="004A47E0">
      <w:pPr>
        <w:pStyle w:val="ItemlistTextTD"/>
      </w:pPr>
      <w:r>
        <w:t>snmp-agent group v3 dc-admin privacy read-view rd write-view wt notify-view nt</w:t>
      </w:r>
    </w:p>
    <w:p w14:paraId="07A07113" w14:textId="77777777" w:rsidR="004A47E0" w:rsidRPr="00770D57" w:rsidRDefault="004A47E0" w:rsidP="004A47E0">
      <w:pPr>
        <w:pStyle w:val="2"/>
      </w:pPr>
      <w:bookmarkStart w:id="84" w:name="_Toc42705687"/>
      <w:bookmarkStart w:id="85" w:name="_Toc46142760"/>
      <w:bookmarkStart w:id="86" w:name="_Toc47365059"/>
      <w:r w:rsidRPr="00770D57">
        <w:t>Configuration Roadmap</w:t>
      </w:r>
      <w:bookmarkEnd w:id="84"/>
      <w:bookmarkEnd w:id="85"/>
      <w:bookmarkEnd w:id="86"/>
    </w:p>
    <w:p w14:paraId="311E9BC7" w14:textId="0EDCB155" w:rsidR="004A47E0" w:rsidRPr="00E34090" w:rsidRDefault="0091135F" w:rsidP="004A47E0">
      <w:pPr>
        <w:pStyle w:val="ItemStep"/>
        <w:outlineLvl w:val="9"/>
      </w:pPr>
      <w:r>
        <w:t>Prepare t</w:t>
      </w:r>
      <w:r w:rsidR="004A47E0">
        <w:t>he lab environment.</w:t>
      </w:r>
    </w:p>
    <w:p w14:paraId="7E4AEBC5" w14:textId="77777777" w:rsidR="004A47E0" w:rsidRPr="00E34090" w:rsidRDefault="004A47E0" w:rsidP="004A47E0">
      <w:pPr>
        <w:pStyle w:val="ItemStep"/>
        <w:outlineLvl w:val="9"/>
      </w:pPr>
      <w:r>
        <w:t xml:space="preserve">Invoke </w:t>
      </w:r>
      <w:r w:rsidRPr="0083408F">
        <w:rPr>
          <w:b/>
          <w:bCs/>
        </w:rPr>
        <w:t>paramiko</w:t>
      </w:r>
      <w:r>
        <w:t xml:space="preserve"> to log in to the device.</w:t>
      </w:r>
    </w:p>
    <w:p w14:paraId="1B43D38A" w14:textId="62AFC072" w:rsidR="004A47E0" w:rsidRPr="00E34090" w:rsidRDefault="004A47E0" w:rsidP="004A47E0">
      <w:pPr>
        <w:pStyle w:val="ItemStep"/>
        <w:outlineLvl w:val="9"/>
      </w:pPr>
      <w:r>
        <w:t xml:space="preserve">Invoke </w:t>
      </w:r>
      <w:r w:rsidRPr="0083408F">
        <w:rPr>
          <w:b/>
          <w:bCs/>
        </w:rPr>
        <w:t>open</w:t>
      </w:r>
      <w:r>
        <w:t xml:space="preserve"> to open the local file </w:t>
      </w:r>
      <w:r w:rsidRPr="0083408F">
        <w:rPr>
          <w:b/>
          <w:bCs/>
        </w:rPr>
        <w:t>snmp.txt</w:t>
      </w:r>
      <w:r>
        <w:t xml:space="preserve"> and configure the device based on </w:t>
      </w:r>
      <w:r w:rsidRPr="0083408F">
        <w:rPr>
          <w:b/>
          <w:bCs/>
        </w:rPr>
        <w:t>paramiko</w:t>
      </w:r>
      <w:r>
        <w:t>.</w:t>
      </w:r>
    </w:p>
    <w:p w14:paraId="14170910" w14:textId="633F9937" w:rsidR="004A47E0" w:rsidRPr="00E34090" w:rsidRDefault="004A47E0" w:rsidP="004A47E0">
      <w:pPr>
        <w:pStyle w:val="ItemStep"/>
        <w:outlineLvl w:val="9"/>
      </w:pPr>
      <w:r>
        <w:t>Invoke</w:t>
      </w:r>
      <w:r w:rsidRPr="0083408F">
        <w:rPr>
          <w:b/>
          <w:bCs/>
        </w:rPr>
        <w:t xml:space="preserve"> pysnmp</w:t>
      </w:r>
      <w:r>
        <w:t xml:space="preserve"> to </w:t>
      </w:r>
      <w:r w:rsidR="0091135F">
        <w:t>get</w:t>
      </w:r>
      <w:r>
        <w:t xml:space="preserve"> the host name based on the device SNMP information.</w:t>
      </w:r>
    </w:p>
    <w:p w14:paraId="52C35991" w14:textId="77777777" w:rsidR="004A47E0" w:rsidRPr="00770D57" w:rsidRDefault="004A47E0" w:rsidP="004A47E0">
      <w:pPr>
        <w:pStyle w:val="2"/>
      </w:pPr>
      <w:bookmarkStart w:id="87" w:name="_Toc42705688"/>
      <w:bookmarkStart w:id="88" w:name="_Toc46142761"/>
      <w:bookmarkStart w:id="89" w:name="_Toc47365060"/>
      <w:r w:rsidRPr="00770D57">
        <w:t>Complete Code and Code Execution Result</w:t>
      </w:r>
      <w:bookmarkEnd w:id="87"/>
      <w:bookmarkEnd w:id="88"/>
      <w:bookmarkEnd w:id="89"/>
    </w:p>
    <w:p w14:paraId="2B4FF6B4" w14:textId="77777777" w:rsidR="004A47E0" w:rsidRPr="00E34090" w:rsidRDefault="004A47E0" w:rsidP="004A47E0">
      <w:pPr>
        <w:pStyle w:val="Step"/>
        <w:outlineLvl w:val="9"/>
      </w:pPr>
      <w:r>
        <w:t>Complete code:</w:t>
      </w:r>
    </w:p>
    <w:p w14:paraId="35B827D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bookmarkStart w:id="90" w:name="OLE_LINK3"/>
      <w:r>
        <w:lastRenderedPageBreak/>
        <w:t>import paramiko</w:t>
      </w:r>
    </w:p>
    <w:p w14:paraId="74DE2645"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import time</w:t>
      </w:r>
    </w:p>
    <w:p w14:paraId="096F0EDE"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from</w:t>
      </w:r>
      <w:proofErr w:type="gramEnd"/>
      <w:r>
        <w:t xml:space="preserve"> pysnmp.hlapi import *</w:t>
      </w:r>
    </w:p>
    <w:p w14:paraId="049A206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27DA13BE"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Switch Info</w:t>
      </w:r>
    </w:p>
    <w:p w14:paraId="74343151"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ip = '192.168.56.100'      </w:t>
      </w:r>
    </w:p>
    <w:p w14:paraId="1154F3B4"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username='python'</w:t>
      </w:r>
    </w:p>
    <w:p w14:paraId="0315FCD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password='Huawei12#$'</w:t>
      </w:r>
    </w:p>
    <w:p w14:paraId="7D924DCC"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70BF8F0F"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SSH login</w:t>
      </w:r>
    </w:p>
    <w:p w14:paraId="7FE01E44"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ssh</w:t>
      </w:r>
      <w:proofErr w:type="gramEnd"/>
      <w:r>
        <w:t xml:space="preserve"> = paramiko.client.SSHClient()</w:t>
      </w:r>
    </w:p>
    <w:p w14:paraId="53F62597"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ssh.set_missing_host_key_</w:t>
      </w:r>
      <w:proofErr w:type="gramStart"/>
      <w:r>
        <w:t>policy(</w:t>
      </w:r>
      <w:proofErr w:type="gramEnd"/>
      <w:r>
        <w:t>paramiko.client.AutoAddPolicy())</w:t>
      </w:r>
    </w:p>
    <w:p w14:paraId="250CFAAF"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ssh.connect(</w:t>
      </w:r>
      <w:proofErr w:type="gramEnd"/>
      <w:r>
        <w:t>hostname=ip,port=22,username=username,password=password)</w:t>
      </w:r>
    </w:p>
    <w:p w14:paraId="7DF9C378"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print(</w:t>
      </w:r>
      <w:proofErr w:type="gramEnd"/>
      <w:r>
        <w:t>ip+' login succesfully')</w:t>
      </w:r>
    </w:p>
    <w:p w14:paraId="71CCBFC3"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56E58EB4"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Open a channel and enter the configuration.</w:t>
      </w:r>
    </w:p>
    <w:p w14:paraId="3FA07AC3"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cli</w:t>
      </w:r>
      <w:proofErr w:type="gramEnd"/>
      <w:r>
        <w:t xml:space="preserve"> = ssh.invoke_shell()</w:t>
      </w:r>
    </w:p>
    <w:p w14:paraId="0A926FD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cli.send('N\n')</w:t>
      </w:r>
    </w:p>
    <w:p w14:paraId="2ED9859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time.sleep(</w:t>
      </w:r>
      <w:proofErr w:type="gramEnd"/>
      <w:r>
        <w:t>0.5)</w:t>
      </w:r>
    </w:p>
    <w:p w14:paraId="69E7B133"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cli.send(</w:t>
      </w:r>
      <w:proofErr w:type="gramEnd"/>
      <w:r>
        <w:t>'screen-length 0 temporary\n')</w:t>
      </w:r>
    </w:p>
    <w:p w14:paraId="7885D135"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time.sleep(</w:t>
      </w:r>
      <w:proofErr w:type="gramEnd"/>
      <w:r>
        <w:t>0.5)</w:t>
      </w:r>
    </w:p>
    <w:p w14:paraId="40B7DCBC"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689BE326"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Run the following command to go to the system view:</w:t>
      </w:r>
    </w:p>
    <w:p w14:paraId="3F661441"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cli.send(</w:t>
      </w:r>
      <w:proofErr w:type="gramEnd"/>
      <w:r>
        <w:t>'system-view immediately\n')</w:t>
      </w:r>
    </w:p>
    <w:p w14:paraId="4A23C73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time.sleep(</w:t>
      </w:r>
      <w:proofErr w:type="gramEnd"/>
      <w:r>
        <w:t>0.5)</w:t>
      </w:r>
    </w:p>
    <w:p w14:paraId="599EA5BB"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3648D07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Read the </w:t>
      </w:r>
      <w:r>
        <w:rPr>
          <w:b/>
          <w:bCs/>
        </w:rPr>
        <w:t>snmp.txt</w:t>
      </w:r>
      <w:r>
        <w:t xml:space="preserve"> file in the same local folder line by line and write the file to the SSH channel.</w:t>
      </w:r>
    </w:p>
    <w:p w14:paraId="22728E1F"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f = open('snmp.txt','r')</w:t>
      </w:r>
    </w:p>
    <w:p w14:paraId="1FC2FEC6"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snmp_config_list = </w:t>
      </w:r>
      <w:proofErr w:type="gramStart"/>
      <w:r>
        <w:t>f.readlines()</w:t>
      </w:r>
      <w:proofErr w:type="gramEnd"/>
    </w:p>
    <w:p w14:paraId="16B4BEA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for i in snmp_config_list:</w:t>
      </w:r>
    </w:p>
    <w:p w14:paraId="2F030CDF"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cli.send(i)</w:t>
      </w:r>
    </w:p>
    <w:p w14:paraId="231198B0"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time.sleep(</w:t>
      </w:r>
      <w:proofErr w:type="gramEnd"/>
      <w:r>
        <w:t>0.5)</w:t>
      </w:r>
    </w:p>
    <w:p w14:paraId="751B4AF6"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3317B3F5"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Set up an SNMP channel.</w:t>
      </w:r>
    </w:p>
    <w:p w14:paraId="2F5F89C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UdpTransportTarget((ip,161))</w:t>
      </w:r>
    </w:p>
    <w:p w14:paraId="7F34A373"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g = </w:t>
      </w:r>
      <w:proofErr w:type="gramStart"/>
      <w:r>
        <w:t>getCmd(</w:t>
      </w:r>
      <w:proofErr w:type="gramEnd"/>
      <w:r>
        <w:t>SnmpEngine(),</w:t>
      </w:r>
    </w:p>
    <w:p w14:paraId="216F7A06"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4CA90CC6"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Obtain the host name of the device.</w:t>
      </w:r>
    </w:p>
    <w:p w14:paraId="0C5BE48B"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UsmUserData(</w:t>
      </w:r>
      <w:proofErr w:type="gramEnd"/>
      <w:r>
        <w:t>'admin','Huawei@123','Huawei@123',authProtocol=usmHMACSHAAuthProtocol,privProtocol=usmAesCfb128Protocol),</w:t>
      </w:r>
    </w:p>
    <w:p w14:paraId="3C5B6F74"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UdpTransportTarget(</w:t>
      </w:r>
      <w:proofErr w:type="gramEnd"/>
      <w:r>
        <w:t>(ip, 161)),</w:t>
      </w:r>
    </w:p>
    <w:p w14:paraId="1ACF8F8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ContextData(</w:t>
      </w:r>
      <w:proofErr w:type="gramEnd"/>
      <w:r>
        <w:t>),</w:t>
      </w:r>
    </w:p>
    <w:p w14:paraId="27C123F4"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ObjectType(</w:t>
      </w:r>
      <w:proofErr w:type="gramEnd"/>
      <w:r>
        <w:t>ObjectIdentity('SNMPv2-MIB','sysName',0)))</w:t>
      </w:r>
    </w:p>
    <w:p w14:paraId="378D042F"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errorIndication, errorStatus, errorIndex, varBinds =next(g)</w:t>
      </w:r>
    </w:p>
    <w:p w14:paraId="37E64FEC"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for i in varBinds:</w:t>
      </w:r>
    </w:p>
    <w:p w14:paraId="1994EA34"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print (i)</w:t>
      </w:r>
    </w:p>
    <w:p w14:paraId="00E97BBA"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print</w:t>
      </w:r>
      <w:proofErr w:type="gramEnd"/>
      <w:r>
        <w:t xml:space="preserve"> (str(i).split('=')[1].strip())</w:t>
      </w:r>
    </w:p>
    <w:p w14:paraId="183C2FD7"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58041775"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dis_this = </w:t>
      </w:r>
      <w:proofErr w:type="gramStart"/>
      <w:r>
        <w:t>cli.recv(</w:t>
      </w:r>
      <w:proofErr w:type="gramEnd"/>
      <w:r>
        <w:t>999999).decode() # View the script interaction process.</w:t>
      </w:r>
    </w:p>
    <w:p w14:paraId="3004CC5E"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print (dis_this)    </w:t>
      </w:r>
    </w:p>
    <w:p w14:paraId="432100AC"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Close the session.    </w:t>
      </w:r>
    </w:p>
    <w:p w14:paraId="6423AE1C"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ssh.close()</w:t>
      </w:r>
      <w:proofErr w:type="gramEnd"/>
    </w:p>
    <w:bookmarkEnd w:id="90"/>
    <w:p w14:paraId="0B4F84C1" w14:textId="77777777" w:rsidR="00621C19" w:rsidRDefault="000C3CB8" w:rsidP="00B05A4C">
      <w:pPr>
        <w:pStyle w:val="Step"/>
        <w:outlineLvl w:val="9"/>
      </w:pPr>
      <w:r>
        <w:t>Code execution</w:t>
      </w:r>
      <w:r w:rsidR="004A47E0">
        <w:t xml:space="preserve"> on the compiler:</w:t>
      </w:r>
      <w:r w:rsidR="00B05A4C">
        <w:rPr>
          <w:noProof/>
        </w:rPr>
        <w:t xml:space="preserve"> </w:t>
      </w:r>
    </w:p>
    <w:p w14:paraId="4008DD67" w14:textId="3EDBA4D6" w:rsidR="00B05A4C" w:rsidRPr="00B05A4C" w:rsidRDefault="00B05A4C" w:rsidP="00621C19">
      <w:pPr>
        <w:pStyle w:val="1f2"/>
        <w:ind w:firstLineChars="200" w:firstLine="420"/>
      </w:pPr>
      <w:r>
        <w:rPr>
          <w:noProof/>
        </w:rPr>
        <w:lastRenderedPageBreak/>
        <w:drawing>
          <wp:inline distT="0" distB="0" distL="0" distR="0" wp14:anchorId="1DCFEFA5" wp14:editId="67CE195C">
            <wp:extent cx="5213238" cy="2626360"/>
            <wp:effectExtent l="19050" t="19050" r="26035" b="2159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222683" cy="2631118"/>
                    </a:xfrm>
                    <a:prstGeom prst="rect">
                      <a:avLst/>
                    </a:prstGeom>
                    <a:ln>
                      <a:solidFill>
                        <a:schemeClr val="bg1">
                          <a:lumMod val="85000"/>
                        </a:schemeClr>
                      </a:solidFill>
                    </a:ln>
                  </pic:spPr>
                </pic:pic>
              </a:graphicData>
            </a:graphic>
          </wp:inline>
        </w:drawing>
      </w:r>
    </w:p>
    <w:p w14:paraId="0762DA89" w14:textId="77777777" w:rsidR="004A47E0" w:rsidRPr="0083408F" w:rsidRDefault="004A47E0" w:rsidP="004A47E0"/>
    <w:p w14:paraId="7666635A" w14:textId="77777777" w:rsidR="004A47E0" w:rsidRPr="00E34090" w:rsidRDefault="004A47E0" w:rsidP="004A47E0">
      <w:pPr>
        <w:pStyle w:val="Step"/>
        <w:outlineLvl w:val="9"/>
      </w:pPr>
      <w:r>
        <w:t>Output:</w:t>
      </w:r>
    </w:p>
    <w:p w14:paraId="50FE6CA1" w14:textId="77777777" w:rsidR="004A47E0" w:rsidRPr="00E34090" w:rsidRDefault="004A47E0" w:rsidP="004A47E0">
      <w:pPr>
        <w:pStyle w:val="TerminalDisplay"/>
      </w:pPr>
      <w:bookmarkStart w:id="91" w:name="OLE_LINK4"/>
      <w:r>
        <w:t>192.168.56.100 login succesfully</w:t>
      </w:r>
    </w:p>
    <w:p w14:paraId="4B9A3CEC" w14:textId="77777777" w:rsidR="004A47E0" w:rsidRPr="00E34090" w:rsidRDefault="004A47E0" w:rsidP="004A47E0">
      <w:pPr>
        <w:pStyle w:val="TerminalDisplay"/>
      </w:pPr>
      <w:r>
        <w:t>SNMPv2-MIB:</w:t>
      </w:r>
      <w:proofErr w:type="gramStart"/>
      <w:r>
        <w:t>:sysName.0</w:t>
      </w:r>
      <w:proofErr w:type="gramEnd"/>
      <w:r>
        <w:t xml:space="preserve"> = CE1</w:t>
      </w:r>
    </w:p>
    <w:p w14:paraId="771FFACE" w14:textId="77777777" w:rsidR="004A47E0" w:rsidRPr="00E34090" w:rsidRDefault="004A47E0" w:rsidP="004A47E0">
      <w:pPr>
        <w:pStyle w:val="TerminalDisplay"/>
      </w:pPr>
      <w:r>
        <w:t>CE1</w:t>
      </w:r>
    </w:p>
    <w:p w14:paraId="20E59F35" w14:textId="77777777" w:rsidR="004A47E0" w:rsidRPr="00E34090" w:rsidRDefault="004A47E0" w:rsidP="004A47E0">
      <w:pPr>
        <w:pStyle w:val="TerminalDisplay"/>
      </w:pPr>
    </w:p>
    <w:p w14:paraId="24197D29" w14:textId="77777777" w:rsidR="004A47E0" w:rsidRPr="00E34090" w:rsidRDefault="004A47E0" w:rsidP="004A47E0">
      <w:pPr>
        <w:pStyle w:val="TerminalDisplay"/>
      </w:pPr>
      <w:r>
        <w:t>Warning: The initial password poses security risks.</w:t>
      </w:r>
    </w:p>
    <w:p w14:paraId="00E35D9F" w14:textId="77777777" w:rsidR="004A47E0" w:rsidRPr="00E34090" w:rsidRDefault="004A47E0" w:rsidP="004A47E0">
      <w:pPr>
        <w:pStyle w:val="TerminalDisplay"/>
      </w:pPr>
      <w:r>
        <w:t>The password needs to be changed. Change now? [Y/N]</w:t>
      </w:r>
      <w:proofErr w:type="gramStart"/>
      <w:r>
        <w:t>:N</w:t>
      </w:r>
      <w:proofErr w:type="gramEnd"/>
    </w:p>
    <w:p w14:paraId="2D8B5A6E" w14:textId="77777777" w:rsidR="004A47E0" w:rsidRPr="00E34090" w:rsidRDefault="004A47E0" w:rsidP="004A47E0">
      <w:pPr>
        <w:pStyle w:val="TerminalDisplay"/>
      </w:pPr>
    </w:p>
    <w:p w14:paraId="5618F43E" w14:textId="77777777" w:rsidR="004A47E0" w:rsidRPr="00E34090" w:rsidRDefault="004A47E0" w:rsidP="004A47E0">
      <w:pPr>
        <w:pStyle w:val="TerminalDisplay"/>
      </w:pPr>
      <w:r>
        <w:t>Info: The max number of VTY users is 5, the number of current VTY users online is 1, and total number of terminal users online is 2.</w:t>
      </w:r>
    </w:p>
    <w:p w14:paraId="165EE267" w14:textId="77777777" w:rsidR="004A47E0" w:rsidRPr="00E34090" w:rsidRDefault="004A47E0" w:rsidP="004A47E0">
      <w:pPr>
        <w:pStyle w:val="TerminalDisplay"/>
      </w:pPr>
      <w:r>
        <w:t xml:space="preserve">      The current login time is 2019-11-05 19:43:51.</w:t>
      </w:r>
    </w:p>
    <w:p w14:paraId="51204C8E" w14:textId="77777777" w:rsidR="004A47E0" w:rsidRPr="00E34090" w:rsidRDefault="004A47E0" w:rsidP="004A47E0">
      <w:pPr>
        <w:pStyle w:val="TerminalDisplay"/>
      </w:pPr>
      <w:r>
        <w:t xml:space="preserve">      The last login time is 2019-11-05 19:43:07 from 192.168.56.1 through SSH.</w:t>
      </w:r>
    </w:p>
    <w:p w14:paraId="5F25B3D5" w14:textId="77777777" w:rsidR="004A47E0" w:rsidRPr="00E34090" w:rsidRDefault="004A47E0" w:rsidP="004A47E0">
      <w:pPr>
        <w:pStyle w:val="TerminalDisplay"/>
      </w:pPr>
      <w:r>
        <w:t xml:space="preserve">&lt;CE1&gt;screen-length 0 temporary                                               </w:t>
      </w:r>
    </w:p>
    <w:p w14:paraId="4470E0D3" w14:textId="77777777" w:rsidR="004A47E0" w:rsidRPr="00E34090" w:rsidRDefault="004A47E0" w:rsidP="004A47E0">
      <w:pPr>
        <w:pStyle w:val="TerminalDisplay"/>
      </w:pPr>
      <w:r>
        <w:t>Info: The configuration takes effect on the current user terminal interface only.</w:t>
      </w:r>
    </w:p>
    <w:p w14:paraId="396DCE74" w14:textId="77777777" w:rsidR="004A47E0" w:rsidRPr="00E34090" w:rsidRDefault="004A47E0" w:rsidP="004A47E0">
      <w:pPr>
        <w:pStyle w:val="TerminalDisplay"/>
      </w:pPr>
      <w:r>
        <w:t>&lt;CE1&gt;system-view immediately</w:t>
      </w:r>
    </w:p>
    <w:p w14:paraId="4495FCC6" w14:textId="77777777" w:rsidR="004A47E0" w:rsidRPr="00E34090" w:rsidRDefault="004A47E0" w:rsidP="004A47E0">
      <w:pPr>
        <w:pStyle w:val="TerminalDisplay"/>
      </w:pPr>
      <w:r>
        <w:t>Enter system view, return user view with return command.</w:t>
      </w:r>
    </w:p>
    <w:p w14:paraId="490F2074" w14:textId="77777777" w:rsidR="004A47E0" w:rsidRPr="00E34090" w:rsidRDefault="004A47E0" w:rsidP="004A47E0">
      <w:pPr>
        <w:pStyle w:val="TerminalDisplay"/>
      </w:pPr>
      <w:r>
        <w:t>[CE1</w:t>
      </w:r>
      <w:proofErr w:type="gramStart"/>
      <w:r>
        <w:t>]snmp</w:t>
      </w:r>
      <w:proofErr w:type="gramEnd"/>
      <w:r>
        <w:t>-agent usm-user v3 admin group dc-admin</w:t>
      </w:r>
    </w:p>
    <w:p w14:paraId="645CEAE3" w14:textId="77777777" w:rsidR="004A47E0" w:rsidRPr="00E34090" w:rsidRDefault="004A47E0" w:rsidP="004A47E0">
      <w:pPr>
        <w:pStyle w:val="TerminalDisplay"/>
      </w:pPr>
      <w:r>
        <w:t>[CE1</w:t>
      </w:r>
      <w:proofErr w:type="gramStart"/>
      <w:r>
        <w:t>]snmp</w:t>
      </w:r>
      <w:proofErr w:type="gramEnd"/>
      <w:r>
        <w:t>-agen usm v3 admin authentication-mode sha</w:t>
      </w:r>
    </w:p>
    <w:p w14:paraId="5BAC041E" w14:textId="77777777" w:rsidR="004A47E0" w:rsidRPr="00E34090" w:rsidRDefault="004A47E0" w:rsidP="004A47E0">
      <w:pPr>
        <w:pStyle w:val="TerminalDisplay"/>
      </w:pPr>
      <w:r>
        <w:t>Please configure the authentication password (8-255)</w:t>
      </w:r>
    </w:p>
    <w:p w14:paraId="7126E430" w14:textId="77777777" w:rsidR="004A47E0" w:rsidRPr="00E34090" w:rsidRDefault="004A47E0" w:rsidP="004A47E0">
      <w:pPr>
        <w:pStyle w:val="TerminalDisplay"/>
      </w:pPr>
      <w:r>
        <w:t>Enter Password:</w:t>
      </w:r>
    </w:p>
    <w:p w14:paraId="7C0CF7DA" w14:textId="77777777" w:rsidR="004A47E0" w:rsidRPr="00E34090" w:rsidRDefault="004A47E0" w:rsidP="004A47E0">
      <w:pPr>
        <w:pStyle w:val="TerminalDisplay"/>
      </w:pPr>
      <w:r>
        <w:t>Confirm Password:</w:t>
      </w:r>
    </w:p>
    <w:p w14:paraId="188D4E20" w14:textId="77777777" w:rsidR="004A47E0" w:rsidRPr="00E34090" w:rsidRDefault="004A47E0" w:rsidP="004A47E0">
      <w:pPr>
        <w:pStyle w:val="TerminalDisplay"/>
      </w:pPr>
      <w:r>
        <w:t>Warning: The privacy and authentication passwords are the same, which is insecure. It is recommended that the privacy and authentication passwords be different.</w:t>
      </w:r>
    </w:p>
    <w:p w14:paraId="7FFAD2B3" w14:textId="77777777" w:rsidR="004A47E0" w:rsidRPr="00E34090" w:rsidRDefault="004A47E0" w:rsidP="004A47E0">
      <w:pPr>
        <w:pStyle w:val="TerminalDisplay"/>
      </w:pPr>
      <w:r>
        <w:t>[CE1</w:t>
      </w:r>
      <w:proofErr w:type="gramStart"/>
      <w:r>
        <w:t>]snmp</w:t>
      </w:r>
      <w:proofErr w:type="gramEnd"/>
      <w:r>
        <w:t>-a usm-user v3 admin privacy-mode aes128</w:t>
      </w:r>
    </w:p>
    <w:p w14:paraId="54721C41" w14:textId="77777777" w:rsidR="004A47E0" w:rsidRPr="00E34090" w:rsidRDefault="004A47E0" w:rsidP="004A47E0">
      <w:pPr>
        <w:pStyle w:val="TerminalDisplay"/>
      </w:pPr>
      <w:r>
        <w:t>Please configure the privacy password (8-255)</w:t>
      </w:r>
    </w:p>
    <w:p w14:paraId="38B2D3F0" w14:textId="77777777" w:rsidR="004A47E0" w:rsidRPr="00E34090" w:rsidRDefault="004A47E0" w:rsidP="004A47E0">
      <w:pPr>
        <w:pStyle w:val="TerminalDisplay"/>
      </w:pPr>
      <w:r>
        <w:t>Enter Password:</w:t>
      </w:r>
    </w:p>
    <w:p w14:paraId="3F796E5C" w14:textId="77777777" w:rsidR="004A47E0" w:rsidRPr="00E34090" w:rsidRDefault="004A47E0" w:rsidP="004A47E0">
      <w:pPr>
        <w:pStyle w:val="TerminalDisplay"/>
      </w:pPr>
      <w:r>
        <w:t>Confirm Password:</w:t>
      </w:r>
    </w:p>
    <w:p w14:paraId="308BA6E6" w14:textId="77777777" w:rsidR="004A47E0" w:rsidRPr="00E34090" w:rsidRDefault="004A47E0" w:rsidP="004A47E0">
      <w:pPr>
        <w:pStyle w:val="TerminalDisplay"/>
      </w:pPr>
      <w:r>
        <w:t>Warning: The privacy and authentication passwords are the same, which is insecure. It is recommended that the privacy and authentication passwords be different.</w:t>
      </w:r>
    </w:p>
    <w:p w14:paraId="788E9979" w14:textId="77777777" w:rsidR="004A47E0" w:rsidRPr="00E34090" w:rsidRDefault="004A47E0" w:rsidP="004A47E0">
      <w:pPr>
        <w:pStyle w:val="TerminalDisplay"/>
      </w:pPr>
      <w:r>
        <w:t>[CE1</w:t>
      </w:r>
      <w:proofErr w:type="gramStart"/>
      <w:r>
        <w:t>]snmp</w:t>
      </w:r>
      <w:proofErr w:type="gramEnd"/>
      <w:r>
        <w:t>-agent trap source  Vlanif 1</w:t>
      </w:r>
    </w:p>
    <w:p w14:paraId="11A2A195" w14:textId="77777777" w:rsidR="004A47E0" w:rsidRPr="00E34090" w:rsidRDefault="004A47E0" w:rsidP="004A47E0">
      <w:pPr>
        <w:pStyle w:val="TerminalDisplay"/>
      </w:pPr>
      <w:r>
        <w:t>[CE1</w:t>
      </w:r>
      <w:proofErr w:type="gramStart"/>
      <w:r>
        <w:t>]snmp</w:t>
      </w:r>
      <w:proofErr w:type="gramEnd"/>
      <w:r>
        <w:t xml:space="preserve">-agent mib-view included nt iso     </w:t>
      </w:r>
    </w:p>
    <w:p w14:paraId="271D96E4" w14:textId="77777777" w:rsidR="004A47E0" w:rsidRPr="00E34090" w:rsidRDefault="004A47E0" w:rsidP="004A47E0">
      <w:pPr>
        <w:pStyle w:val="TerminalDisplay"/>
      </w:pPr>
      <w:r>
        <w:t>[CE1</w:t>
      </w:r>
      <w:proofErr w:type="gramStart"/>
      <w:r>
        <w:t>]snmp</w:t>
      </w:r>
      <w:proofErr w:type="gramEnd"/>
      <w:r>
        <w:t xml:space="preserve">-agent mib-view included rd iso   </w:t>
      </w:r>
    </w:p>
    <w:p w14:paraId="3532606D" w14:textId="77777777" w:rsidR="004A47E0" w:rsidRPr="00E34090" w:rsidRDefault="004A47E0" w:rsidP="004A47E0">
      <w:pPr>
        <w:pStyle w:val="TerminalDisplay"/>
      </w:pPr>
      <w:r>
        <w:t>[CE1</w:t>
      </w:r>
      <w:proofErr w:type="gramStart"/>
      <w:r>
        <w:t>]snmp</w:t>
      </w:r>
      <w:proofErr w:type="gramEnd"/>
      <w:r>
        <w:t xml:space="preserve">-agent mib-view included wt iso  </w:t>
      </w:r>
    </w:p>
    <w:p w14:paraId="68AA06E5" w14:textId="77777777" w:rsidR="004A47E0" w:rsidRPr="00E34090" w:rsidRDefault="004A47E0" w:rsidP="004A47E0">
      <w:pPr>
        <w:pStyle w:val="TerminalDisplay"/>
      </w:pPr>
      <w:r>
        <w:t>[CE1</w:t>
      </w:r>
      <w:proofErr w:type="gramStart"/>
      <w:r>
        <w:t>]snmp</w:t>
      </w:r>
      <w:proofErr w:type="gramEnd"/>
      <w:r>
        <w:t>-agent mib-view included iso-view iso</w:t>
      </w:r>
    </w:p>
    <w:p w14:paraId="5DD75C1A" w14:textId="77777777" w:rsidR="004A47E0" w:rsidRPr="00E34090" w:rsidRDefault="004A47E0" w:rsidP="004A47E0">
      <w:pPr>
        <w:pStyle w:val="TerminalDisplay"/>
      </w:pPr>
      <w:r>
        <w:lastRenderedPageBreak/>
        <w:t>[CE1</w:t>
      </w:r>
      <w:proofErr w:type="gramStart"/>
      <w:r>
        <w:t>]snmp</w:t>
      </w:r>
      <w:proofErr w:type="gramEnd"/>
      <w:r>
        <w:t>-agent group v3 dc-admin privacy read-view rd write-view wt notify-view  nt</w:t>
      </w:r>
    </w:p>
    <w:p w14:paraId="29F53447" w14:textId="77777777" w:rsidR="004A47E0" w:rsidRDefault="004A47E0" w:rsidP="004A47E0">
      <w:pPr>
        <w:pStyle w:val="TerminalDisplay"/>
      </w:pPr>
      <w:r>
        <w:t>[CE1]</w:t>
      </w:r>
    </w:p>
    <w:bookmarkEnd w:id="91"/>
    <w:p w14:paraId="3EE351AC" w14:textId="77777777" w:rsidR="004A47E0" w:rsidRPr="00E34090" w:rsidRDefault="004A47E0" w:rsidP="004A47E0">
      <w:pPr>
        <w:pStyle w:val="End"/>
      </w:pPr>
      <w:r>
        <w:t>----End</w:t>
      </w:r>
    </w:p>
    <w:p w14:paraId="31C11112" w14:textId="6D205135" w:rsidR="004A47E0" w:rsidRPr="00770D57" w:rsidRDefault="004A47E0" w:rsidP="004A47E0">
      <w:pPr>
        <w:pStyle w:val="2"/>
      </w:pPr>
      <w:bookmarkStart w:id="92" w:name="_Toc42705689"/>
      <w:bookmarkStart w:id="93" w:name="_Toc46142762"/>
      <w:bookmarkStart w:id="94" w:name="_Toc47365061"/>
      <w:r w:rsidRPr="00770D57">
        <w:t xml:space="preserve">Code </w:t>
      </w:r>
      <w:r w:rsidR="00B2474F">
        <w:t>Explaination</w:t>
      </w:r>
      <w:bookmarkEnd w:id="92"/>
      <w:bookmarkEnd w:id="93"/>
      <w:bookmarkEnd w:id="94"/>
    </w:p>
    <w:p w14:paraId="56B8B45B" w14:textId="77777777" w:rsidR="004A47E0" w:rsidRPr="00E34090" w:rsidRDefault="004A47E0" w:rsidP="004A47E0">
      <w:pPr>
        <w:pStyle w:val="Step"/>
        <w:outlineLvl w:val="9"/>
      </w:pPr>
      <w:r>
        <w:t>Import modules.</w:t>
      </w:r>
    </w:p>
    <w:p w14:paraId="06EBF894"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import paramiko</w:t>
      </w:r>
    </w:p>
    <w:p w14:paraId="25AC005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import time</w:t>
      </w:r>
    </w:p>
    <w:p w14:paraId="5296A4E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from</w:t>
      </w:r>
      <w:proofErr w:type="gramEnd"/>
      <w:r>
        <w:t xml:space="preserve"> pysnmp.hlapi import *</w:t>
      </w:r>
    </w:p>
    <w:p w14:paraId="7841502A" w14:textId="77777777" w:rsidR="004A47E0" w:rsidRPr="00E34090" w:rsidRDefault="004A47E0" w:rsidP="004A47E0">
      <w:r>
        <w:t xml:space="preserve">Import all modules used by this script. If the </w:t>
      </w:r>
      <w:r>
        <w:rPr>
          <w:b/>
          <w:bCs/>
        </w:rPr>
        <w:t>pysnmp</w:t>
      </w:r>
      <w:r>
        <w:t xml:space="preserve"> module has not been installed, run the </w:t>
      </w:r>
      <w:r>
        <w:rPr>
          <w:b/>
          <w:bCs/>
        </w:rPr>
        <w:t>pip install pysnmp</w:t>
      </w:r>
      <w:r>
        <w:t xml:space="preserve"> command to install it.</w:t>
      </w:r>
    </w:p>
    <w:p w14:paraId="7CAD4D12" w14:textId="1D9A2670" w:rsidR="004A47E0" w:rsidRPr="00E34090" w:rsidRDefault="004A47E0" w:rsidP="004A47E0">
      <w:r>
        <w:t xml:space="preserve">The </w:t>
      </w:r>
      <w:r>
        <w:rPr>
          <w:b/>
          <w:bCs/>
        </w:rPr>
        <w:t>pysnmp</w:t>
      </w:r>
      <w:r>
        <w:t xml:space="preserve"> module collects SNMP information. This section describes the</w:t>
      </w:r>
      <w:r>
        <w:rPr>
          <w:b/>
          <w:bCs/>
        </w:rPr>
        <w:t xml:space="preserve"> Get</w:t>
      </w:r>
      <w:r>
        <w:t xml:space="preserve"> method for synchronizing SNMP to obtain device information. For more information, see </w:t>
      </w:r>
      <w:hyperlink r:id="rId30" w:history="1">
        <w:r w:rsidR="00BE4DED" w:rsidRPr="00AB2AC2">
          <w:rPr>
            <w:rStyle w:val="ad"/>
          </w:rPr>
          <w:t>http://snmplabs.com/pysnmp/</w:t>
        </w:r>
      </w:hyperlink>
      <w:r>
        <w:t>.</w:t>
      </w:r>
      <w:r w:rsidR="00BE4DED">
        <w:t xml:space="preserve"> </w:t>
      </w:r>
    </w:p>
    <w:p w14:paraId="1F72A872" w14:textId="5056D9F4" w:rsidR="004A47E0" w:rsidRPr="00E34090" w:rsidRDefault="004A47E0" w:rsidP="004A47E0">
      <w:pPr>
        <w:pStyle w:val="Step"/>
        <w:outlineLvl w:val="9"/>
      </w:pPr>
      <w:r>
        <w:t>Log</w:t>
      </w:r>
      <w:r w:rsidR="00F05227">
        <w:t xml:space="preserve"> </w:t>
      </w:r>
      <w:r>
        <w:t>in</w:t>
      </w:r>
      <w:r w:rsidR="00F05227">
        <w:t xml:space="preserve"> to the device.</w:t>
      </w:r>
    </w:p>
    <w:p w14:paraId="0CB4EF77"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Switch Info</w:t>
      </w:r>
    </w:p>
    <w:p w14:paraId="145357B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ip = '192.168.56.100'      </w:t>
      </w:r>
    </w:p>
    <w:p w14:paraId="5C59A747"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username='python'</w:t>
      </w:r>
    </w:p>
    <w:p w14:paraId="767342C7"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password='Huawei12#$'</w:t>
      </w:r>
    </w:p>
    <w:p w14:paraId="3ED5D364" w14:textId="77777777" w:rsidR="004A47E0" w:rsidRPr="00E34090" w:rsidRDefault="004A47E0" w:rsidP="004A47E0">
      <w:r>
        <w:t xml:space="preserve">Create </w:t>
      </w:r>
      <w:r>
        <w:rPr>
          <w:b/>
          <w:bCs/>
        </w:rPr>
        <w:t>variables ip</w:t>
      </w:r>
      <w:r>
        <w:t xml:space="preserve">, </w:t>
      </w:r>
      <w:r>
        <w:rPr>
          <w:b/>
          <w:bCs/>
        </w:rPr>
        <w:t>username</w:t>
      </w:r>
      <w:r>
        <w:t xml:space="preserve">, and </w:t>
      </w:r>
      <w:r>
        <w:rPr>
          <w:b/>
          <w:bCs/>
        </w:rPr>
        <w:t>password</w:t>
      </w:r>
      <w:r>
        <w:t xml:space="preserve"> to indicate the SSH host, user name, and password, respectively.</w:t>
      </w:r>
    </w:p>
    <w:p w14:paraId="2C1B69F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SSH login</w:t>
      </w:r>
    </w:p>
    <w:p w14:paraId="32BDCD67"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ssh</w:t>
      </w:r>
      <w:proofErr w:type="gramEnd"/>
      <w:r>
        <w:t xml:space="preserve"> = paramiko.client.SSHClient()</w:t>
      </w:r>
    </w:p>
    <w:p w14:paraId="367DAEA0"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ssh.set_missing_host_key_</w:t>
      </w:r>
      <w:proofErr w:type="gramStart"/>
      <w:r>
        <w:t>policy(</w:t>
      </w:r>
      <w:proofErr w:type="gramEnd"/>
      <w:r>
        <w:t>paramiko.client.AutoAddPolicy())</w:t>
      </w:r>
    </w:p>
    <w:p w14:paraId="0EA1118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ssh.connect(</w:t>
      </w:r>
      <w:proofErr w:type="gramEnd"/>
      <w:r>
        <w:t>hostname=ip,port=22,username=username,password=password)</w:t>
      </w:r>
    </w:p>
    <w:p w14:paraId="542A6D57"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print(</w:t>
      </w:r>
      <w:proofErr w:type="gramEnd"/>
      <w:r>
        <w:t>ip+' login succesfully')</w:t>
      </w:r>
    </w:p>
    <w:p w14:paraId="7AB181C3" w14:textId="77777777" w:rsidR="004A47E0" w:rsidRPr="00E34090" w:rsidRDefault="004A47E0" w:rsidP="004A47E0">
      <w:r>
        <w:t xml:space="preserve">Invoke </w:t>
      </w:r>
      <w:r>
        <w:rPr>
          <w:b/>
          <w:bCs/>
        </w:rPr>
        <w:t>paramiko</w:t>
      </w:r>
      <w:r>
        <w:t xml:space="preserve"> to log in to the device. If the login is successful, the host IP address login successfully is returned.</w:t>
      </w:r>
    </w:p>
    <w:p w14:paraId="06CC09E8" w14:textId="77777777" w:rsidR="004A47E0" w:rsidRPr="00E34090" w:rsidRDefault="004A47E0" w:rsidP="004A47E0">
      <w:pPr>
        <w:pStyle w:val="TerminalDisplay"/>
      </w:pPr>
      <w:r>
        <w:t>192.168.56.100 login succesfully</w:t>
      </w:r>
    </w:p>
    <w:p w14:paraId="5CA4CAB1" w14:textId="77777777" w:rsidR="004A47E0" w:rsidRPr="00E34090" w:rsidRDefault="004A47E0" w:rsidP="004A47E0">
      <w:pPr>
        <w:pStyle w:val="Step"/>
        <w:outlineLvl w:val="9"/>
      </w:pPr>
      <w:r>
        <w:t>Enable the SSH channel.</w:t>
      </w:r>
    </w:p>
    <w:p w14:paraId="3900D818" w14:textId="77777777" w:rsidR="004A47E0" w:rsidRPr="00E34090" w:rsidRDefault="004A47E0" w:rsidP="004A47E0">
      <w:r>
        <w:t>Enable the SSH channel and perform basic configurations.</w:t>
      </w:r>
    </w:p>
    <w:p w14:paraId="706EEADB"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Open a channel and enter the configuration.</w:t>
      </w:r>
    </w:p>
    <w:p w14:paraId="6A34C11A"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cli</w:t>
      </w:r>
      <w:proofErr w:type="gramEnd"/>
      <w:r>
        <w:t xml:space="preserve"> = ssh.invoke_shell()</w:t>
      </w:r>
    </w:p>
    <w:p w14:paraId="04E0F1DE"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cli.send('N\n')</w:t>
      </w:r>
    </w:p>
    <w:p w14:paraId="44AB88F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time.sleep(</w:t>
      </w:r>
      <w:proofErr w:type="gramEnd"/>
      <w:r>
        <w:t>0.5)</w:t>
      </w:r>
    </w:p>
    <w:p w14:paraId="03B187B5"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cli.send(</w:t>
      </w:r>
      <w:proofErr w:type="gramEnd"/>
      <w:r>
        <w:t>'screen-length 0 temporary\n')</w:t>
      </w:r>
    </w:p>
    <w:p w14:paraId="4CAFCB6C"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time.sleep(</w:t>
      </w:r>
      <w:proofErr w:type="gramEnd"/>
      <w:r>
        <w:t>0.5)</w:t>
      </w:r>
    </w:p>
    <w:p w14:paraId="0F1BCF9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38F6C5A4"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Run the following command to go to the system view:</w:t>
      </w:r>
    </w:p>
    <w:p w14:paraId="6E0907DB"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cli.send(</w:t>
      </w:r>
      <w:proofErr w:type="gramEnd"/>
      <w:r>
        <w:t>'system-view immediately\n')</w:t>
      </w:r>
    </w:p>
    <w:p w14:paraId="6B7F503F"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lastRenderedPageBreak/>
        <w:t>time.sleep(</w:t>
      </w:r>
      <w:proofErr w:type="gramEnd"/>
      <w:r>
        <w:t>0.5)</w:t>
      </w:r>
    </w:p>
    <w:p w14:paraId="0E366C1D" w14:textId="6A0C10AC" w:rsidR="004A47E0" w:rsidRPr="00E34090" w:rsidRDefault="004A47E0" w:rsidP="004A47E0">
      <w:r>
        <w:t>Invoke</w:t>
      </w:r>
      <w:r>
        <w:rPr>
          <w:b/>
          <w:bCs/>
        </w:rPr>
        <w:t xml:space="preserve"> invoke_</w:t>
      </w:r>
      <w:proofErr w:type="gramStart"/>
      <w:r>
        <w:rPr>
          <w:b/>
          <w:bCs/>
        </w:rPr>
        <w:t>shell(</w:t>
      </w:r>
      <w:proofErr w:type="gramEnd"/>
      <w:r>
        <w:rPr>
          <w:b/>
          <w:bCs/>
        </w:rPr>
        <w:t>)</w:t>
      </w:r>
      <w:r>
        <w:t xml:space="preserve"> to enable the SSH channel. Run the following commands to cancel the split-screen display of command output and go to the system view</w:t>
      </w:r>
      <w:r w:rsidR="00F05227">
        <w:t>.</w:t>
      </w:r>
      <w:r>
        <w:t xml:space="preserve"> The commands are executed at an interval of 0.5 seconds. The CLI interaction process is as follows:</w:t>
      </w:r>
    </w:p>
    <w:p w14:paraId="58DE4550" w14:textId="77777777" w:rsidR="004A47E0" w:rsidRPr="00E34090" w:rsidRDefault="004A47E0" w:rsidP="004A47E0">
      <w:pPr>
        <w:pStyle w:val="TerminalDisplay"/>
      </w:pPr>
      <w:r>
        <w:t>&lt;CE1&gt;screen-length 0 temporary</w:t>
      </w:r>
    </w:p>
    <w:p w14:paraId="6215F16A" w14:textId="77777777" w:rsidR="004A47E0" w:rsidRPr="00E34090" w:rsidRDefault="004A47E0" w:rsidP="004A47E0">
      <w:pPr>
        <w:pStyle w:val="TerminalDisplay"/>
      </w:pPr>
      <w:r>
        <w:t>Info: The configuration takes effect on the current user terminal interface only.</w:t>
      </w:r>
    </w:p>
    <w:p w14:paraId="7EDB6A29" w14:textId="77777777" w:rsidR="004A47E0" w:rsidRPr="00E34090" w:rsidRDefault="004A47E0" w:rsidP="004A47E0">
      <w:pPr>
        <w:pStyle w:val="TerminalDisplay"/>
      </w:pPr>
      <w:r>
        <w:t>&lt;CE1&gt;system-view immediately</w:t>
      </w:r>
    </w:p>
    <w:p w14:paraId="4284B45C" w14:textId="77777777" w:rsidR="004A47E0" w:rsidRPr="00E34090" w:rsidRDefault="004A47E0" w:rsidP="004A47E0">
      <w:pPr>
        <w:pStyle w:val="TerminalDisplay"/>
      </w:pPr>
      <w:r>
        <w:t>Enter system view, return user view with return command.</w:t>
      </w:r>
    </w:p>
    <w:p w14:paraId="780804DC" w14:textId="77777777" w:rsidR="004A47E0" w:rsidRPr="00E34090" w:rsidRDefault="004A47E0" w:rsidP="004A47E0">
      <w:pPr>
        <w:pStyle w:val="Step"/>
        <w:outlineLvl w:val="9"/>
      </w:pPr>
      <w:r>
        <w:t>Configure SNMP on the device.</w:t>
      </w:r>
    </w:p>
    <w:p w14:paraId="66AF6B26" w14:textId="77777777" w:rsidR="004A47E0" w:rsidRPr="00E34090" w:rsidRDefault="004A47E0" w:rsidP="004A47E0">
      <w:r>
        <w:t xml:space="preserve">Set SNMP parameters. Specifically, set the SNMP user name to </w:t>
      </w:r>
      <w:r>
        <w:rPr>
          <w:b/>
          <w:bCs/>
        </w:rPr>
        <w:t>admin</w:t>
      </w:r>
      <w:r>
        <w:t xml:space="preserve">, password to </w:t>
      </w:r>
      <w:r>
        <w:rPr>
          <w:b/>
          <w:bCs/>
        </w:rPr>
        <w:t>Huawei@123</w:t>
      </w:r>
      <w:r>
        <w:t xml:space="preserve">, authentication mode to </w:t>
      </w:r>
      <w:r>
        <w:rPr>
          <w:b/>
          <w:bCs/>
        </w:rPr>
        <w:t>SHA</w:t>
      </w:r>
      <w:r>
        <w:t xml:space="preserve">, and privacy mode to </w:t>
      </w:r>
      <w:r>
        <w:rPr>
          <w:b/>
          <w:bCs/>
        </w:rPr>
        <w:t>AES128</w:t>
      </w:r>
      <w:r>
        <w:t>.</w:t>
      </w:r>
    </w:p>
    <w:p w14:paraId="72AE7B20"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Read the </w:t>
      </w:r>
      <w:r>
        <w:rPr>
          <w:b/>
          <w:bCs/>
        </w:rPr>
        <w:t>snmp.txt</w:t>
      </w:r>
      <w:r>
        <w:t xml:space="preserve"> file in the same local folder line by line and write the file to the SSH channel.</w:t>
      </w:r>
    </w:p>
    <w:p w14:paraId="2AB6712A"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f = open('snmp.txt','r')</w:t>
      </w:r>
    </w:p>
    <w:p w14:paraId="34201985"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snmp_config_list = </w:t>
      </w:r>
      <w:proofErr w:type="gramStart"/>
      <w:r>
        <w:t>f.readlines()</w:t>
      </w:r>
      <w:proofErr w:type="gramEnd"/>
    </w:p>
    <w:p w14:paraId="4E7FE52C"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for i in snmp_config_list:</w:t>
      </w:r>
    </w:p>
    <w:p w14:paraId="1B87AB5E"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cli.send(i)</w:t>
      </w:r>
    </w:p>
    <w:p w14:paraId="3EC5FB95"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time.sleep(</w:t>
      </w:r>
      <w:proofErr w:type="gramEnd"/>
      <w:r>
        <w:t>0.5)</w:t>
      </w:r>
    </w:p>
    <w:p w14:paraId="4C515314" w14:textId="3D813E54" w:rsidR="004A47E0" w:rsidRPr="00E34090" w:rsidRDefault="004A47E0" w:rsidP="004A47E0">
      <w:r>
        <w:t xml:space="preserve">Invoke the built-in </w:t>
      </w:r>
      <w:r w:rsidRPr="00F05227">
        <w:rPr>
          <w:b/>
        </w:rPr>
        <w:t>open</w:t>
      </w:r>
      <w:r>
        <w:t xml:space="preserve"> function of Python to read </w:t>
      </w:r>
      <w:r>
        <w:rPr>
          <w:b/>
          <w:bCs/>
        </w:rPr>
        <w:t>snmp.txt</w:t>
      </w:r>
      <w:r>
        <w:t xml:space="preserve"> to form a list and assign</w:t>
      </w:r>
      <w:r w:rsidR="000E6B39">
        <w:t xml:space="preserve"> the </w:t>
      </w:r>
      <w:r>
        <w:t xml:space="preserve">value to </w:t>
      </w:r>
      <w:r>
        <w:rPr>
          <w:b/>
          <w:bCs/>
        </w:rPr>
        <w:t>snmp_config_list</w:t>
      </w:r>
      <w:r>
        <w:t>.</w:t>
      </w:r>
    </w:p>
    <w:p w14:paraId="66ECF8D6" w14:textId="77777777" w:rsidR="004A47E0" w:rsidRPr="00E34090" w:rsidRDefault="004A47E0" w:rsidP="004A47E0">
      <w:r>
        <w:t>Use the “for” loop to read each line of command and write the command to the SSH channel.</w:t>
      </w:r>
    </w:p>
    <w:p w14:paraId="2C130A07" w14:textId="77777777" w:rsidR="004A47E0" w:rsidRPr="00E34090" w:rsidRDefault="004A47E0" w:rsidP="004A47E0">
      <w:r>
        <w:t>The CLI interaction process is as follows:</w:t>
      </w:r>
    </w:p>
    <w:p w14:paraId="717471AD" w14:textId="77777777" w:rsidR="004A47E0" w:rsidRPr="00E34090" w:rsidRDefault="004A47E0" w:rsidP="004A47E0">
      <w:pPr>
        <w:pStyle w:val="TerminalDisplay"/>
      </w:pPr>
      <w:r>
        <w:t>[CE1</w:t>
      </w:r>
      <w:proofErr w:type="gramStart"/>
      <w:r>
        <w:t>]snmp</w:t>
      </w:r>
      <w:proofErr w:type="gramEnd"/>
      <w:r>
        <w:t>-agent usm-user v3 admin group dc-admin</w:t>
      </w:r>
    </w:p>
    <w:p w14:paraId="1B39F076" w14:textId="77777777" w:rsidR="004A47E0" w:rsidRPr="00E34090" w:rsidRDefault="004A47E0" w:rsidP="004A47E0">
      <w:pPr>
        <w:pStyle w:val="TerminalDisplay"/>
      </w:pPr>
      <w:r>
        <w:t>[CE1</w:t>
      </w:r>
      <w:proofErr w:type="gramStart"/>
      <w:r>
        <w:t>]snmp</w:t>
      </w:r>
      <w:proofErr w:type="gramEnd"/>
      <w:r>
        <w:t>-agen usm v3 admin authentication-mode sha</w:t>
      </w:r>
    </w:p>
    <w:p w14:paraId="18CAA707" w14:textId="77777777" w:rsidR="004A47E0" w:rsidRPr="00E34090" w:rsidRDefault="004A47E0" w:rsidP="004A47E0">
      <w:pPr>
        <w:pStyle w:val="TerminalDisplay"/>
      </w:pPr>
      <w:r>
        <w:t>Please configure the authentication password (8-255)</w:t>
      </w:r>
    </w:p>
    <w:p w14:paraId="317667F3" w14:textId="77777777" w:rsidR="004A47E0" w:rsidRPr="00E34090" w:rsidRDefault="004A47E0" w:rsidP="004A47E0">
      <w:pPr>
        <w:pStyle w:val="TerminalDisplay"/>
      </w:pPr>
      <w:r>
        <w:t>Enter Password:</w:t>
      </w:r>
    </w:p>
    <w:p w14:paraId="267E95CB" w14:textId="77777777" w:rsidR="004A47E0" w:rsidRPr="00E34090" w:rsidRDefault="004A47E0" w:rsidP="004A47E0">
      <w:pPr>
        <w:pStyle w:val="TerminalDisplay"/>
      </w:pPr>
      <w:r>
        <w:t>Confirm Password:</w:t>
      </w:r>
    </w:p>
    <w:p w14:paraId="61454F48" w14:textId="77777777" w:rsidR="004A47E0" w:rsidRPr="00E34090" w:rsidRDefault="004A47E0" w:rsidP="004A47E0">
      <w:pPr>
        <w:pStyle w:val="TerminalDisplay"/>
      </w:pPr>
      <w:r>
        <w:t>Warning: The privacy and authentication passwords are the same, which is insecure. It is recommended that the privacy and authentication passwords be different.</w:t>
      </w:r>
    </w:p>
    <w:p w14:paraId="3AFF6263" w14:textId="77777777" w:rsidR="004A47E0" w:rsidRPr="00E34090" w:rsidRDefault="004A47E0" w:rsidP="004A47E0">
      <w:pPr>
        <w:pStyle w:val="TerminalDisplay"/>
      </w:pPr>
      <w:r>
        <w:t>[CE1</w:t>
      </w:r>
      <w:proofErr w:type="gramStart"/>
      <w:r>
        <w:t>]snmp</w:t>
      </w:r>
      <w:proofErr w:type="gramEnd"/>
      <w:r>
        <w:t>-a usm-user v3 admin privacy-mode aes128</w:t>
      </w:r>
    </w:p>
    <w:p w14:paraId="726E32A6" w14:textId="77777777" w:rsidR="004A47E0" w:rsidRPr="00E34090" w:rsidRDefault="004A47E0" w:rsidP="004A47E0">
      <w:pPr>
        <w:pStyle w:val="TerminalDisplay"/>
      </w:pPr>
      <w:r>
        <w:t>Please configure the privacy password (8-255)</w:t>
      </w:r>
    </w:p>
    <w:p w14:paraId="0899FD79" w14:textId="77777777" w:rsidR="004A47E0" w:rsidRPr="00E34090" w:rsidRDefault="004A47E0" w:rsidP="004A47E0">
      <w:pPr>
        <w:pStyle w:val="TerminalDisplay"/>
      </w:pPr>
      <w:r>
        <w:t>Enter Password:</w:t>
      </w:r>
    </w:p>
    <w:p w14:paraId="169DC57B" w14:textId="77777777" w:rsidR="004A47E0" w:rsidRPr="00E34090" w:rsidRDefault="004A47E0" w:rsidP="004A47E0">
      <w:pPr>
        <w:pStyle w:val="TerminalDisplay"/>
      </w:pPr>
      <w:r>
        <w:t>Confirm Password:</w:t>
      </w:r>
    </w:p>
    <w:p w14:paraId="3DADADD7" w14:textId="77777777" w:rsidR="004A47E0" w:rsidRPr="00E34090" w:rsidRDefault="004A47E0" w:rsidP="004A47E0">
      <w:pPr>
        <w:pStyle w:val="TerminalDisplay"/>
      </w:pPr>
      <w:r>
        <w:t>Warning: The privacy and authentication passwords are the same, which is insecure. It is recommended that the privacy and authentication passwords be different.</w:t>
      </w:r>
    </w:p>
    <w:p w14:paraId="4AF2E6C0" w14:textId="77777777" w:rsidR="004A47E0" w:rsidRPr="00E34090" w:rsidRDefault="004A47E0" w:rsidP="004A47E0">
      <w:pPr>
        <w:pStyle w:val="TerminalDisplay"/>
      </w:pPr>
      <w:r>
        <w:t>[CE1</w:t>
      </w:r>
      <w:proofErr w:type="gramStart"/>
      <w:r>
        <w:t>]snmp</w:t>
      </w:r>
      <w:proofErr w:type="gramEnd"/>
      <w:r>
        <w:t>-agent trap source Vlanif 1</w:t>
      </w:r>
    </w:p>
    <w:p w14:paraId="638B1ED4" w14:textId="77777777" w:rsidR="004A47E0" w:rsidRPr="00E34090" w:rsidRDefault="004A47E0" w:rsidP="004A47E0">
      <w:pPr>
        <w:pStyle w:val="TerminalDisplay"/>
      </w:pPr>
      <w:r>
        <w:t>[CE1</w:t>
      </w:r>
      <w:proofErr w:type="gramStart"/>
      <w:r>
        <w:t>]snmp</w:t>
      </w:r>
      <w:proofErr w:type="gramEnd"/>
      <w:r>
        <w:t xml:space="preserve">-agent mib-view included nt iso     </w:t>
      </w:r>
    </w:p>
    <w:p w14:paraId="6B2A8501" w14:textId="77777777" w:rsidR="004A47E0" w:rsidRPr="00E34090" w:rsidRDefault="004A47E0" w:rsidP="004A47E0">
      <w:pPr>
        <w:pStyle w:val="TerminalDisplay"/>
      </w:pPr>
      <w:r>
        <w:t>[CE1</w:t>
      </w:r>
      <w:proofErr w:type="gramStart"/>
      <w:r>
        <w:t>]snmp</w:t>
      </w:r>
      <w:proofErr w:type="gramEnd"/>
      <w:r>
        <w:t xml:space="preserve">-agent mib-view included rd iso   </w:t>
      </w:r>
    </w:p>
    <w:p w14:paraId="593D56F8" w14:textId="77777777" w:rsidR="004A47E0" w:rsidRPr="00E34090" w:rsidRDefault="004A47E0" w:rsidP="004A47E0">
      <w:pPr>
        <w:pStyle w:val="TerminalDisplay"/>
      </w:pPr>
      <w:r>
        <w:t>[CE1</w:t>
      </w:r>
      <w:proofErr w:type="gramStart"/>
      <w:r>
        <w:t>]snmp</w:t>
      </w:r>
      <w:proofErr w:type="gramEnd"/>
      <w:r>
        <w:t xml:space="preserve">-agent mib-view included wt iso  </w:t>
      </w:r>
    </w:p>
    <w:p w14:paraId="213E5F9B" w14:textId="77777777" w:rsidR="004A47E0" w:rsidRPr="00E34090" w:rsidRDefault="004A47E0" w:rsidP="004A47E0">
      <w:pPr>
        <w:pStyle w:val="TerminalDisplay"/>
      </w:pPr>
      <w:r>
        <w:t>[CE1</w:t>
      </w:r>
      <w:proofErr w:type="gramStart"/>
      <w:r>
        <w:t>]snmp</w:t>
      </w:r>
      <w:proofErr w:type="gramEnd"/>
      <w:r>
        <w:t>-agent mib-view included iso-view iso</w:t>
      </w:r>
    </w:p>
    <w:p w14:paraId="70E68C48" w14:textId="77777777" w:rsidR="004A47E0" w:rsidRPr="00E34090" w:rsidRDefault="004A47E0" w:rsidP="004A47E0">
      <w:pPr>
        <w:pStyle w:val="TerminalDisplay"/>
      </w:pPr>
      <w:r>
        <w:t>[CE1</w:t>
      </w:r>
      <w:proofErr w:type="gramStart"/>
      <w:r>
        <w:t>]snmp</w:t>
      </w:r>
      <w:proofErr w:type="gramEnd"/>
      <w:r>
        <w:t>-agent group v3 dc-admin privacy read-view rd write-view wt notify-view  nt</w:t>
      </w:r>
    </w:p>
    <w:p w14:paraId="57A0913A" w14:textId="77777777" w:rsidR="004A47E0" w:rsidRPr="00E34090" w:rsidRDefault="004A47E0" w:rsidP="004A47E0">
      <w:pPr>
        <w:pStyle w:val="TerminalDisplay"/>
      </w:pPr>
      <w:r>
        <w:t>[CE1]</w:t>
      </w:r>
    </w:p>
    <w:p w14:paraId="45F04DA3" w14:textId="77777777" w:rsidR="004A47E0" w:rsidRPr="00E34090" w:rsidRDefault="004A47E0" w:rsidP="004A47E0">
      <w:pPr>
        <w:pStyle w:val="Step"/>
        <w:outlineLvl w:val="9"/>
      </w:pPr>
      <w:r>
        <w:t>Set up an SNMP connection with the device.</w:t>
      </w:r>
    </w:p>
    <w:p w14:paraId="2EDF51D0"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Set up an SNMP channel.</w:t>
      </w:r>
    </w:p>
    <w:p w14:paraId="48526C1B"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lastRenderedPageBreak/>
        <w:t>UdpTransportTarget((ip,161))</w:t>
      </w:r>
    </w:p>
    <w:p w14:paraId="1D0A35F5" w14:textId="77777777" w:rsidR="004A47E0" w:rsidRPr="00E34090" w:rsidRDefault="004A47E0" w:rsidP="004A47E0">
      <w:r>
        <w:t xml:space="preserve">Invoke </w:t>
      </w:r>
      <w:proofErr w:type="gramStart"/>
      <w:r>
        <w:rPr>
          <w:b/>
          <w:bCs/>
        </w:rPr>
        <w:t>UdpTransportTarget(</w:t>
      </w:r>
      <w:proofErr w:type="gramEnd"/>
      <w:r>
        <w:rPr>
          <w:b/>
          <w:bCs/>
        </w:rPr>
        <w:t>)</w:t>
      </w:r>
      <w:r>
        <w:t xml:space="preserve"> in </w:t>
      </w:r>
      <w:r>
        <w:rPr>
          <w:b/>
          <w:bCs/>
        </w:rPr>
        <w:t>pysnmp</w:t>
      </w:r>
      <w:r>
        <w:t>. The parameters include the destination IP address and port number.</w:t>
      </w:r>
    </w:p>
    <w:p w14:paraId="2BC4ABEE" w14:textId="5E5FBE8F" w:rsidR="004A47E0" w:rsidRPr="00E34090" w:rsidRDefault="004A47E0" w:rsidP="004A47E0">
      <w:r>
        <w:t xml:space="preserve">For details about more parameters, see </w:t>
      </w:r>
      <w:hyperlink r:id="rId31" w:anchor="synchronous-snmp" w:history="1">
        <w:r w:rsidR="00F05227" w:rsidRPr="00AB2AC2">
          <w:rPr>
            <w:rStyle w:val="ad"/>
          </w:rPr>
          <w:t>http://snmplabs.com/pysnmp/docs/api-reference.html#synchronous-snmp</w:t>
        </w:r>
      </w:hyperlink>
      <w:r>
        <w:t>.</w:t>
      </w:r>
      <w:r w:rsidR="00F05227">
        <w:t xml:space="preserve"> </w:t>
      </w:r>
    </w:p>
    <w:p w14:paraId="33049E95" w14:textId="77777777" w:rsidR="004A47E0" w:rsidRPr="00E34090" w:rsidRDefault="004A47E0" w:rsidP="004A47E0">
      <w:pPr>
        <w:pStyle w:val="Step"/>
        <w:outlineLvl w:val="9"/>
      </w:pPr>
      <w:r>
        <w:t>Enable SNMP GET request and response.</w:t>
      </w:r>
    </w:p>
    <w:p w14:paraId="53447ACB" w14:textId="77777777" w:rsidR="004A47E0" w:rsidRPr="00E34090" w:rsidRDefault="004A47E0" w:rsidP="004A47E0">
      <w:r>
        <w:t xml:space="preserve">The </w:t>
      </w:r>
      <w:r>
        <w:rPr>
          <w:b/>
          <w:bCs/>
        </w:rPr>
        <w:t>pysnmp</w:t>
      </w:r>
      <w:r>
        <w:t xml:space="preserve"> module is used to implement the </w:t>
      </w:r>
      <w:r>
        <w:rPr>
          <w:b/>
          <w:bCs/>
        </w:rPr>
        <w:t>GET</w:t>
      </w:r>
      <w:r>
        <w:t xml:space="preserve"> operation of SNMP to obtain the device information.</w:t>
      </w:r>
    </w:p>
    <w:p w14:paraId="05278E3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bookmarkStart w:id="95" w:name="OLE_LINK7"/>
      <w:r>
        <w:t xml:space="preserve">g = </w:t>
      </w:r>
      <w:proofErr w:type="gramStart"/>
      <w:r>
        <w:t>getCmd(</w:t>
      </w:r>
      <w:proofErr w:type="gramEnd"/>
      <w:r>
        <w:t>SnmpEngine(),</w:t>
      </w:r>
    </w:p>
    <w:p w14:paraId="5987D754"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UsmUserData(</w:t>
      </w:r>
      <w:proofErr w:type="gramEnd"/>
      <w:r>
        <w:t>'admin','Huawei@123','Huawei@123',authProtocol=usmHMACSHAAuthProtocol,privProtocol=usmAesCfb128Protocol),</w:t>
      </w:r>
    </w:p>
    <w:p w14:paraId="4B5C9B50"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UdpTransportTarget(</w:t>
      </w:r>
      <w:proofErr w:type="gramEnd"/>
      <w:r>
        <w:t>(ip, 161)),</w:t>
      </w:r>
    </w:p>
    <w:p w14:paraId="3ABF382F"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ContextData(</w:t>
      </w:r>
      <w:proofErr w:type="gramEnd"/>
      <w:r>
        <w:t>),</w:t>
      </w:r>
    </w:p>
    <w:p w14:paraId="54DB410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ObjectType(</w:t>
      </w:r>
      <w:proofErr w:type="gramEnd"/>
      <w:r>
        <w:t>ObjectIdentity('SNMPv2-MIB','sysName',0)))</w:t>
      </w:r>
    </w:p>
    <w:bookmarkEnd w:id="95"/>
    <w:p w14:paraId="7A5AC790" w14:textId="77777777" w:rsidR="004A47E0" w:rsidRPr="00E34090" w:rsidRDefault="004A47E0" w:rsidP="004A47E0">
      <w:r>
        <w:t xml:space="preserve">Invoke </w:t>
      </w:r>
      <w:proofErr w:type="gramStart"/>
      <w:r>
        <w:rPr>
          <w:b/>
          <w:bCs/>
        </w:rPr>
        <w:t>getCmd(</w:t>
      </w:r>
      <w:proofErr w:type="gramEnd"/>
      <w:r>
        <w:rPr>
          <w:b/>
          <w:bCs/>
        </w:rPr>
        <w:t>)</w:t>
      </w:r>
      <w:r>
        <w:t xml:space="preserve"> to implement the </w:t>
      </w:r>
      <w:r>
        <w:rPr>
          <w:b/>
          <w:bCs/>
        </w:rPr>
        <w:t>GET</w:t>
      </w:r>
      <w:r>
        <w:t xml:space="preserve"> operation of SNMP and assign the value to </w:t>
      </w:r>
      <w:r>
        <w:rPr>
          <w:b/>
          <w:bCs/>
        </w:rPr>
        <w:t>g</w:t>
      </w:r>
      <w:r>
        <w:t>.</w:t>
      </w:r>
    </w:p>
    <w:p w14:paraId="07A6E297" w14:textId="77777777" w:rsidR="004A47E0" w:rsidRPr="00E34090" w:rsidRDefault="004A47E0" w:rsidP="004A47E0">
      <w:pPr>
        <w:pStyle w:val="ItemList"/>
      </w:pPr>
      <w:r>
        <w:rPr>
          <w:b/>
          <w:bCs/>
        </w:rPr>
        <w:t>UsmUserData</w:t>
      </w:r>
      <w:r>
        <w:t xml:space="preserve"> indicates SNMP user information, including SNMP user name, password, encryption mode, and authentication mode. The SNMP user information must be consistent with the SNMP configurations on the device.</w:t>
      </w:r>
    </w:p>
    <w:p w14:paraId="284F7753" w14:textId="77777777" w:rsidR="004A47E0" w:rsidRPr="00E34090" w:rsidRDefault="004A47E0" w:rsidP="004A47E0">
      <w:pPr>
        <w:pStyle w:val="ItemList"/>
      </w:pPr>
      <w:r>
        <w:rPr>
          <w:b/>
          <w:bCs/>
        </w:rPr>
        <w:t>UdpTransportTarget</w:t>
      </w:r>
      <w:r>
        <w:t xml:space="preserve"> is the transport layer information.</w:t>
      </w:r>
    </w:p>
    <w:p w14:paraId="0BA17509" w14:textId="77777777" w:rsidR="004A47E0" w:rsidRPr="00E34090" w:rsidRDefault="004A47E0" w:rsidP="004A47E0">
      <w:pPr>
        <w:pStyle w:val="ItemList"/>
      </w:pPr>
      <w:r>
        <w:rPr>
          <w:b/>
          <w:bCs/>
        </w:rPr>
        <w:t>ContextData</w:t>
      </w:r>
      <w:r>
        <w:t xml:space="preserve"> is used in asynchronous mode. Leave this parameter empty.</w:t>
      </w:r>
    </w:p>
    <w:p w14:paraId="4C13917E" w14:textId="77777777" w:rsidR="004A47E0" w:rsidRPr="00E34090" w:rsidRDefault="004A47E0" w:rsidP="004A47E0">
      <w:pPr>
        <w:pStyle w:val="ItemList"/>
      </w:pPr>
      <w:r>
        <w:rPr>
          <w:b/>
          <w:bCs/>
        </w:rPr>
        <w:t>ObjectType</w:t>
      </w:r>
      <w:r>
        <w:t xml:space="preserve"> indicates the device MIB object to be queried. You can use either the object name or OID. The object name is used here.</w:t>
      </w:r>
    </w:p>
    <w:p w14:paraId="07168960" w14:textId="20D36940" w:rsidR="004A47E0" w:rsidRDefault="004A47E0" w:rsidP="002F330D">
      <w:r>
        <w:t>You can query the MIB information of Huawei devices at:</w:t>
      </w:r>
    </w:p>
    <w:p w14:paraId="68BDF8AA" w14:textId="6669B761" w:rsidR="002F330D" w:rsidRPr="00E34090" w:rsidRDefault="005A1817" w:rsidP="004A47E0">
      <w:hyperlink r:id="rId32" w:history="1">
        <w:r w:rsidR="002F330D">
          <w:rPr>
            <w:rStyle w:val="ad"/>
          </w:rPr>
          <w:t>https://support.huawei.com/onlinetoolsweb/infoM/index.do?domain=1&amp;lang=en&amp;topicType=mib</w:t>
        </w:r>
      </w:hyperlink>
    </w:p>
    <w:p w14:paraId="06A0E279" w14:textId="77777777" w:rsidR="004A47E0" w:rsidRPr="00E34090" w:rsidRDefault="004A47E0" w:rsidP="004A47E0">
      <w:r>
        <w:t xml:space="preserve">The name of the MIB object file to be queried is </w:t>
      </w:r>
      <w:r>
        <w:rPr>
          <w:b/>
          <w:bCs/>
        </w:rPr>
        <w:t>SNMPv2-MIB</w:t>
      </w:r>
      <w:r>
        <w:t>.</w:t>
      </w:r>
    </w:p>
    <w:p w14:paraId="03DFFFD1" w14:textId="56FCB7C3" w:rsidR="003E42E5" w:rsidRPr="003E42E5" w:rsidRDefault="003E42E5" w:rsidP="00956866">
      <w:pPr>
        <w:pStyle w:val="Figure"/>
        <w:ind w:left="0"/>
        <w:jc w:val="right"/>
      </w:pPr>
      <w:r>
        <w:rPr>
          <w:noProof/>
        </w:rPr>
        <w:lastRenderedPageBreak/>
        <w:drawing>
          <wp:inline distT="0" distB="0" distL="0" distR="0" wp14:anchorId="263BBCEA" wp14:editId="4D0F1F32">
            <wp:extent cx="5309418" cy="2729346"/>
            <wp:effectExtent l="19050" t="19050" r="24765" b="1397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315178" cy="2732307"/>
                    </a:xfrm>
                    <a:prstGeom prst="rect">
                      <a:avLst/>
                    </a:prstGeom>
                    <a:ln>
                      <a:solidFill>
                        <a:schemeClr val="bg1">
                          <a:lumMod val="85000"/>
                        </a:schemeClr>
                      </a:solidFill>
                    </a:ln>
                  </pic:spPr>
                </pic:pic>
              </a:graphicData>
            </a:graphic>
          </wp:inline>
        </w:drawing>
      </w:r>
    </w:p>
    <w:p w14:paraId="22598427" w14:textId="77777777" w:rsidR="004A47E0" w:rsidRPr="0083408F" w:rsidRDefault="004A47E0" w:rsidP="004A47E0"/>
    <w:p w14:paraId="5F2F979F" w14:textId="77777777" w:rsidR="004A47E0" w:rsidRPr="00E34090" w:rsidRDefault="004A47E0" w:rsidP="004A47E0">
      <w:r>
        <w:t xml:space="preserve">The object is </w:t>
      </w:r>
      <w:r>
        <w:rPr>
          <w:b/>
          <w:bCs/>
        </w:rPr>
        <w:t>sysName</w:t>
      </w:r>
      <w:r>
        <w:t>.</w:t>
      </w:r>
    </w:p>
    <w:p w14:paraId="62A668B5" w14:textId="54E4577A" w:rsidR="008B292D" w:rsidRPr="008B292D" w:rsidRDefault="008B292D" w:rsidP="00956866">
      <w:pPr>
        <w:pStyle w:val="Figure"/>
        <w:ind w:left="0"/>
        <w:jc w:val="right"/>
      </w:pPr>
      <w:r>
        <w:rPr>
          <w:noProof/>
        </w:rPr>
        <w:drawing>
          <wp:inline distT="0" distB="0" distL="0" distR="0" wp14:anchorId="25C7E520" wp14:editId="14354149">
            <wp:extent cx="5330017" cy="1621290"/>
            <wp:effectExtent l="19050" t="19050" r="23495" b="1714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343934" cy="1625523"/>
                    </a:xfrm>
                    <a:prstGeom prst="rect">
                      <a:avLst/>
                    </a:prstGeom>
                    <a:ln>
                      <a:solidFill>
                        <a:schemeClr val="bg1">
                          <a:lumMod val="85000"/>
                        </a:schemeClr>
                      </a:solidFill>
                    </a:ln>
                  </pic:spPr>
                </pic:pic>
              </a:graphicData>
            </a:graphic>
          </wp:inline>
        </w:drawing>
      </w:r>
    </w:p>
    <w:p w14:paraId="707BF36F" w14:textId="77777777" w:rsidR="004A47E0" w:rsidRPr="0083408F" w:rsidRDefault="004A47E0" w:rsidP="004A47E0"/>
    <w:p w14:paraId="5E36E2B5"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bookmarkStart w:id="96" w:name="_Hlk23880265"/>
      <w:r>
        <w:t>errorIndication, errorStatus, errorIndex, varBinds</w:t>
      </w:r>
      <w:bookmarkEnd w:id="96"/>
      <w:r>
        <w:t xml:space="preserve"> = next(g)</w:t>
      </w:r>
    </w:p>
    <w:p w14:paraId="7AA41D7B" w14:textId="77777777" w:rsidR="004A47E0" w:rsidRPr="00E34090" w:rsidRDefault="004A47E0" w:rsidP="004A47E0">
      <w:r>
        <w:t xml:space="preserve">Create variables </w:t>
      </w:r>
      <w:r>
        <w:rPr>
          <w:b/>
          <w:bCs/>
        </w:rPr>
        <w:t>errorIndicatio</w:t>
      </w:r>
      <w:r>
        <w:t xml:space="preserve">n, </w:t>
      </w:r>
      <w:r>
        <w:rPr>
          <w:b/>
          <w:bCs/>
        </w:rPr>
        <w:t>errorStatus</w:t>
      </w:r>
      <w:r>
        <w:t xml:space="preserve">, </w:t>
      </w:r>
      <w:r>
        <w:rPr>
          <w:b/>
          <w:bCs/>
        </w:rPr>
        <w:t>errorIndex</w:t>
      </w:r>
      <w:r>
        <w:t xml:space="preserve">, and </w:t>
      </w:r>
      <w:r>
        <w:rPr>
          <w:b/>
          <w:bCs/>
        </w:rPr>
        <w:t>varBinds</w:t>
      </w:r>
      <w:r>
        <w:t xml:space="preserve"> to obtain the returned information of </w:t>
      </w:r>
      <w:r>
        <w:rPr>
          <w:b/>
          <w:bCs/>
        </w:rPr>
        <w:t>next(g)</w:t>
      </w:r>
      <w:r>
        <w:t>.</w:t>
      </w:r>
    </w:p>
    <w:p w14:paraId="050BEED3" w14:textId="3C7CD1CD" w:rsidR="004A47E0" w:rsidRPr="00E34090" w:rsidRDefault="004A47E0" w:rsidP="004A47E0">
      <w:r>
        <w:t>For details about the returned information, see</w:t>
      </w:r>
      <w:r w:rsidR="00F05227">
        <w:t xml:space="preserve"> the official document at</w:t>
      </w:r>
      <w:r>
        <w:t xml:space="preserve"> </w:t>
      </w:r>
      <w:hyperlink r:id="rId35" w:history="1">
        <w:r w:rsidR="00F05227" w:rsidRPr="00AB2AC2">
          <w:rPr>
            <w:rStyle w:val="ad"/>
          </w:rPr>
          <w:t>http://snmplabs.com/pysnmp/docs/hlapi/asyncore/sync/manager/cmdgen/getcmd.html</w:t>
        </w:r>
      </w:hyperlink>
      <w:r>
        <w:t>. You c</w:t>
      </w:r>
      <w:r w:rsidR="00F05227">
        <w:t>an customize the variable names</w:t>
      </w:r>
    </w:p>
    <w:p w14:paraId="35D5C0F0" w14:textId="5359A1E9" w:rsidR="004A47E0" w:rsidRDefault="00855E61" w:rsidP="004A47E0">
      <w:pPr>
        <w:pStyle w:val="Figure"/>
      </w:pPr>
      <w:r w:rsidRPr="00CB3C70">
        <w:rPr>
          <w:noProof/>
        </w:rPr>
        <w:drawing>
          <wp:inline distT="0" distB="0" distL="0" distR="0" wp14:anchorId="738277EE" wp14:editId="5F1069FF">
            <wp:extent cx="4410075" cy="1391478"/>
            <wp:effectExtent l="0" t="0" r="0" b="0"/>
            <wp:docPr id="1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438762" cy="1400529"/>
                    </a:xfrm>
                    <a:prstGeom prst="rect">
                      <a:avLst/>
                    </a:prstGeom>
                    <a:noFill/>
                    <a:ln>
                      <a:noFill/>
                    </a:ln>
                  </pic:spPr>
                </pic:pic>
              </a:graphicData>
            </a:graphic>
          </wp:inline>
        </w:drawing>
      </w:r>
    </w:p>
    <w:p w14:paraId="64577813" w14:textId="77777777" w:rsidR="004A47E0" w:rsidRPr="0083408F" w:rsidRDefault="004A47E0" w:rsidP="004A47E0"/>
    <w:p w14:paraId="0AA65649" w14:textId="77777777" w:rsidR="004A47E0" w:rsidRPr="00E34090" w:rsidRDefault="004A47E0" w:rsidP="004A47E0">
      <w:r>
        <w:t xml:space="preserve">The </w:t>
      </w:r>
      <w:r>
        <w:rPr>
          <w:b/>
          <w:bCs/>
        </w:rPr>
        <w:t>varBinds</w:t>
      </w:r>
      <w:r>
        <w:t xml:space="preserve"> variable is a tuple, including the returned message in an SNMP query.</w:t>
      </w:r>
    </w:p>
    <w:p w14:paraId="2A48D8C8" w14:textId="77777777" w:rsidR="004A47E0" w:rsidRPr="00E34090" w:rsidRDefault="004A47E0" w:rsidP="004A47E0">
      <w:pPr>
        <w:pStyle w:val="Step"/>
        <w:outlineLvl w:val="9"/>
      </w:pPr>
      <w:r>
        <w:t>Obtain the host name of device.</w:t>
      </w:r>
    </w:p>
    <w:p w14:paraId="47B13537" w14:textId="77777777" w:rsidR="004A47E0" w:rsidRDefault="004A47E0" w:rsidP="004A47E0">
      <w:r>
        <w:t>Process SNMP response data to separate the host name.</w:t>
      </w:r>
    </w:p>
    <w:p w14:paraId="7453608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for i in varBinds:</w:t>
      </w:r>
    </w:p>
    <w:p w14:paraId="3DAB54A4"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print (i)</w:t>
      </w:r>
    </w:p>
    <w:p w14:paraId="70DAEE91"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print</w:t>
      </w:r>
      <w:proofErr w:type="gramEnd"/>
      <w:r>
        <w:t xml:space="preserve"> (str(i).split('=')[1].strip())</w:t>
      </w:r>
    </w:p>
    <w:p w14:paraId="19FF2C76" w14:textId="77777777" w:rsidR="004A47E0" w:rsidRPr="00E34090" w:rsidRDefault="004A47E0" w:rsidP="004A47E0">
      <w:r>
        <w:t xml:space="preserve">The complete information in the </w:t>
      </w:r>
      <w:r>
        <w:rPr>
          <w:b/>
          <w:bCs/>
        </w:rPr>
        <w:t>varBinds</w:t>
      </w:r>
      <w:r>
        <w:t xml:space="preserve"> tuple is as follows:</w:t>
      </w:r>
    </w:p>
    <w:p w14:paraId="6D59610A" w14:textId="77777777" w:rsidR="004A47E0" w:rsidRPr="00E34090" w:rsidRDefault="004A47E0" w:rsidP="004A47E0">
      <w:pPr>
        <w:pStyle w:val="TerminalDisplay"/>
      </w:pPr>
      <w:r>
        <w:t>SNMPv2-MIB:</w:t>
      </w:r>
      <w:proofErr w:type="gramStart"/>
      <w:r>
        <w:t>:sysName.0</w:t>
      </w:r>
      <w:proofErr w:type="gramEnd"/>
      <w:r>
        <w:t xml:space="preserve"> = CE1</w:t>
      </w:r>
    </w:p>
    <w:p w14:paraId="18ECA2FD" w14:textId="77777777" w:rsidR="004A47E0" w:rsidRPr="00E34090" w:rsidRDefault="004A47E0" w:rsidP="004A47E0">
      <w:r>
        <w:t>The returned message contains the MIB file, MIB object, ID, and host name.</w:t>
      </w:r>
    </w:p>
    <w:p w14:paraId="49357C2E" w14:textId="77777777" w:rsidR="004A47E0" w:rsidRPr="00E34090" w:rsidRDefault="004A47E0" w:rsidP="004A47E0">
      <w:r>
        <w:t>Use the</w:t>
      </w:r>
      <w:r>
        <w:rPr>
          <w:b/>
          <w:bCs/>
        </w:rPr>
        <w:t xml:space="preserve"> split</w:t>
      </w:r>
      <w:r>
        <w:t xml:space="preserve"> and </w:t>
      </w:r>
      <w:r>
        <w:rPr>
          <w:b/>
          <w:bCs/>
        </w:rPr>
        <w:t>strip</w:t>
      </w:r>
      <w:r>
        <w:t xml:space="preserve"> methods to obtain a single host name.</w:t>
      </w:r>
    </w:p>
    <w:p w14:paraId="23E9DA5D" w14:textId="77777777" w:rsidR="004A47E0" w:rsidRPr="00E34090" w:rsidRDefault="004A47E0" w:rsidP="004A47E0">
      <w:pPr>
        <w:pStyle w:val="Step"/>
        <w:outlineLvl w:val="9"/>
      </w:pPr>
      <w:r>
        <w:t>Close the session.</w:t>
      </w:r>
    </w:p>
    <w:p w14:paraId="5D6AD99B"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dis_this = </w:t>
      </w:r>
      <w:proofErr w:type="gramStart"/>
      <w:r>
        <w:t>cli.recv(</w:t>
      </w:r>
      <w:proofErr w:type="gramEnd"/>
      <w:r>
        <w:t>999999).decode() # View the script interaction process.</w:t>
      </w:r>
    </w:p>
    <w:p w14:paraId="672AF58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print (dis_this)    </w:t>
      </w:r>
    </w:p>
    <w:p w14:paraId="76197323"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Close the session.    </w:t>
      </w:r>
    </w:p>
    <w:p w14:paraId="4962E9AB"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ssh.close()</w:t>
      </w:r>
      <w:proofErr w:type="gramEnd"/>
    </w:p>
    <w:p w14:paraId="72AB2AF2" w14:textId="77777777" w:rsidR="004A47E0" w:rsidRDefault="004A47E0" w:rsidP="004A47E0">
      <w:r>
        <w:t>Check the SSH channel interaction process and close the session.</w:t>
      </w:r>
    </w:p>
    <w:p w14:paraId="2B9B8059" w14:textId="77777777" w:rsidR="004A47E0" w:rsidRPr="00E34090" w:rsidRDefault="004A47E0" w:rsidP="004A47E0">
      <w:pPr>
        <w:pStyle w:val="End"/>
      </w:pPr>
      <w:r>
        <w:t>----End</w:t>
      </w:r>
    </w:p>
    <w:p w14:paraId="0797A8AF" w14:textId="77777777" w:rsidR="004A47E0" w:rsidRPr="00770D57" w:rsidRDefault="004A47E0" w:rsidP="004A47E0">
      <w:pPr>
        <w:pStyle w:val="2"/>
      </w:pPr>
      <w:bookmarkStart w:id="97" w:name="_Toc42705690"/>
      <w:bookmarkStart w:id="98" w:name="_Toc46142763"/>
      <w:bookmarkStart w:id="99" w:name="_Toc47365062"/>
      <w:r w:rsidRPr="00770D57">
        <w:t>Quiz</w:t>
      </w:r>
      <w:bookmarkEnd w:id="97"/>
      <w:bookmarkEnd w:id="98"/>
      <w:bookmarkEnd w:id="99"/>
    </w:p>
    <w:p w14:paraId="602EE696" w14:textId="77777777" w:rsidR="004A47E0" w:rsidRPr="00E34090" w:rsidRDefault="004A47E0" w:rsidP="004A47E0">
      <w:pPr>
        <w:pStyle w:val="ItemStep"/>
        <w:outlineLvl w:val="9"/>
      </w:pPr>
      <w:r>
        <w:t>How to encapsulate a host name query into a function for other programs to invoke?</w:t>
      </w:r>
    </w:p>
    <w:p w14:paraId="783AB82E" w14:textId="633AA026" w:rsidR="004A47E0" w:rsidRDefault="004A47E0" w:rsidP="00F05227">
      <w:pPr>
        <w:pStyle w:val="ItemStep"/>
        <w:outlineLvl w:val="9"/>
      </w:pPr>
      <w:r>
        <w:t>How to improve the SNMP query efficiency if there are a large number of devices on the live network?</w:t>
      </w:r>
    </w:p>
    <w:p w14:paraId="7FB8B5B8" w14:textId="77777777" w:rsidR="004A47E0" w:rsidRDefault="004A47E0" w:rsidP="004A47E0">
      <w:pPr>
        <w:sectPr w:rsidR="004A47E0" w:rsidSect="00462D04">
          <w:pgSz w:w="11907" w:h="16840" w:code="9"/>
          <w:pgMar w:top="1701" w:right="1134" w:bottom="1701" w:left="1134" w:header="567" w:footer="567" w:gutter="0"/>
          <w:cols w:space="425"/>
          <w:docGrid w:linePitch="312"/>
        </w:sectPr>
      </w:pPr>
    </w:p>
    <w:p w14:paraId="6C205218" w14:textId="70414EBF" w:rsidR="004A47E0" w:rsidRPr="00770D57" w:rsidRDefault="004A47E0" w:rsidP="004A47E0">
      <w:pPr>
        <w:pStyle w:val="1"/>
      </w:pPr>
      <w:bookmarkStart w:id="100" w:name="_Toc42705691"/>
      <w:bookmarkStart w:id="101" w:name="_Toc46142764"/>
      <w:bookmarkStart w:id="102" w:name="_Toc47365063"/>
      <w:r w:rsidRPr="00770D57">
        <w:lastRenderedPageBreak/>
        <w:t>NETCONF Experiment</w:t>
      </w:r>
      <w:bookmarkEnd w:id="100"/>
      <w:bookmarkEnd w:id="101"/>
      <w:bookmarkEnd w:id="102"/>
    </w:p>
    <w:p w14:paraId="2EFA6578" w14:textId="77777777" w:rsidR="004A47E0" w:rsidRPr="00770D57" w:rsidRDefault="004A47E0" w:rsidP="004A47E0">
      <w:pPr>
        <w:pStyle w:val="2"/>
      </w:pPr>
      <w:bookmarkStart w:id="103" w:name="_Toc42705692"/>
      <w:bookmarkStart w:id="104" w:name="_Toc46142765"/>
      <w:bookmarkStart w:id="105" w:name="_Toc47365064"/>
      <w:r w:rsidRPr="00770D57">
        <w:t>Background</w:t>
      </w:r>
      <w:bookmarkEnd w:id="103"/>
      <w:bookmarkEnd w:id="104"/>
      <w:bookmarkEnd w:id="105"/>
    </w:p>
    <w:p w14:paraId="57138515" w14:textId="4DDD22DE" w:rsidR="004A47E0" w:rsidRPr="00E34090" w:rsidRDefault="004A47E0" w:rsidP="004A47E0">
      <w:r>
        <w:t xml:space="preserve">A company deploys a CE12800 switch whose management IP address is 192.168.56.100/24. You can remotely log in to the switch using SSH. As delivering configurations through SSH is </w:t>
      </w:r>
      <w:r w:rsidR="00080D20">
        <w:t>in</w:t>
      </w:r>
      <w:r>
        <w:t>efficient, you will deliver configurations through NETCONF to devices.</w:t>
      </w:r>
    </w:p>
    <w:p w14:paraId="22E56453" w14:textId="77777777" w:rsidR="004A47E0" w:rsidRPr="00770D57" w:rsidRDefault="004A47E0" w:rsidP="004A47E0">
      <w:pPr>
        <w:pStyle w:val="3"/>
      </w:pPr>
      <w:bookmarkStart w:id="106" w:name="_Toc42705693"/>
      <w:bookmarkStart w:id="107" w:name="_Toc46142766"/>
      <w:bookmarkStart w:id="108" w:name="_Toc47365065"/>
      <w:r w:rsidRPr="00770D57">
        <w:t>Objectives</w:t>
      </w:r>
      <w:bookmarkEnd w:id="106"/>
      <w:bookmarkEnd w:id="107"/>
      <w:bookmarkEnd w:id="108"/>
    </w:p>
    <w:p w14:paraId="55469AFE" w14:textId="77777777" w:rsidR="004A47E0" w:rsidRPr="00E34090" w:rsidRDefault="004A47E0" w:rsidP="004A47E0">
      <w:pPr>
        <w:pStyle w:val="ItemList"/>
      </w:pPr>
      <w:r>
        <w:t xml:space="preserve">Master the basic usage of </w:t>
      </w:r>
      <w:r>
        <w:rPr>
          <w:b/>
          <w:bCs/>
        </w:rPr>
        <w:t>paramiko</w:t>
      </w:r>
      <w:r>
        <w:t>.</w:t>
      </w:r>
    </w:p>
    <w:p w14:paraId="10B4F01F" w14:textId="77777777" w:rsidR="004A47E0" w:rsidRPr="00E34090" w:rsidRDefault="004A47E0" w:rsidP="004A47E0">
      <w:pPr>
        <w:pStyle w:val="ItemList"/>
      </w:pPr>
      <w:r>
        <w:t xml:space="preserve">Master the basic methods of </w:t>
      </w:r>
      <w:r>
        <w:rPr>
          <w:b/>
          <w:bCs/>
        </w:rPr>
        <w:t>ncclient</w:t>
      </w:r>
      <w:r>
        <w:t>.</w:t>
      </w:r>
    </w:p>
    <w:p w14:paraId="086C93AE" w14:textId="77777777" w:rsidR="004A47E0" w:rsidRPr="00770D57" w:rsidRDefault="004A47E0" w:rsidP="004A47E0">
      <w:pPr>
        <w:pStyle w:val="3"/>
      </w:pPr>
      <w:bookmarkStart w:id="109" w:name="_Toc42705694"/>
      <w:bookmarkStart w:id="110" w:name="_Toc46142767"/>
      <w:bookmarkStart w:id="111" w:name="_Toc47365066"/>
      <w:r w:rsidRPr="00770D57">
        <w:t>Environment Preparations</w:t>
      </w:r>
      <w:bookmarkEnd w:id="109"/>
      <w:bookmarkEnd w:id="110"/>
      <w:bookmarkEnd w:id="111"/>
    </w:p>
    <w:p w14:paraId="486A3973" w14:textId="425CC3A7" w:rsidR="004A47E0" w:rsidRDefault="00E50380" w:rsidP="004A47E0">
      <w:pPr>
        <w:pStyle w:val="Figure"/>
      </w:pPr>
      <w:r>
        <w:rPr>
          <w:noProof/>
        </w:rPr>
        <w:drawing>
          <wp:inline distT="0" distB="0" distL="0" distR="0" wp14:anchorId="226BCDD9" wp14:editId="1CC4BB93">
            <wp:extent cx="4317558" cy="1288297"/>
            <wp:effectExtent l="0" t="0" r="6985" b="7620"/>
            <wp:docPr id="32" name="图片 32" descr="C:\Users\z00275369\AppData\Roaming\eSpace_Desktop\UserData\z00275369\imagefiles\1726BB5D-5BDA-4DBD-8D94-7FDD9A40320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26BB5D-5BDA-4DBD-8D94-7FDD9A40320B" descr="C:\Users\z00275369\AppData\Roaming\eSpace_Desktop\UserData\z00275369\imagefiles\1726BB5D-5BDA-4DBD-8D94-7FDD9A40320B.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416017" cy="1317676"/>
                    </a:xfrm>
                    <a:prstGeom prst="rect">
                      <a:avLst/>
                    </a:prstGeom>
                    <a:noFill/>
                    <a:ln>
                      <a:noFill/>
                    </a:ln>
                  </pic:spPr>
                </pic:pic>
              </a:graphicData>
            </a:graphic>
          </wp:inline>
        </w:drawing>
      </w:r>
    </w:p>
    <w:p w14:paraId="2E2AD64E" w14:textId="77777777" w:rsidR="004A47E0" w:rsidRPr="0083408F" w:rsidRDefault="004A47E0" w:rsidP="004A47E0"/>
    <w:p w14:paraId="3C6C4CE5" w14:textId="77777777" w:rsidR="004A47E0" w:rsidRDefault="004A47E0" w:rsidP="004A47E0">
      <w:r>
        <w:t>In this experiment, you need to prepare a network device that communicates with the Python compilation environment at Layer 3.</w:t>
      </w:r>
    </w:p>
    <w:p w14:paraId="21CECFE0" w14:textId="77777777" w:rsidR="004A47E0" w:rsidRPr="00E34090" w:rsidRDefault="004A47E0" w:rsidP="004A47E0">
      <w:pPr>
        <w:pStyle w:val="ItemStep"/>
        <w:outlineLvl w:val="9"/>
      </w:pPr>
      <w:r>
        <w:t>Configure the CE12800 switch.</w:t>
      </w:r>
    </w:p>
    <w:p w14:paraId="16098052" w14:textId="77777777" w:rsidR="004A47E0" w:rsidRPr="00E34090" w:rsidRDefault="004A47E0" w:rsidP="004A47E0">
      <w:pPr>
        <w:pStyle w:val="ItemlistTextTD"/>
      </w:pPr>
      <w:r>
        <w:t xml:space="preserve">&lt;HUAWEI&gt;system-view immediately </w:t>
      </w:r>
    </w:p>
    <w:p w14:paraId="058C8942" w14:textId="77777777" w:rsidR="004A47E0" w:rsidRPr="00E34090" w:rsidRDefault="004A47E0" w:rsidP="004A47E0">
      <w:pPr>
        <w:pStyle w:val="ItemlistTextTD"/>
      </w:pPr>
      <w:r>
        <w:t>Enter system view, return user view with return command.</w:t>
      </w:r>
    </w:p>
    <w:p w14:paraId="7B7A56AE" w14:textId="77777777" w:rsidR="004A47E0" w:rsidRPr="00E34090" w:rsidRDefault="004A47E0" w:rsidP="004A47E0">
      <w:pPr>
        <w:pStyle w:val="ItemlistTextTD"/>
      </w:pPr>
      <w:r>
        <w:t>[HUAWEI]sysname CE1</w:t>
      </w:r>
    </w:p>
    <w:p w14:paraId="1F5C49C6" w14:textId="77777777" w:rsidR="004A47E0" w:rsidRPr="00E34090" w:rsidRDefault="004A47E0" w:rsidP="004A47E0">
      <w:pPr>
        <w:pStyle w:val="ItemlistTextTD"/>
      </w:pPr>
      <w:r>
        <w:t>[CE1</w:t>
      </w:r>
      <w:proofErr w:type="gramStart"/>
      <w:r>
        <w:t>]interface</w:t>
      </w:r>
      <w:proofErr w:type="gramEnd"/>
      <w:r>
        <w:t xml:space="preserve"> Vlanif 1</w:t>
      </w:r>
    </w:p>
    <w:p w14:paraId="3286EE72" w14:textId="77777777" w:rsidR="004A47E0" w:rsidRPr="00E34090" w:rsidRDefault="004A47E0" w:rsidP="004A47E0">
      <w:pPr>
        <w:pStyle w:val="ItemlistTextTD"/>
      </w:pPr>
      <w:r>
        <w:t>[CE1-Vlanif1</w:t>
      </w:r>
      <w:proofErr w:type="gramStart"/>
      <w:r>
        <w:t>]ip</w:t>
      </w:r>
      <w:proofErr w:type="gramEnd"/>
      <w:r>
        <w:t xml:space="preserve"> add 192.168.56.100 24</w:t>
      </w:r>
    </w:p>
    <w:p w14:paraId="7D766A1F" w14:textId="77777777" w:rsidR="004A47E0" w:rsidRPr="00E34090" w:rsidRDefault="004A47E0" w:rsidP="004A47E0">
      <w:pPr>
        <w:pStyle w:val="ItemlistTextTD"/>
      </w:pPr>
      <w:r>
        <w:t>[CE1-Vlanif1</w:t>
      </w:r>
      <w:proofErr w:type="gramStart"/>
      <w:r>
        <w:t>]quit</w:t>
      </w:r>
      <w:proofErr w:type="gramEnd"/>
    </w:p>
    <w:p w14:paraId="42D217E1" w14:textId="77777777" w:rsidR="004A47E0" w:rsidRDefault="004A47E0" w:rsidP="004A47E0">
      <w:pPr>
        <w:pStyle w:val="ItemStep"/>
        <w:outlineLvl w:val="9"/>
      </w:pPr>
      <w:r>
        <w:lastRenderedPageBreak/>
        <w:t>Verify connectivity between the switch and local PC.</w:t>
      </w:r>
    </w:p>
    <w:p w14:paraId="10EAECE1" w14:textId="77777777" w:rsidR="004A47E0" w:rsidRPr="00E34090" w:rsidRDefault="004A47E0" w:rsidP="004A47E0">
      <w:pPr>
        <w:pStyle w:val="ItemListText"/>
      </w:pPr>
      <w:r>
        <w:t xml:space="preserve">Open the </w:t>
      </w:r>
      <w:r>
        <w:rPr>
          <w:b/>
          <w:bCs/>
        </w:rPr>
        <w:t>CMD</w:t>
      </w:r>
      <w:r>
        <w:t xml:space="preserve"> window on the local PC and test connectivity between the local PC and CE1.</w:t>
      </w:r>
    </w:p>
    <w:p w14:paraId="1F8E3AEC" w14:textId="77777777" w:rsidR="004A47E0" w:rsidRPr="008F56FF" w:rsidRDefault="004A47E0" w:rsidP="004A47E0">
      <w:pPr>
        <w:pStyle w:val="ItemlistTextTD"/>
      </w:pPr>
      <w:r>
        <w:t>C:\Users\XXX&gt;ping 192.168.56.100</w:t>
      </w:r>
    </w:p>
    <w:p w14:paraId="2E7738A4" w14:textId="77777777" w:rsidR="004A47E0" w:rsidRPr="008F56FF" w:rsidRDefault="004A47E0" w:rsidP="004A47E0">
      <w:pPr>
        <w:pStyle w:val="ItemlistTextTD"/>
      </w:pPr>
      <w:r>
        <w:t>Pinging 192.168.56.100 with 32 bytes of data:</w:t>
      </w:r>
    </w:p>
    <w:p w14:paraId="2EC4BB4E" w14:textId="77777777" w:rsidR="004A47E0" w:rsidRPr="008F56FF" w:rsidRDefault="004A47E0" w:rsidP="004A47E0">
      <w:pPr>
        <w:pStyle w:val="ItemlistTextTD"/>
      </w:pPr>
      <w:r>
        <w:t>Reply from 192.168.56.100: Bytes = 32, time = 3 ms, TTL = 255</w:t>
      </w:r>
    </w:p>
    <w:p w14:paraId="4C525D00" w14:textId="77777777" w:rsidR="004A47E0" w:rsidRPr="008F56FF" w:rsidRDefault="004A47E0" w:rsidP="004A47E0">
      <w:pPr>
        <w:pStyle w:val="ItemlistTextTD"/>
      </w:pPr>
      <w:r>
        <w:t>Reply from 192.168.56.100: Bytes = 32, time = 3 ms, TTL = 255</w:t>
      </w:r>
    </w:p>
    <w:p w14:paraId="0EC6B5A6" w14:textId="77777777" w:rsidR="004A47E0" w:rsidRPr="008F56FF" w:rsidRDefault="004A47E0" w:rsidP="004A47E0">
      <w:pPr>
        <w:pStyle w:val="ItemlistTextTD"/>
      </w:pPr>
      <w:r>
        <w:t>Reply from 192.168.56.100: Bytes = 32, time = 2 ms, TTL= 255</w:t>
      </w:r>
    </w:p>
    <w:p w14:paraId="78336350" w14:textId="77777777" w:rsidR="004A47E0" w:rsidRPr="008F56FF" w:rsidRDefault="004A47E0" w:rsidP="004A47E0">
      <w:pPr>
        <w:pStyle w:val="ItemlistTextTD"/>
      </w:pPr>
      <w:r>
        <w:t>Reply from 192.168.56.100: Bytes = 32, time = 4 ms, TTL = 255</w:t>
      </w:r>
    </w:p>
    <w:p w14:paraId="6675F53D" w14:textId="77777777" w:rsidR="004A47E0" w:rsidRPr="008F56FF" w:rsidRDefault="004A47E0" w:rsidP="004A47E0">
      <w:pPr>
        <w:pStyle w:val="ItemlistTextTD"/>
      </w:pPr>
      <w:r>
        <w:t>Ping statistics for 192.168.56.100:</w:t>
      </w:r>
    </w:p>
    <w:p w14:paraId="564E04B1" w14:textId="77777777" w:rsidR="004A47E0" w:rsidRPr="008F56FF" w:rsidRDefault="004A47E0" w:rsidP="004A47E0">
      <w:pPr>
        <w:pStyle w:val="ItemlistTextTD"/>
      </w:pPr>
      <w:r>
        <w:t xml:space="preserve">    Packets: 4 packets transmitted, 4 packets received, 0 packet loss (0.0%)</w:t>
      </w:r>
    </w:p>
    <w:p w14:paraId="0A16EAD9" w14:textId="77777777" w:rsidR="004A47E0" w:rsidRPr="008F56FF" w:rsidRDefault="004A47E0" w:rsidP="004A47E0">
      <w:pPr>
        <w:pStyle w:val="ItemlistTextTD"/>
      </w:pPr>
      <w:r>
        <w:t>Estimated RTT (ms):</w:t>
      </w:r>
    </w:p>
    <w:p w14:paraId="2C3C3391" w14:textId="77777777" w:rsidR="004A47E0" w:rsidRPr="008F56FF" w:rsidRDefault="004A47E0" w:rsidP="004A47E0">
      <w:pPr>
        <w:pStyle w:val="ItemlistTextTD"/>
      </w:pPr>
      <w:r>
        <w:t xml:space="preserve">    Minimum = 2 ms, maximum = 4 ms, average = 3 ms</w:t>
      </w:r>
    </w:p>
    <w:p w14:paraId="1C930603" w14:textId="77777777" w:rsidR="004A47E0" w:rsidRPr="00E34090" w:rsidRDefault="004A47E0" w:rsidP="004A47E0">
      <w:pPr>
        <w:pStyle w:val="ItemListText"/>
      </w:pPr>
      <w:r>
        <w:t>The connection is successful.</w:t>
      </w:r>
    </w:p>
    <w:p w14:paraId="4F5A6DBE" w14:textId="585D63BC" w:rsidR="004A47E0" w:rsidRPr="00E34090" w:rsidRDefault="004A47E0" w:rsidP="004A47E0">
      <w:pPr>
        <w:pStyle w:val="ItemStep"/>
        <w:outlineLvl w:val="9"/>
      </w:pPr>
      <w:r>
        <w:t xml:space="preserve">SSH has been configured on CE1. The user name is </w:t>
      </w:r>
      <w:r>
        <w:rPr>
          <w:b/>
          <w:bCs/>
        </w:rPr>
        <w:t>python</w:t>
      </w:r>
      <w:r>
        <w:t xml:space="preserve"> and the password is </w:t>
      </w:r>
      <w:r>
        <w:rPr>
          <w:b/>
          <w:bCs/>
        </w:rPr>
        <w:t>Huawei12#$</w:t>
      </w:r>
      <w:r>
        <w:t xml:space="preserve">. (For details, see section </w:t>
      </w:r>
      <w:r w:rsidR="00737D0A">
        <w:fldChar w:fldCharType="begin"/>
      </w:r>
      <w:r w:rsidR="00737D0A">
        <w:instrText xml:space="preserve"> REF _Ref46168166 \r \h </w:instrText>
      </w:r>
      <w:r w:rsidR="00737D0A">
        <w:fldChar w:fldCharType="separate"/>
      </w:r>
      <w:r w:rsidR="0095250F">
        <w:rPr>
          <w:rFonts w:hint="cs"/>
          <w:cs/>
        </w:rPr>
        <w:t>‎</w:t>
      </w:r>
      <w:r w:rsidR="0095250F">
        <w:t xml:space="preserve">1.2.2 </w:t>
      </w:r>
      <w:r w:rsidR="00737D0A">
        <w:fldChar w:fldCharType="end"/>
      </w:r>
      <w:r>
        <w:t>)</w:t>
      </w:r>
    </w:p>
    <w:p w14:paraId="5B30E4E5" w14:textId="77777777" w:rsidR="004A47E0" w:rsidRPr="00E34090" w:rsidRDefault="004A47E0" w:rsidP="004A47E0">
      <w:pPr>
        <w:pStyle w:val="ItemStep"/>
        <w:outlineLvl w:val="9"/>
      </w:pPr>
      <w:r>
        <w:t xml:space="preserve">Prepare the NETCONF pre-configuration script, </w:t>
      </w:r>
      <w:r>
        <w:rPr>
          <w:b/>
          <w:bCs/>
        </w:rPr>
        <w:t>netconf.txt</w:t>
      </w:r>
      <w:r>
        <w:t>.</w:t>
      </w:r>
    </w:p>
    <w:p w14:paraId="7DC9FAFB" w14:textId="77777777" w:rsidR="004A47E0" w:rsidRPr="00E34090" w:rsidRDefault="004A47E0" w:rsidP="004A47E0">
      <w:pPr>
        <w:pStyle w:val="ItemListText"/>
      </w:pPr>
      <w:r>
        <w:t xml:space="preserve">Create a NETCONF user with the user name as </w:t>
      </w:r>
      <w:r>
        <w:rPr>
          <w:b/>
          <w:bCs/>
        </w:rPr>
        <w:t>netconf</w:t>
      </w:r>
      <w:r>
        <w:t xml:space="preserve"> and password as </w:t>
      </w:r>
      <w:r>
        <w:rPr>
          <w:b/>
          <w:bCs/>
        </w:rPr>
        <w:t>Huawei12#$</w:t>
      </w:r>
      <w:r>
        <w:t>. The complete script is as follows:</w:t>
      </w:r>
    </w:p>
    <w:p w14:paraId="48AE6E90" w14:textId="77777777" w:rsidR="004A47E0" w:rsidRPr="00E34090" w:rsidRDefault="004A47E0" w:rsidP="004A47E0">
      <w:pPr>
        <w:pStyle w:val="ItemlistTextTD"/>
      </w:pPr>
      <w:r>
        <w:t>system-view immediately</w:t>
      </w:r>
    </w:p>
    <w:p w14:paraId="66D45C0F" w14:textId="77777777" w:rsidR="004A47E0" w:rsidRPr="00E34090" w:rsidRDefault="004A47E0" w:rsidP="004A47E0">
      <w:pPr>
        <w:pStyle w:val="ItemlistTextTD"/>
      </w:pPr>
      <w:r>
        <w:t>aaa</w:t>
      </w:r>
    </w:p>
    <w:p w14:paraId="7BDC8BCE" w14:textId="77777777" w:rsidR="004A47E0" w:rsidRPr="00E34090" w:rsidRDefault="004A47E0" w:rsidP="004A47E0">
      <w:pPr>
        <w:pStyle w:val="ItemlistTextTD"/>
      </w:pPr>
      <w:r>
        <w:t>local-user netconf password irreversible-cipher Huawei12#$</w:t>
      </w:r>
    </w:p>
    <w:p w14:paraId="56EC4E4D" w14:textId="77777777" w:rsidR="004A47E0" w:rsidRPr="00E34090" w:rsidRDefault="004A47E0" w:rsidP="004A47E0">
      <w:pPr>
        <w:pStyle w:val="ItemlistTextTD"/>
      </w:pPr>
      <w:r>
        <w:t xml:space="preserve">local-user netconf service-type ssh </w:t>
      </w:r>
    </w:p>
    <w:p w14:paraId="4284D28A" w14:textId="77777777" w:rsidR="004A47E0" w:rsidRPr="00E34090" w:rsidRDefault="004A47E0" w:rsidP="004A47E0">
      <w:pPr>
        <w:pStyle w:val="ItemlistTextTD"/>
      </w:pPr>
      <w:r>
        <w:t>local-user netconf level 3</w:t>
      </w:r>
    </w:p>
    <w:p w14:paraId="662D811A" w14:textId="7559F982" w:rsidR="004A47E0" w:rsidRPr="00E34090" w:rsidRDefault="004A47E0" w:rsidP="00734B27">
      <w:pPr>
        <w:pStyle w:val="ItemlistTextTD"/>
      </w:pPr>
      <w:r>
        <w:t xml:space="preserve">quit  </w:t>
      </w:r>
    </w:p>
    <w:p w14:paraId="7ABEBFA6" w14:textId="77777777" w:rsidR="004A47E0" w:rsidRPr="00E34090" w:rsidRDefault="004A47E0" w:rsidP="004A47E0">
      <w:pPr>
        <w:pStyle w:val="ItemlistTextTD"/>
      </w:pPr>
      <w:r>
        <w:t xml:space="preserve">ssh user netconf authentication-type password </w:t>
      </w:r>
    </w:p>
    <w:p w14:paraId="02CB3127" w14:textId="77777777" w:rsidR="004A47E0" w:rsidRPr="00E34090" w:rsidRDefault="004A47E0" w:rsidP="004A47E0">
      <w:pPr>
        <w:pStyle w:val="ItemlistTextTD"/>
      </w:pPr>
      <w:r>
        <w:t xml:space="preserve">ssh user netconf service-type snetconf      </w:t>
      </w:r>
    </w:p>
    <w:p w14:paraId="482963BC" w14:textId="77777777" w:rsidR="004A47E0" w:rsidRPr="00E34090" w:rsidRDefault="004A47E0" w:rsidP="004A47E0">
      <w:pPr>
        <w:pStyle w:val="ItemlistTextTD"/>
      </w:pPr>
      <w:r>
        <w:t>snetconf server enable</w:t>
      </w:r>
    </w:p>
    <w:p w14:paraId="76E3F079" w14:textId="77777777" w:rsidR="004A47E0" w:rsidRPr="00E34090" w:rsidRDefault="004A47E0" w:rsidP="004A47E0">
      <w:pPr>
        <w:pStyle w:val="ItemlistTextTD"/>
      </w:pPr>
      <w:r>
        <w:t>netconf</w:t>
      </w:r>
    </w:p>
    <w:p w14:paraId="218D463F" w14:textId="77777777" w:rsidR="004A47E0" w:rsidRPr="00E34090" w:rsidRDefault="004A47E0" w:rsidP="004A47E0">
      <w:pPr>
        <w:pStyle w:val="ItemlistTextTD"/>
      </w:pPr>
      <w:r>
        <w:t>protocol inbound ssh port 830</w:t>
      </w:r>
    </w:p>
    <w:p w14:paraId="43CCB521" w14:textId="77777777" w:rsidR="004A47E0" w:rsidRPr="00E34090" w:rsidRDefault="004A47E0" w:rsidP="004A47E0">
      <w:pPr>
        <w:pStyle w:val="ItemlistTextTD"/>
      </w:pPr>
      <w:r>
        <w:t>quit</w:t>
      </w:r>
    </w:p>
    <w:p w14:paraId="1F4D8F74" w14:textId="77777777" w:rsidR="004A47E0" w:rsidRPr="00770D57" w:rsidRDefault="004A47E0" w:rsidP="004A47E0">
      <w:pPr>
        <w:pStyle w:val="2"/>
      </w:pPr>
      <w:bookmarkStart w:id="112" w:name="_Toc42705695"/>
      <w:bookmarkStart w:id="113" w:name="_Toc46142768"/>
      <w:bookmarkStart w:id="114" w:name="_Toc47365067"/>
      <w:r w:rsidRPr="00770D57">
        <w:t>Configuration Roadmap</w:t>
      </w:r>
      <w:bookmarkEnd w:id="112"/>
      <w:bookmarkEnd w:id="113"/>
      <w:bookmarkEnd w:id="114"/>
    </w:p>
    <w:p w14:paraId="7D850E28" w14:textId="77777777" w:rsidR="004A47E0" w:rsidRPr="00E34090" w:rsidRDefault="004A47E0" w:rsidP="004A47E0">
      <w:pPr>
        <w:pStyle w:val="ItemStep"/>
        <w:outlineLvl w:val="9"/>
      </w:pPr>
      <w:r>
        <w:t>Prepare the experiment environment.</w:t>
      </w:r>
    </w:p>
    <w:p w14:paraId="747D1D7F" w14:textId="77777777" w:rsidR="004A47E0" w:rsidRPr="00E34090" w:rsidRDefault="004A47E0" w:rsidP="004A47E0">
      <w:pPr>
        <w:pStyle w:val="ItemStep"/>
        <w:outlineLvl w:val="9"/>
      </w:pPr>
      <w:r>
        <w:t xml:space="preserve">Invoke </w:t>
      </w:r>
      <w:r w:rsidRPr="0083408F">
        <w:rPr>
          <w:b/>
          <w:bCs/>
        </w:rPr>
        <w:t>paramiko</w:t>
      </w:r>
      <w:r>
        <w:t xml:space="preserve"> to log in to the device.</w:t>
      </w:r>
    </w:p>
    <w:p w14:paraId="7EE192D6" w14:textId="77777777" w:rsidR="004A47E0" w:rsidRPr="00E34090" w:rsidRDefault="004A47E0" w:rsidP="004A47E0">
      <w:pPr>
        <w:pStyle w:val="ItemStep"/>
        <w:outlineLvl w:val="9"/>
      </w:pPr>
      <w:r>
        <w:t xml:space="preserve">Invoke </w:t>
      </w:r>
      <w:r w:rsidRPr="0083408F">
        <w:rPr>
          <w:b/>
          <w:bCs/>
        </w:rPr>
        <w:t>open</w:t>
      </w:r>
      <w:r>
        <w:t xml:space="preserve"> to open the local file </w:t>
      </w:r>
      <w:r w:rsidRPr="0083408F">
        <w:rPr>
          <w:b/>
          <w:bCs/>
        </w:rPr>
        <w:t>netconf.txt</w:t>
      </w:r>
      <w:r>
        <w:t xml:space="preserve"> and configure NETCONF for the device based on </w:t>
      </w:r>
      <w:r w:rsidRPr="0083408F">
        <w:rPr>
          <w:b/>
          <w:bCs/>
        </w:rPr>
        <w:t>paramiko</w:t>
      </w:r>
      <w:r>
        <w:t>.</w:t>
      </w:r>
    </w:p>
    <w:p w14:paraId="2ECB05C4" w14:textId="77777777" w:rsidR="004A47E0" w:rsidRPr="00E34090" w:rsidRDefault="004A47E0" w:rsidP="004A47E0">
      <w:pPr>
        <w:pStyle w:val="ItemStep"/>
        <w:outlineLvl w:val="9"/>
      </w:pPr>
      <w:r>
        <w:t xml:space="preserve">Invoke </w:t>
      </w:r>
      <w:r w:rsidRPr="0083408F">
        <w:rPr>
          <w:b/>
          <w:bCs/>
        </w:rPr>
        <w:t>ncclient</w:t>
      </w:r>
      <w:r>
        <w:t xml:space="preserve"> to configure the G1/0/2 interface through NETCONF. For the interface, the IP address is 192.168.2.1/24 and description is </w:t>
      </w:r>
      <w:r w:rsidRPr="0083408F">
        <w:rPr>
          <w:b/>
          <w:bCs/>
        </w:rPr>
        <w:t>Config by NETCONF</w:t>
      </w:r>
      <w:r>
        <w:t>.</w:t>
      </w:r>
    </w:p>
    <w:p w14:paraId="3DA90AF1" w14:textId="77777777" w:rsidR="004A47E0" w:rsidRPr="00770D57" w:rsidRDefault="004A47E0" w:rsidP="004A47E0">
      <w:pPr>
        <w:pStyle w:val="2"/>
      </w:pPr>
      <w:bookmarkStart w:id="115" w:name="_Toc42705696"/>
      <w:bookmarkStart w:id="116" w:name="_Toc46142769"/>
      <w:bookmarkStart w:id="117" w:name="_Toc47365068"/>
      <w:r w:rsidRPr="00770D57">
        <w:t>Complete Code and Code Execution Result</w:t>
      </w:r>
      <w:bookmarkEnd w:id="115"/>
      <w:bookmarkEnd w:id="116"/>
      <w:bookmarkEnd w:id="117"/>
    </w:p>
    <w:p w14:paraId="1915981E" w14:textId="77777777" w:rsidR="004A47E0" w:rsidRPr="00E34090" w:rsidRDefault="004A47E0" w:rsidP="004A47E0">
      <w:pPr>
        <w:pStyle w:val="Step"/>
        <w:outlineLvl w:val="9"/>
      </w:pPr>
      <w:r>
        <w:t>Complete code:</w:t>
      </w:r>
    </w:p>
    <w:p w14:paraId="6C79853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lastRenderedPageBreak/>
        <w:t># -*- coding: utf-8 -*-</w:t>
      </w:r>
    </w:p>
    <w:p w14:paraId="0CF7C840"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from ncclient import manager</w:t>
      </w:r>
    </w:p>
    <w:p w14:paraId="18CA071C"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from ncclient import operations</w:t>
      </w:r>
    </w:p>
    <w:p w14:paraId="197F7811"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import paramiko</w:t>
      </w:r>
    </w:p>
    <w:p w14:paraId="4A2DF52C"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import time</w:t>
      </w:r>
    </w:p>
    <w:p w14:paraId="6023806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4D0122EA"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Device parameters</w:t>
      </w:r>
    </w:p>
    <w:p w14:paraId="3FA559C1"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ip = '192.168.56.100'</w:t>
      </w:r>
    </w:p>
    <w:p w14:paraId="4571066C"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ssh_user = 'python'</w:t>
      </w:r>
    </w:p>
    <w:p w14:paraId="1C1037C0"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ssh_password = 'Huawei12#$'</w:t>
      </w:r>
    </w:p>
    <w:p w14:paraId="3537846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netconf_port = '830'</w:t>
      </w:r>
    </w:p>
    <w:p w14:paraId="2DDF8ACF"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netconf_user = 'netconf'</w:t>
      </w:r>
    </w:p>
    <w:p w14:paraId="73DCF8CB"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netconf_password = 'Huawei12#$'</w:t>
      </w:r>
    </w:p>
    <w:p w14:paraId="7F417C87"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filename='netconf.txt'</w:t>
      </w:r>
    </w:p>
    <w:p w14:paraId="0E533FC1"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2AC19A91"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Define the SSH class to configure NETCONF on the device.</w:t>
      </w:r>
    </w:p>
    <w:p w14:paraId="60538324"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class</w:t>
      </w:r>
      <w:proofErr w:type="gramEnd"/>
      <w:r>
        <w:t xml:space="preserve"> ssh():     </w:t>
      </w:r>
    </w:p>
    <w:p w14:paraId="7EDAED71"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def</w:t>
      </w:r>
      <w:proofErr w:type="gramEnd"/>
      <w:r>
        <w:t xml:space="preserve"> ssh_connect(ip,username,password):</w:t>
      </w:r>
    </w:p>
    <w:p w14:paraId="2FD40170"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ssh</w:t>
      </w:r>
      <w:proofErr w:type="gramEnd"/>
      <w:r>
        <w:t xml:space="preserve"> = paramiko.client.SSHClient()</w:t>
      </w:r>
    </w:p>
    <w:p w14:paraId="7347E30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ssh.set_missing_host_key_</w:t>
      </w:r>
      <w:proofErr w:type="gramStart"/>
      <w:r>
        <w:t>policy(</w:t>
      </w:r>
      <w:proofErr w:type="gramEnd"/>
      <w:r>
        <w:t>paramiko.client.AutoAddPolicy())</w:t>
      </w:r>
    </w:p>
    <w:p w14:paraId="27DE60DC"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ssh.connect(</w:t>
      </w:r>
      <w:proofErr w:type="gramEnd"/>
      <w:r>
        <w:t>hostname=ip,port=22,username=username,password=password)</w:t>
      </w:r>
    </w:p>
    <w:p w14:paraId="1936AA9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print(</w:t>
      </w:r>
      <w:proofErr w:type="gramEnd"/>
      <w:r>
        <w:t>ip+' login succesfully')</w:t>
      </w:r>
    </w:p>
    <w:p w14:paraId="613A63E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return ssh</w:t>
      </w:r>
    </w:p>
    <w:p w14:paraId="1818607A"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7A39F8F1"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def</w:t>
      </w:r>
      <w:proofErr w:type="gramEnd"/>
      <w:r>
        <w:t xml:space="preserve"> ssh_config(file,ip,username,password):</w:t>
      </w:r>
    </w:p>
    <w:p w14:paraId="1D10207A"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a = ssh.ssh_</w:t>
      </w:r>
      <w:proofErr w:type="gramStart"/>
      <w:r>
        <w:t>connect(</w:t>
      </w:r>
      <w:proofErr w:type="gramEnd"/>
      <w:r>
        <w:t>ip,username,password)</w:t>
      </w:r>
    </w:p>
    <w:p w14:paraId="0EBAA398"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cli</w:t>
      </w:r>
      <w:proofErr w:type="gramEnd"/>
      <w:r>
        <w:t xml:space="preserve"> = a.invoke_shell()</w:t>
      </w:r>
    </w:p>
    <w:p w14:paraId="2922A555"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cli.send('N\n')</w:t>
      </w:r>
    </w:p>
    <w:p w14:paraId="312D80A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time.sleep(</w:t>
      </w:r>
      <w:proofErr w:type="gramEnd"/>
      <w:r>
        <w:t>0.5)</w:t>
      </w:r>
    </w:p>
    <w:p w14:paraId="39AE3BAC"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cli.send(</w:t>
      </w:r>
      <w:proofErr w:type="gramEnd"/>
      <w:r>
        <w:t>'screen-length 0 temporary\n')</w:t>
      </w:r>
    </w:p>
    <w:p w14:paraId="6C34129E"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time.sleep(</w:t>
      </w:r>
      <w:proofErr w:type="gramEnd"/>
      <w:r>
        <w:t>0.5)</w:t>
      </w:r>
    </w:p>
    <w:p w14:paraId="24BB2F23"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3C0C0F6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f = open(file,'r')</w:t>
      </w:r>
    </w:p>
    <w:p w14:paraId="35B6E8E3"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config_list = </w:t>
      </w:r>
      <w:proofErr w:type="gramStart"/>
      <w:r>
        <w:t>f.readlines()</w:t>
      </w:r>
      <w:proofErr w:type="gramEnd"/>
    </w:p>
    <w:p w14:paraId="45110E7A"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for i in config_list:</w:t>
      </w:r>
    </w:p>
    <w:p w14:paraId="3A65392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cli.send(i)</w:t>
      </w:r>
    </w:p>
    <w:p w14:paraId="584DACE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time.sleep(</w:t>
      </w:r>
      <w:proofErr w:type="gramEnd"/>
      <w:r>
        <w:t>0.5)</w:t>
      </w:r>
    </w:p>
    <w:p w14:paraId="36EE4AA5"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6EB26F0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dis_this = </w:t>
      </w:r>
      <w:proofErr w:type="gramStart"/>
      <w:r>
        <w:t>cli.recv(</w:t>
      </w:r>
      <w:proofErr w:type="gramEnd"/>
      <w:r>
        <w:t>999999).decode()</w:t>
      </w:r>
    </w:p>
    <w:p w14:paraId="4E5A96F8"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print (dis_this)</w:t>
      </w:r>
    </w:p>
    <w:p w14:paraId="045E74C0"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a.close()</w:t>
      </w:r>
      <w:proofErr w:type="gramEnd"/>
      <w:r>
        <w:t xml:space="preserve">    </w:t>
      </w:r>
    </w:p>
    <w:p w14:paraId="36B1964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55DE37C5"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Define the </w:t>
      </w:r>
      <w:r>
        <w:rPr>
          <w:b/>
          <w:bCs/>
        </w:rPr>
        <w:t>huawei_connect</w:t>
      </w:r>
      <w:r>
        <w:t xml:space="preserve"> function to establish a NETCONF connection.</w:t>
      </w:r>
    </w:p>
    <w:p w14:paraId="490E5995"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def</w:t>
      </w:r>
      <w:proofErr w:type="gramEnd"/>
      <w:r>
        <w:t xml:space="preserve"> huawei_connect(host, port, user, password):</w:t>
      </w:r>
    </w:p>
    <w:p w14:paraId="468F7AE0"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return</w:t>
      </w:r>
      <w:proofErr w:type="gramEnd"/>
      <w:r>
        <w:t xml:space="preserve"> manager.connect(host=host,</w:t>
      </w:r>
    </w:p>
    <w:p w14:paraId="0969C3B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port=port,</w:t>
      </w:r>
    </w:p>
    <w:p w14:paraId="3986CD67"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username=user,</w:t>
      </w:r>
    </w:p>
    <w:p w14:paraId="0382B48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password=password,</w:t>
      </w:r>
    </w:p>
    <w:p w14:paraId="48552751"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hostkey_verify = False,</w:t>
      </w:r>
    </w:p>
    <w:p w14:paraId="05D21AB5"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device_params</w:t>
      </w:r>
      <w:proofErr w:type="gramStart"/>
      <w:r>
        <w:t>={</w:t>
      </w:r>
      <w:proofErr w:type="gramEnd"/>
      <w:r>
        <w:t>'name': "huawei"},</w:t>
      </w:r>
    </w:p>
    <w:p w14:paraId="685741C8"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allow_agent = False,</w:t>
      </w:r>
    </w:p>
    <w:p w14:paraId="7683800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look_for_keys = False)</w:t>
      </w:r>
    </w:p>
    <w:p w14:paraId="2DD4703B"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49E24480"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Use NETCONF to send XML data and configure an IP address for an interface on the device.        </w:t>
      </w:r>
    </w:p>
    <w:p w14:paraId="086ABDC4"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CREATE_INTERFACE = '''&lt;config&gt;</w:t>
      </w:r>
    </w:p>
    <w:p w14:paraId="01FEC4D3"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lastRenderedPageBreak/>
        <w:t xml:space="preserve">      &lt;ethernet xmlns="http://www.huawei.com/netconf/vrp" content-version="1.0" format-version="1.0"&gt;</w:t>
      </w:r>
    </w:p>
    <w:p w14:paraId="25D1841B"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&lt;ethernetIfs&gt;</w:t>
      </w:r>
    </w:p>
    <w:p w14:paraId="71C5D527"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&lt;ethernetIf operation="merge"&gt;</w:t>
      </w:r>
    </w:p>
    <w:p w14:paraId="4D8F25B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&lt;ifName&gt;GE1/0/2&lt;/ifName&gt;</w:t>
      </w:r>
    </w:p>
    <w:p w14:paraId="07A7A525"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&lt;l2Enable&gt;disable&lt;/l2Enable&gt;</w:t>
      </w:r>
    </w:p>
    <w:p w14:paraId="45773BFB"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&lt;/ethernetIf&gt;</w:t>
      </w:r>
    </w:p>
    <w:p w14:paraId="0A44E73A"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&lt;/ethernetIfs&gt;</w:t>
      </w:r>
    </w:p>
    <w:p w14:paraId="106743C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&lt;/ethernet&gt;</w:t>
      </w:r>
    </w:p>
    <w:p w14:paraId="64A033D5"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&lt;ifm xmlns="http://www.huawei.com/netconf/vrp" content-version="1.0" format-version="1.0"&gt;</w:t>
      </w:r>
    </w:p>
    <w:p w14:paraId="70F16CF5"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&lt;interfaces&gt;</w:t>
      </w:r>
    </w:p>
    <w:p w14:paraId="78EDF97F"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&lt;interface operation="merge"&gt;</w:t>
      </w:r>
    </w:p>
    <w:p w14:paraId="5C897F23"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&lt;ifName&gt;GE1/0/2&lt;/ifName&gt;</w:t>
      </w:r>
    </w:p>
    <w:p w14:paraId="21DF4140"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&lt;ifDescr&gt;Config by NETCONF&lt;/ifDescr&gt;</w:t>
      </w:r>
    </w:p>
    <w:p w14:paraId="0CD6FE6F"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&lt;ifmAm4&gt;</w:t>
      </w:r>
    </w:p>
    <w:p w14:paraId="2EEB950F"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&lt;am4CfgAddrs&gt;</w:t>
      </w:r>
    </w:p>
    <w:p w14:paraId="1EC224C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&lt;am4CfgAddr operation="create"&gt;</w:t>
      </w:r>
    </w:p>
    <w:p w14:paraId="1909FFA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&lt;subnetMask&gt;255.255.255.0&lt;/subnetMask&gt;</w:t>
      </w:r>
    </w:p>
    <w:p w14:paraId="2FA23C5B"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&lt;addrType&gt;main&lt;/addrType&gt;</w:t>
      </w:r>
    </w:p>
    <w:p w14:paraId="7DF244D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&lt;ifIpAddr&gt;192.168.2.1&lt;/ifIpAddr&gt;</w:t>
      </w:r>
    </w:p>
    <w:p w14:paraId="52483836"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&lt;/am4CfgAddr&gt;</w:t>
      </w:r>
    </w:p>
    <w:p w14:paraId="37A1415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&lt;/am4CfgAddrs&gt;</w:t>
      </w:r>
    </w:p>
    <w:p w14:paraId="40556D25"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&lt;/ifmAm4&gt;</w:t>
      </w:r>
    </w:p>
    <w:p w14:paraId="2848EE8C"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&lt;/interface&gt;</w:t>
      </w:r>
    </w:p>
    <w:p w14:paraId="10F43CF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&lt;/interfaces&gt;</w:t>
      </w:r>
    </w:p>
    <w:p w14:paraId="04D47E5F"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&lt;/ifm&gt;</w:t>
      </w:r>
    </w:p>
    <w:p w14:paraId="6700A86C"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&lt;/config&gt;'''</w:t>
      </w:r>
    </w:p>
    <w:p w14:paraId="1F4A33FE"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7CB95B4E"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Execute the main functions in sequence.</w:t>
      </w:r>
    </w:p>
    <w:p w14:paraId="6DF0BCD7"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if __name__ == '__main__':</w:t>
      </w:r>
    </w:p>
    <w:p w14:paraId="4789678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ssh.ssh_</w:t>
      </w:r>
      <w:proofErr w:type="gramStart"/>
      <w:r>
        <w:t>config(</w:t>
      </w:r>
      <w:proofErr w:type="gramEnd"/>
      <w:r>
        <w:t>filename,ip,ssh_user,ssh_password)</w:t>
      </w:r>
    </w:p>
    <w:p w14:paraId="7D55CE1B"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m = huawei_</w:t>
      </w:r>
      <w:proofErr w:type="gramStart"/>
      <w:r>
        <w:t>connect(</w:t>
      </w:r>
      <w:proofErr w:type="gramEnd"/>
      <w:r>
        <w:t xml:space="preserve">ip,netconf_port,netconf_user,netconf_password)   </w:t>
      </w:r>
    </w:p>
    <w:p w14:paraId="5FD0CBC1"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m.edit_</w:t>
      </w:r>
      <w:proofErr w:type="gramStart"/>
      <w:r>
        <w:t>config(</w:t>
      </w:r>
      <w:proofErr w:type="gramEnd"/>
      <w:r>
        <w:t>target='running',config=CREATE_INTERFACE)</w:t>
      </w:r>
    </w:p>
    <w:p w14:paraId="6825A552" w14:textId="3ED92422" w:rsidR="004A47E0" w:rsidRPr="00E34090" w:rsidRDefault="00737D0A" w:rsidP="004A47E0">
      <w:pPr>
        <w:pStyle w:val="Step"/>
        <w:outlineLvl w:val="9"/>
      </w:pPr>
      <w:r>
        <w:t>Code e</w:t>
      </w:r>
      <w:r w:rsidR="004A47E0">
        <w:t>xecution on the compiler</w:t>
      </w:r>
      <w:r w:rsidR="00164DA3">
        <w:t>:</w:t>
      </w:r>
    </w:p>
    <w:p w14:paraId="78D408A1" w14:textId="34B86781" w:rsidR="007C5306" w:rsidRPr="007C5306" w:rsidRDefault="007C5306" w:rsidP="00524B29">
      <w:pPr>
        <w:pStyle w:val="Figure"/>
        <w:ind w:left="0"/>
        <w:jc w:val="right"/>
      </w:pPr>
      <w:r>
        <w:rPr>
          <w:noProof/>
        </w:rPr>
        <w:lastRenderedPageBreak/>
        <w:drawing>
          <wp:inline distT="0" distB="0" distL="0" distR="0" wp14:anchorId="7791BB8F" wp14:editId="7A946299">
            <wp:extent cx="5241018" cy="4498282"/>
            <wp:effectExtent l="19050" t="19050" r="17145" b="1714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248899" cy="4505046"/>
                    </a:xfrm>
                    <a:prstGeom prst="rect">
                      <a:avLst/>
                    </a:prstGeom>
                    <a:ln>
                      <a:solidFill>
                        <a:schemeClr val="bg1">
                          <a:lumMod val="85000"/>
                        </a:schemeClr>
                      </a:solidFill>
                    </a:ln>
                  </pic:spPr>
                </pic:pic>
              </a:graphicData>
            </a:graphic>
          </wp:inline>
        </w:drawing>
      </w:r>
    </w:p>
    <w:p w14:paraId="1738C7CB" w14:textId="77777777" w:rsidR="001D4A0D" w:rsidRDefault="001D4A0D" w:rsidP="001D4A0D"/>
    <w:p w14:paraId="5B50C538" w14:textId="77777777" w:rsidR="004A47E0" w:rsidRPr="00E34090" w:rsidRDefault="004A47E0" w:rsidP="004A47E0">
      <w:pPr>
        <w:pStyle w:val="Step"/>
        <w:outlineLvl w:val="9"/>
      </w:pPr>
      <w:r>
        <w:t>Output:</w:t>
      </w:r>
    </w:p>
    <w:p w14:paraId="44AACBF6" w14:textId="77777777" w:rsidR="004A47E0" w:rsidRPr="00E34090" w:rsidRDefault="004A47E0" w:rsidP="004A47E0">
      <w:r>
        <w:t>Compilation result:</w:t>
      </w:r>
    </w:p>
    <w:p w14:paraId="675F754E" w14:textId="77777777" w:rsidR="004A47E0" w:rsidRPr="00E34090" w:rsidRDefault="004A47E0" w:rsidP="004A47E0">
      <w:pPr>
        <w:pStyle w:val="TerminalDisplay"/>
      </w:pPr>
      <w:r>
        <w:t>192.168.56.100 login succesfully</w:t>
      </w:r>
    </w:p>
    <w:p w14:paraId="5424227A" w14:textId="77777777" w:rsidR="004A47E0" w:rsidRPr="00E34090" w:rsidRDefault="004A47E0" w:rsidP="004A47E0">
      <w:pPr>
        <w:pStyle w:val="TerminalDisplay"/>
      </w:pPr>
    </w:p>
    <w:p w14:paraId="094B86CE" w14:textId="77777777" w:rsidR="004A47E0" w:rsidRPr="00E34090" w:rsidRDefault="004A47E0" w:rsidP="004A47E0">
      <w:pPr>
        <w:pStyle w:val="TerminalDisplay"/>
      </w:pPr>
      <w:r>
        <w:t>Warning: The initial password poses security risks.</w:t>
      </w:r>
    </w:p>
    <w:p w14:paraId="317F3034" w14:textId="77777777" w:rsidR="004A47E0" w:rsidRPr="00E34090" w:rsidRDefault="004A47E0" w:rsidP="004A47E0">
      <w:pPr>
        <w:pStyle w:val="TerminalDisplay"/>
      </w:pPr>
      <w:r>
        <w:t>The password needs to be changed. Change now? [Y/N]</w:t>
      </w:r>
      <w:proofErr w:type="gramStart"/>
      <w:r>
        <w:t>:N</w:t>
      </w:r>
      <w:proofErr w:type="gramEnd"/>
    </w:p>
    <w:p w14:paraId="77690A89" w14:textId="77777777" w:rsidR="004A47E0" w:rsidRPr="00E34090" w:rsidRDefault="004A47E0" w:rsidP="004A47E0">
      <w:pPr>
        <w:pStyle w:val="TerminalDisplay"/>
      </w:pPr>
    </w:p>
    <w:p w14:paraId="13C62D32" w14:textId="77777777" w:rsidR="004A47E0" w:rsidRPr="00E34090" w:rsidRDefault="004A47E0" w:rsidP="004A47E0">
      <w:pPr>
        <w:pStyle w:val="TerminalDisplay"/>
      </w:pPr>
      <w:r>
        <w:t>Info: The max number of VTY users is 5, the number of current VTY users online is 1, and total number of terminal users online is 2.</w:t>
      </w:r>
    </w:p>
    <w:p w14:paraId="34C0A1B8" w14:textId="77777777" w:rsidR="004A47E0" w:rsidRPr="00E34090" w:rsidRDefault="004A47E0" w:rsidP="004A47E0">
      <w:pPr>
        <w:pStyle w:val="TerminalDisplay"/>
      </w:pPr>
      <w:r>
        <w:t xml:space="preserve">      The current login time is 2019-11-06 13:08:58.</w:t>
      </w:r>
    </w:p>
    <w:p w14:paraId="5D08DF6B" w14:textId="77777777" w:rsidR="004A47E0" w:rsidRPr="00E34090" w:rsidRDefault="004A47E0" w:rsidP="004A47E0">
      <w:pPr>
        <w:pStyle w:val="TerminalDisplay"/>
      </w:pPr>
      <w:r>
        <w:t xml:space="preserve">      The last login time is 2019-11-06 11:48:16 from 192.168.56.1 through SSH.</w:t>
      </w:r>
    </w:p>
    <w:p w14:paraId="386FE1F7" w14:textId="77777777" w:rsidR="004A47E0" w:rsidRPr="00E34090" w:rsidRDefault="004A47E0" w:rsidP="004A47E0">
      <w:pPr>
        <w:pStyle w:val="TerminalDisplay"/>
      </w:pPr>
      <w:r>
        <w:t>&lt;CE1&gt;screen-length 0 temporary</w:t>
      </w:r>
    </w:p>
    <w:p w14:paraId="373C8F42" w14:textId="77777777" w:rsidR="004A47E0" w:rsidRPr="00E34090" w:rsidRDefault="004A47E0" w:rsidP="004A47E0">
      <w:pPr>
        <w:pStyle w:val="TerminalDisplay"/>
      </w:pPr>
      <w:r>
        <w:t>Info: The configuration takes effect on the current user terminal interface only.</w:t>
      </w:r>
    </w:p>
    <w:p w14:paraId="2950983E" w14:textId="77777777" w:rsidR="004A47E0" w:rsidRPr="00E34090" w:rsidRDefault="004A47E0" w:rsidP="004A47E0">
      <w:pPr>
        <w:pStyle w:val="TerminalDisplay"/>
      </w:pPr>
      <w:r>
        <w:t>&lt;CE1&gt;system-view immediately</w:t>
      </w:r>
    </w:p>
    <w:p w14:paraId="13ED3E05" w14:textId="77777777" w:rsidR="004A47E0" w:rsidRPr="00E34090" w:rsidRDefault="004A47E0" w:rsidP="004A47E0">
      <w:pPr>
        <w:pStyle w:val="TerminalDisplay"/>
      </w:pPr>
      <w:r>
        <w:t>Enter system view, return user view with return command.</w:t>
      </w:r>
    </w:p>
    <w:p w14:paraId="0F7101D6" w14:textId="77777777" w:rsidR="004A47E0" w:rsidRPr="00E34090" w:rsidRDefault="004A47E0" w:rsidP="004A47E0">
      <w:pPr>
        <w:pStyle w:val="TerminalDisplay"/>
      </w:pPr>
      <w:r>
        <w:t>[CE1]aaa</w:t>
      </w:r>
    </w:p>
    <w:p w14:paraId="7D60352C" w14:textId="77777777" w:rsidR="004A47E0" w:rsidRPr="00E34090" w:rsidRDefault="004A47E0" w:rsidP="004A47E0">
      <w:pPr>
        <w:pStyle w:val="TerminalDisplay"/>
      </w:pPr>
      <w:r>
        <w:t>[CE1-aaa</w:t>
      </w:r>
      <w:proofErr w:type="gramStart"/>
      <w:r>
        <w:t>]local</w:t>
      </w:r>
      <w:proofErr w:type="gramEnd"/>
      <w:r>
        <w:t>-user netconf password irreversible-cipher Huawei12#$</w:t>
      </w:r>
    </w:p>
    <w:p w14:paraId="6EE4CF4B" w14:textId="77777777" w:rsidR="004A47E0" w:rsidRPr="00E34090" w:rsidRDefault="004A47E0" w:rsidP="004A47E0">
      <w:pPr>
        <w:pStyle w:val="TerminalDisplay"/>
      </w:pPr>
      <w:r>
        <w:t>Info: A new user is added.</w:t>
      </w:r>
    </w:p>
    <w:p w14:paraId="5AF16941" w14:textId="77777777" w:rsidR="004A47E0" w:rsidRPr="00E34090" w:rsidRDefault="004A47E0" w:rsidP="004A47E0">
      <w:pPr>
        <w:pStyle w:val="TerminalDisplay"/>
      </w:pPr>
      <w:r>
        <w:t>[CE1-aaa</w:t>
      </w:r>
      <w:proofErr w:type="gramStart"/>
      <w:r>
        <w:t>]local</w:t>
      </w:r>
      <w:proofErr w:type="gramEnd"/>
      <w:r>
        <w:t xml:space="preserve">-user netconf service-type ssh </w:t>
      </w:r>
    </w:p>
    <w:p w14:paraId="7A5FC9F0" w14:textId="77777777" w:rsidR="004A47E0" w:rsidRPr="00E34090" w:rsidRDefault="004A47E0" w:rsidP="004A47E0">
      <w:pPr>
        <w:pStyle w:val="TerminalDisplay"/>
      </w:pPr>
      <w:r>
        <w:t>[CE1-aaa</w:t>
      </w:r>
      <w:proofErr w:type="gramStart"/>
      <w:r>
        <w:t>]local</w:t>
      </w:r>
      <w:proofErr w:type="gramEnd"/>
      <w:r>
        <w:t>-user netconf level 3</w:t>
      </w:r>
    </w:p>
    <w:p w14:paraId="47D2E889" w14:textId="77777777" w:rsidR="004A47E0" w:rsidRPr="00E34090" w:rsidRDefault="004A47E0" w:rsidP="004A47E0">
      <w:pPr>
        <w:pStyle w:val="TerminalDisplay"/>
      </w:pPr>
      <w:r>
        <w:t>[CE1-aaa</w:t>
      </w:r>
      <w:proofErr w:type="gramStart"/>
      <w:r>
        <w:t>]quit</w:t>
      </w:r>
      <w:proofErr w:type="gramEnd"/>
    </w:p>
    <w:p w14:paraId="5A20B639" w14:textId="17C68EEE" w:rsidR="004A47E0" w:rsidRPr="00E34090" w:rsidRDefault="004A47E0" w:rsidP="004A47E0">
      <w:pPr>
        <w:pStyle w:val="TerminalDisplay"/>
      </w:pPr>
      <w:bookmarkStart w:id="118" w:name="_GoBack"/>
      <w:bookmarkEnd w:id="118"/>
      <w:r>
        <w:lastRenderedPageBreak/>
        <w:t xml:space="preserve">[CE1]ssh user netconf authentication-type password </w:t>
      </w:r>
    </w:p>
    <w:p w14:paraId="33FB9953" w14:textId="77777777" w:rsidR="004A47E0" w:rsidRPr="00E34090" w:rsidRDefault="004A47E0" w:rsidP="004A47E0">
      <w:pPr>
        <w:pStyle w:val="TerminalDisplay"/>
      </w:pPr>
      <w:r>
        <w:t xml:space="preserve">[CE1]ssh user netconf service-type snetconf      </w:t>
      </w:r>
    </w:p>
    <w:p w14:paraId="5635DF37" w14:textId="77777777" w:rsidR="004A47E0" w:rsidRPr="00E34090" w:rsidRDefault="004A47E0" w:rsidP="004A47E0">
      <w:pPr>
        <w:pStyle w:val="TerminalDisplay"/>
      </w:pPr>
      <w:r>
        <w:t>[CE1</w:t>
      </w:r>
      <w:proofErr w:type="gramStart"/>
      <w:r>
        <w:t>]snetconf</w:t>
      </w:r>
      <w:proofErr w:type="gramEnd"/>
      <w:r>
        <w:t xml:space="preserve"> server enable</w:t>
      </w:r>
    </w:p>
    <w:p w14:paraId="6BC1278E" w14:textId="77777777" w:rsidR="004A47E0" w:rsidRPr="00E34090" w:rsidRDefault="004A47E0" w:rsidP="004A47E0">
      <w:pPr>
        <w:pStyle w:val="TerminalDisplay"/>
      </w:pPr>
      <w:r>
        <w:t>Info: The SNETCONF server is already started.</w:t>
      </w:r>
    </w:p>
    <w:p w14:paraId="6C1765F9" w14:textId="77777777" w:rsidR="004A47E0" w:rsidRPr="00E34090" w:rsidRDefault="004A47E0" w:rsidP="004A47E0">
      <w:pPr>
        <w:pStyle w:val="TerminalDisplay"/>
      </w:pPr>
      <w:r>
        <w:t>[CE1</w:t>
      </w:r>
      <w:proofErr w:type="gramStart"/>
      <w:r>
        <w:t>]netconf</w:t>
      </w:r>
      <w:proofErr w:type="gramEnd"/>
    </w:p>
    <w:p w14:paraId="58AFF72B" w14:textId="77777777" w:rsidR="004A47E0" w:rsidRPr="00E34090" w:rsidRDefault="004A47E0" w:rsidP="004A47E0">
      <w:pPr>
        <w:pStyle w:val="TerminalDisplay"/>
      </w:pPr>
      <w:r>
        <w:t>[CE1-netconf</w:t>
      </w:r>
      <w:proofErr w:type="gramStart"/>
      <w:r>
        <w:t>]protocol</w:t>
      </w:r>
      <w:proofErr w:type="gramEnd"/>
      <w:r>
        <w:t xml:space="preserve"> inbound ssh port 830</w:t>
      </w:r>
    </w:p>
    <w:p w14:paraId="71AA143F" w14:textId="77777777" w:rsidR="004A47E0" w:rsidRPr="00E34090" w:rsidRDefault="004A47E0" w:rsidP="004A47E0">
      <w:pPr>
        <w:pStyle w:val="TerminalDisplay"/>
      </w:pPr>
      <w:r>
        <w:t>Info: The ssh port 830 service is already started.</w:t>
      </w:r>
    </w:p>
    <w:p w14:paraId="24D796BF" w14:textId="77777777" w:rsidR="004A47E0" w:rsidRPr="00E34090" w:rsidRDefault="004A47E0" w:rsidP="004A47E0">
      <w:pPr>
        <w:pStyle w:val="TerminalDisplay"/>
      </w:pPr>
      <w:r>
        <w:t>[CE1-netconf</w:t>
      </w:r>
      <w:proofErr w:type="gramStart"/>
      <w:r>
        <w:t>]quit</w:t>
      </w:r>
      <w:proofErr w:type="gramEnd"/>
    </w:p>
    <w:p w14:paraId="7DBED98D" w14:textId="77777777" w:rsidR="004A47E0" w:rsidRPr="00E34090" w:rsidRDefault="004A47E0" w:rsidP="004A47E0">
      <w:pPr>
        <w:pStyle w:val="TerminalDisplay"/>
      </w:pPr>
      <w:r>
        <w:t>[CE1]</w:t>
      </w:r>
    </w:p>
    <w:p w14:paraId="1DACF0F5" w14:textId="5A6E8530" w:rsidR="004A47E0" w:rsidRPr="00E34090" w:rsidRDefault="004A47E0" w:rsidP="004A47E0">
      <w:r>
        <w:t xml:space="preserve">Log in to </w:t>
      </w:r>
      <w:r w:rsidR="00E3628C">
        <w:t>CE1 to check the configurations:</w:t>
      </w:r>
    </w:p>
    <w:p w14:paraId="0EA4AEDD" w14:textId="77777777" w:rsidR="004A47E0" w:rsidRPr="00E34090" w:rsidRDefault="004A47E0" w:rsidP="004A47E0">
      <w:pPr>
        <w:pStyle w:val="TerminalDisplay"/>
      </w:pPr>
      <w:r>
        <w:t>[CE1</w:t>
      </w:r>
      <w:proofErr w:type="gramStart"/>
      <w:r>
        <w:t>]interface</w:t>
      </w:r>
      <w:proofErr w:type="gramEnd"/>
      <w:r>
        <w:t xml:space="preserve"> GE 1/0/2</w:t>
      </w:r>
    </w:p>
    <w:p w14:paraId="5ED50F2D" w14:textId="77777777" w:rsidR="004A47E0" w:rsidRPr="00E34090" w:rsidRDefault="004A47E0" w:rsidP="004A47E0">
      <w:pPr>
        <w:pStyle w:val="TerminalDisplay"/>
      </w:pPr>
      <w:r>
        <w:t>[CE1-GE1/0/2</w:t>
      </w:r>
      <w:proofErr w:type="gramStart"/>
      <w:r>
        <w:t>]display</w:t>
      </w:r>
      <w:proofErr w:type="gramEnd"/>
      <w:r>
        <w:t xml:space="preserve"> this</w:t>
      </w:r>
    </w:p>
    <w:p w14:paraId="2EB428B6" w14:textId="77777777" w:rsidR="004A47E0" w:rsidRPr="00E34090" w:rsidRDefault="004A47E0" w:rsidP="004A47E0">
      <w:pPr>
        <w:pStyle w:val="TerminalDisplay"/>
      </w:pPr>
      <w:r>
        <w:t>#</w:t>
      </w:r>
    </w:p>
    <w:p w14:paraId="508A8F27" w14:textId="77777777" w:rsidR="004A47E0" w:rsidRPr="00E34090" w:rsidRDefault="004A47E0" w:rsidP="004A47E0">
      <w:pPr>
        <w:pStyle w:val="TerminalDisplay"/>
      </w:pPr>
      <w:r>
        <w:t>interface GE1/0/2</w:t>
      </w:r>
    </w:p>
    <w:p w14:paraId="6EA2BE7B" w14:textId="77777777" w:rsidR="004A47E0" w:rsidRPr="00E34090" w:rsidRDefault="004A47E0" w:rsidP="004A47E0">
      <w:pPr>
        <w:pStyle w:val="TerminalDisplay"/>
      </w:pPr>
      <w:r>
        <w:t xml:space="preserve"> undo portswitch</w:t>
      </w:r>
    </w:p>
    <w:p w14:paraId="7472636D" w14:textId="77777777" w:rsidR="004A47E0" w:rsidRPr="00E34090" w:rsidRDefault="004A47E0" w:rsidP="004A47E0">
      <w:pPr>
        <w:pStyle w:val="TerminalDisplay"/>
      </w:pPr>
      <w:r>
        <w:t xml:space="preserve"> description Config by NETCONF</w:t>
      </w:r>
    </w:p>
    <w:p w14:paraId="635D386B" w14:textId="77777777" w:rsidR="004A47E0" w:rsidRPr="00E34090" w:rsidRDefault="004A47E0" w:rsidP="004A47E0">
      <w:pPr>
        <w:pStyle w:val="TerminalDisplay"/>
      </w:pPr>
      <w:r>
        <w:t xml:space="preserve"> shutdown</w:t>
      </w:r>
    </w:p>
    <w:p w14:paraId="0A4A4966" w14:textId="77777777" w:rsidR="004A47E0" w:rsidRPr="00E34090" w:rsidRDefault="004A47E0" w:rsidP="004A47E0">
      <w:pPr>
        <w:pStyle w:val="TerminalDisplay"/>
      </w:pPr>
      <w:r>
        <w:t xml:space="preserve"> ip address 192.168.2.1 255.255.255.0</w:t>
      </w:r>
    </w:p>
    <w:p w14:paraId="5EEE9071" w14:textId="77777777" w:rsidR="004A47E0" w:rsidRPr="00E34090" w:rsidRDefault="004A47E0" w:rsidP="004A47E0">
      <w:pPr>
        <w:pStyle w:val="TerminalDisplay"/>
      </w:pPr>
      <w:r>
        <w:t>#</w:t>
      </w:r>
    </w:p>
    <w:p w14:paraId="01281659" w14:textId="77777777" w:rsidR="004A47E0" w:rsidRPr="00E34090" w:rsidRDefault="004A47E0" w:rsidP="004A47E0">
      <w:pPr>
        <w:pStyle w:val="TerminalDisplay"/>
      </w:pPr>
      <w:r>
        <w:t>return</w:t>
      </w:r>
    </w:p>
    <w:p w14:paraId="79EDF8E5" w14:textId="77777777" w:rsidR="004A47E0" w:rsidRPr="00E34090" w:rsidRDefault="004A47E0" w:rsidP="004A47E0">
      <w:pPr>
        <w:pStyle w:val="TerminalDisplay"/>
      </w:pPr>
      <w:r>
        <w:t>[CE1-GE1/0/2]</w:t>
      </w:r>
    </w:p>
    <w:p w14:paraId="39725B9C" w14:textId="67E1CDFB" w:rsidR="004A47E0" w:rsidRDefault="004A47E0" w:rsidP="004A47E0">
      <w:r>
        <w:t>NETCONF</w:t>
      </w:r>
      <w:r w:rsidR="00122D44">
        <w:t xml:space="preserve"> configurations are delivered successfully</w:t>
      </w:r>
      <w:r w:rsidR="00122D44">
        <w:rPr>
          <w:rFonts w:hint="eastAsia"/>
        </w:rPr>
        <w:t>.</w:t>
      </w:r>
    </w:p>
    <w:p w14:paraId="73313CC5" w14:textId="77777777" w:rsidR="004A47E0" w:rsidRPr="00E34090" w:rsidRDefault="004A47E0" w:rsidP="004A47E0">
      <w:pPr>
        <w:pStyle w:val="End"/>
      </w:pPr>
      <w:r>
        <w:t>----End</w:t>
      </w:r>
    </w:p>
    <w:p w14:paraId="42F54E3F" w14:textId="022054B5" w:rsidR="004A47E0" w:rsidRPr="00770D57" w:rsidRDefault="004A47E0" w:rsidP="004A47E0">
      <w:pPr>
        <w:pStyle w:val="2"/>
      </w:pPr>
      <w:bookmarkStart w:id="119" w:name="_Toc42705697"/>
      <w:bookmarkStart w:id="120" w:name="_Toc46142770"/>
      <w:bookmarkStart w:id="121" w:name="_Toc47365069"/>
      <w:r w:rsidRPr="00770D57">
        <w:t xml:space="preserve">Code </w:t>
      </w:r>
      <w:r w:rsidR="00B2474F">
        <w:t>Explaination</w:t>
      </w:r>
      <w:bookmarkEnd w:id="119"/>
      <w:bookmarkEnd w:id="120"/>
      <w:bookmarkEnd w:id="121"/>
    </w:p>
    <w:p w14:paraId="57C7AA51" w14:textId="77777777" w:rsidR="004A47E0" w:rsidRPr="00E34090" w:rsidRDefault="004A47E0" w:rsidP="004A47E0">
      <w:pPr>
        <w:pStyle w:val="Step"/>
        <w:outlineLvl w:val="9"/>
      </w:pPr>
      <w:r>
        <w:t>Import modules.</w:t>
      </w:r>
    </w:p>
    <w:p w14:paraId="21DDC0B1"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 coding: utf-8 -*-</w:t>
      </w:r>
    </w:p>
    <w:p w14:paraId="533602EB"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from ncclient import manager</w:t>
      </w:r>
    </w:p>
    <w:p w14:paraId="5A1AC930"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from ncclient import operations</w:t>
      </w:r>
    </w:p>
    <w:p w14:paraId="50A50BC8"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import paramiko</w:t>
      </w:r>
    </w:p>
    <w:p w14:paraId="66C1CD3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import time</w:t>
      </w:r>
    </w:p>
    <w:p w14:paraId="33EAEE2E" w14:textId="77777777" w:rsidR="004A47E0" w:rsidRPr="00E34090" w:rsidRDefault="004A47E0" w:rsidP="004A47E0">
      <w:r>
        <w:t xml:space="preserve">Import all modules used by this script. If </w:t>
      </w:r>
      <w:r>
        <w:rPr>
          <w:b/>
          <w:bCs/>
        </w:rPr>
        <w:t>ncclient</w:t>
      </w:r>
      <w:r>
        <w:t xml:space="preserve"> has not been installed, run the </w:t>
      </w:r>
      <w:r>
        <w:rPr>
          <w:b/>
          <w:bCs/>
        </w:rPr>
        <w:t>pip install ncclient</w:t>
      </w:r>
      <w:r>
        <w:t xml:space="preserve"> command to install it.</w:t>
      </w:r>
    </w:p>
    <w:p w14:paraId="56C038D2" w14:textId="1473F4CC" w:rsidR="004A47E0" w:rsidRPr="00E34090" w:rsidRDefault="004A47E0" w:rsidP="004A47E0">
      <w:r>
        <w:rPr>
          <w:b/>
          <w:bCs/>
        </w:rPr>
        <w:t>ncclient</w:t>
      </w:r>
      <w:r>
        <w:t xml:space="preserve"> is a NETCONF functional module of Python. This section briefly describes the </w:t>
      </w:r>
      <w:r w:rsidRPr="003F6B9E">
        <w:rPr>
          <w:b/>
        </w:rPr>
        <w:t>ncclient manager</w:t>
      </w:r>
      <w:r>
        <w:t xml:space="preserve"> and </w:t>
      </w:r>
      <w:r w:rsidRPr="003F6B9E">
        <w:rPr>
          <w:b/>
        </w:rPr>
        <w:t>operation</w:t>
      </w:r>
      <w:r>
        <w:t xml:space="preserve"> methods to establish and interact with NETCONF. For more information on </w:t>
      </w:r>
      <w:r>
        <w:rPr>
          <w:b/>
          <w:bCs/>
        </w:rPr>
        <w:t>ncclient</w:t>
      </w:r>
      <w:r>
        <w:t xml:space="preserve">, see </w:t>
      </w:r>
      <w:hyperlink r:id="rId38" w:history="1">
        <w:r w:rsidR="003F6B9E" w:rsidRPr="00AB2AC2">
          <w:rPr>
            <w:rStyle w:val="ad"/>
          </w:rPr>
          <w:t>https://ncclient.readthedocs.io/en/latest/</w:t>
        </w:r>
      </w:hyperlink>
      <w:r>
        <w:t>.</w:t>
      </w:r>
      <w:r w:rsidR="003F6B9E">
        <w:t xml:space="preserve"> </w:t>
      </w:r>
    </w:p>
    <w:p w14:paraId="2750AF86" w14:textId="77777777" w:rsidR="004A47E0" w:rsidRPr="00E34090" w:rsidRDefault="004A47E0" w:rsidP="001D4A0D">
      <w:pPr>
        <w:pStyle w:val="Step"/>
        <w:keepNext/>
        <w:outlineLvl w:val="9"/>
      </w:pPr>
      <w:r>
        <w:t>Define device parameter variables.</w:t>
      </w:r>
    </w:p>
    <w:p w14:paraId="5D6A7C5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Device parameters</w:t>
      </w:r>
    </w:p>
    <w:p w14:paraId="593145E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ip = '192.168.56.100'</w:t>
      </w:r>
    </w:p>
    <w:p w14:paraId="5253E4D8"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lastRenderedPageBreak/>
        <w:t>ssh_user = 'python'</w:t>
      </w:r>
    </w:p>
    <w:p w14:paraId="777F0D34"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ssh_password = 'Huawei12#$'</w:t>
      </w:r>
    </w:p>
    <w:p w14:paraId="602A82D1"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netconf_port = '830'</w:t>
      </w:r>
    </w:p>
    <w:p w14:paraId="59E980B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netconf_user = 'netconf'</w:t>
      </w:r>
    </w:p>
    <w:p w14:paraId="6DFCB351"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netconf_password = 'Huawei12#$'</w:t>
      </w:r>
    </w:p>
    <w:p w14:paraId="12781068"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filename='netconf.txt'</w:t>
      </w:r>
    </w:p>
    <w:p w14:paraId="231A2180" w14:textId="77777777" w:rsidR="004A47E0" w:rsidRPr="00E34090" w:rsidRDefault="004A47E0" w:rsidP="004A47E0">
      <w:r>
        <w:t>Define parameter variables of the device, including the host IP address, SSH user, SSH password, NETCONF port, NETCONF user name, NETCONF password, and local file name.</w:t>
      </w:r>
    </w:p>
    <w:p w14:paraId="3C83FC6C" w14:textId="77777777" w:rsidR="004A47E0" w:rsidRPr="00E34090" w:rsidRDefault="004A47E0" w:rsidP="004A47E0">
      <w:pPr>
        <w:pStyle w:val="Step"/>
        <w:outlineLvl w:val="9"/>
      </w:pPr>
      <w:r>
        <w:t>Perform NETCONF configurations on the device.</w:t>
      </w:r>
    </w:p>
    <w:p w14:paraId="2E779BAB" w14:textId="1F898BA9" w:rsidR="004A47E0" w:rsidRPr="00E34090" w:rsidRDefault="004A47E0" w:rsidP="004A47E0">
      <w:r>
        <w:t xml:space="preserve">Use </w:t>
      </w:r>
      <w:r>
        <w:rPr>
          <w:b/>
          <w:bCs/>
        </w:rPr>
        <w:t>paramiko</w:t>
      </w:r>
      <w:r>
        <w:t xml:space="preserve"> and </w:t>
      </w:r>
      <w:r>
        <w:rPr>
          <w:b/>
          <w:bCs/>
        </w:rPr>
        <w:t>open</w:t>
      </w:r>
      <w:r>
        <w:t xml:space="preserve"> to send the local configuration script, </w:t>
      </w:r>
      <w:r>
        <w:rPr>
          <w:b/>
          <w:bCs/>
        </w:rPr>
        <w:t>netconf.txt</w:t>
      </w:r>
      <w:r w:rsidR="003F6B9E">
        <w:t xml:space="preserve">, </w:t>
      </w:r>
      <w:r>
        <w:t>to CE1. In this example, the class encapsulation is used to facilitate invoking by the main function.</w:t>
      </w:r>
    </w:p>
    <w:p w14:paraId="3D9BC03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Define the SSH class to configure NETCONF.</w:t>
      </w:r>
    </w:p>
    <w:p w14:paraId="1B29062C"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class</w:t>
      </w:r>
      <w:proofErr w:type="gramEnd"/>
      <w:r>
        <w:t xml:space="preserve"> ssh():     </w:t>
      </w:r>
    </w:p>
    <w:p w14:paraId="0FDE8ED1" w14:textId="77777777" w:rsidR="004A47E0" w:rsidRPr="00E34090" w:rsidRDefault="004A47E0" w:rsidP="004A47E0">
      <w:r>
        <w:t xml:space="preserve">Declare the class name as </w:t>
      </w:r>
      <w:r>
        <w:rPr>
          <w:b/>
          <w:bCs/>
        </w:rPr>
        <w:t>ssh</w:t>
      </w:r>
      <w:r>
        <w:t xml:space="preserve">. The class contains two methods (functions), that is, </w:t>
      </w:r>
      <w:r>
        <w:rPr>
          <w:b/>
          <w:bCs/>
        </w:rPr>
        <w:t>ssh_</w:t>
      </w:r>
      <w:proofErr w:type="gramStart"/>
      <w:r>
        <w:rPr>
          <w:b/>
          <w:bCs/>
        </w:rPr>
        <w:t>connect(</w:t>
      </w:r>
      <w:proofErr w:type="gramEnd"/>
      <w:r>
        <w:rPr>
          <w:b/>
          <w:bCs/>
        </w:rPr>
        <w:t>)</w:t>
      </w:r>
      <w:r>
        <w:t xml:space="preserve"> and </w:t>
      </w:r>
      <w:r>
        <w:rPr>
          <w:b/>
          <w:bCs/>
        </w:rPr>
        <w:t>ssh_config()</w:t>
      </w:r>
      <w:r>
        <w:t>, which are used to establish an SSH connection and send configurations, respectively.</w:t>
      </w:r>
    </w:p>
    <w:p w14:paraId="6819B0AE"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def</w:t>
      </w:r>
      <w:proofErr w:type="gramEnd"/>
      <w:r>
        <w:t xml:space="preserve"> ssh_connect(ip,username,password):</w:t>
      </w:r>
    </w:p>
    <w:p w14:paraId="3C9BEB5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ssh</w:t>
      </w:r>
      <w:proofErr w:type="gramEnd"/>
      <w:r>
        <w:t xml:space="preserve"> = paramiko.client.SSHClient()</w:t>
      </w:r>
    </w:p>
    <w:p w14:paraId="44A114B1"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ssh.set_missing_host_key_</w:t>
      </w:r>
      <w:proofErr w:type="gramStart"/>
      <w:r>
        <w:t>policy(</w:t>
      </w:r>
      <w:proofErr w:type="gramEnd"/>
      <w:r>
        <w:t>paramiko.client.AutoAddPolicy())</w:t>
      </w:r>
    </w:p>
    <w:p w14:paraId="72A3B63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ssh.connect(</w:t>
      </w:r>
      <w:proofErr w:type="gramEnd"/>
      <w:r>
        <w:t>hostname=ip,port=22,username=username,password=password)</w:t>
      </w:r>
    </w:p>
    <w:p w14:paraId="0D918B96"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print(</w:t>
      </w:r>
      <w:proofErr w:type="gramEnd"/>
      <w:r>
        <w:t>ip+' login succesfully')</w:t>
      </w:r>
    </w:p>
    <w:p w14:paraId="23A4B0DE"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return ssh</w:t>
      </w:r>
    </w:p>
    <w:p w14:paraId="0021F10B" w14:textId="77777777" w:rsidR="004A47E0" w:rsidRPr="00E34090" w:rsidRDefault="004A47E0" w:rsidP="004A47E0">
      <w:r>
        <w:t xml:space="preserve">Define the first method </w:t>
      </w:r>
      <w:r>
        <w:rPr>
          <w:b/>
          <w:bCs/>
        </w:rPr>
        <w:t>ssh_</w:t>
      </w:r>
      <w:proofErr w:type="gramStart"/>
      <w:r>
        <w:rPr>
          <w:b/>
          <w:bCs/>
        </w:rPr>
        <w:t>connect(</w:t>
      </w:r>
      <w:proofErr w:type="gramEnd"/>
      <w:r>
        <w:rPr>
          <w:b/>
          <w:bCs/>
        </w:rPr>
        <w:t>ip,username,password)</w:t>
      </w:r>
      <w:r>
        <w:t xml:space="preserve"> in the </w:t>
      </w:r>
      <w:r w:rsidRPr="003F6B9E">
        <w:rPr>
          <w:b/>
        </w:rPr>
        <w:t>ssh</w:t>
      </w:r>
      <w:r>
        <w:t xml:space="preserve"> class and enter the IP address, user name, and password of SSH. This function encapsulates the</w:t>
      </w:r>
      <w:r>
        <w:rPr>
          <w:b/>
          <w:bCs/>
        </w:rPr>
        <w:t xml:space="preserve"> paramiko</w:t>
      </w:r>
      <w:r>
        <w:t xml:space="preserve"> method. For details, see the preceding sections.</w:t>
      </w:r>
    </w:p>
    <w:p w14:paraId="3128F5E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def</w:t>
      </w:r>
      <w:proofErr w:type="gramEnd"/>
      <w:r>
        <w:t xml:space="preserve"> ssh_config(file,ip,username,password):</w:t>
      </w:r>
    </w:p>
    <w:p w14:paraId="0B6EA6FE"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a = ssh.ssh_</w:t>
      </w:r>
      <w:proofErr w:type="gramStart"/>
      <w:r>
        <w:t>connect(</w:t>
      </w:r>
      <w:proofErr w:type="gramEnd"/>
      <w:r>
        <w:t xml:space="preserve">ip,username,password) # invoke </w:t>
      </w:r>
      <w:r>
        <w:rPr>
          <w:b/>
          <w:bCs/>
        </w:rPr>
        <w:t>ssh_connect</w:t>
      </w:r>
      <w:r>
        <w:t xml:space="preserve"> to assign a value to </w:t>
      </w:r>
      <w:r>
        <w:rPr>
          <w:b/>
          <w:bCs/>
        </w:rPr>
        <w:t>a</w:t>
      </w:r>
      <w:r>
        <w:t>.</w:t>
      </w:r>
    </w:p>
    <w:p w14:paraId="2F091ABE"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cli</w:t>
      </w:r>
      <w:proofErr w:type="gramEnd"/>
      <w:r>
        <w:t xml:space="preserve"> = a.invoke_shell()</w:t>
      </w:r>
    </w:p>
    <w:p w14:paraId="0B53B4E8"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cli.send('N\n')</w:t>
      </w:r>
    </w:p>
    <w:p w14:paraId="254FDF81"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time.sleep(</w:t>
      </w:r>
      <w:proofErr w:type="gramEnd"/>
      <w:r>
        <w:t>0.5)</w:t>
      </w:r>
    </w:p>
    <w:p w14:paraId="043E2CB0"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cli.send(</w:t>
      </w:r>
      <w:proofErr w:type="gramEnd"/>
      <w:r>
        <w:t>'screen-length 0 temporary\n')</w:t>
      </w:r>
    </w:p>
    <w:p w14:paraId="604500BA"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time.sleep(</w:t>
      </w:r>
      <w:proofErr w:type="gramEnd"/>
      <w:r>
        <w:t>0.5)</w:t>
      </w:r>
    </w:p>
    <w:p w14:paraId="5239C087"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0C9BD68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f = open(file,'r')</w:t>
      </w:r>
    </w:p>
    <w:p w14:paraId="5181F0E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config_list = </w:t>
      </w:r>
      <w:proofErr w:type="gramStart"/>
      <w:r>
        <w:t>f.readlines()</w:t>
      </w:r>
      <w:proofErr w:type="gramEnd"/>
    </w:p>
    <w:p w14:paraId="0104A5EB"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for i in config_list:</w:t>
      </w:r>
    </w:p>
    <w:p w14:paraId="2A5DD87A"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cli.send(i)</w:t>
      </w:r>
    </w:p>
    <w:p w14:paraId="6D468B53"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time.sleep(</w:t>
      </w:r>
      <w:proofErr w:type="gramEnd"/>
      <w:r>
        <w:t>0.5)</w:t>
      </w:r>
    </w:p>
    <w:p w14:paraId="465BCDA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4AEE31E6"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dis_this = </w:t>
      </w:r>
      <w:proofErr w:type="gramStart"/>
      <w:r>
        <w:t>cli.recv(</w:t>
      </w:r>
      <w:proofErr w:type="gramEnd"/>
      <w:r>
        <w:t>999999).decode()</w:t>
      </w:r>
    </w:p>
    <w:p w14:paraId="2EFD2C68"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print (dis_this)</w:t>
      </w:r>
    </w:p>
    <w:p w14:paraId="419D622E"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a.close()</w:t>
      </w:r>
      <w:proofErr w:type="gramEnd"/>
      <w:r>
        <w:t xml:space="preserve"> </w:t>
      </w:r>
    </w:p>
    <w:p w14:paraId="4DCC54BA" w14:textId="77777777" w:rsidR="004A47E0" w:rsidRPr="00E34090" w:rsidRDefault="004A47E0" w:rsidP="004A47E0">
      <w:r>
        <w:lastRenderedPageBreak/>
        <w:t xml:space="preserve">The second method in the </w:t>
      </w:r>
      <w:r>
        <w:rPr>
          <w:b/>
          <w:bCs/>
        </w:rPr>
        <w:t>ssh</w:t>
      </w:r>
      <w:r>
        <w:t xml:space="preserve"> class is </w:t>
      </w:r>
      <w:r>
        <w:rPr>
          <w:b/>
          <w:bCs/>
        </w:rPr>
        <w:t>ssh_</w:t>
      </w:r>
      <w:proofErr w:type="gramStart"/>
      <w:r>
        <w:rPr>
          <w:b/>
          <w:bCs/>
        </w:rPr>
        <w:t>config(</w:t>
      </w:r>
      <w:proofErr w:type="gramEnd"/>
      <w:r>
        <w:rPr>
          <w:b/>
          <w:bCs/>
        </w:rPr>
        <w:t>file,ip,username,password)</w:t>
      </w:r>
      <w:r>
        <w:t>. Define four parameters, that is, IP address, user name, and password of SSH, and configuration file path.</w:t>
      </w:r>
    </w:p>
    <w:p w14:paraId="32DB517E" w14:textId="77777777" w:rsidR="004A47E0" w:rsidRPr="00E34090" w:rsidRDefault="004A47E0" w:rsidP="004A47E0">
      <w:r>
        <w:rPr>
          <w:b/>
          <w:bCs/>
        </w:rPr>
        <w:t>ssh_</w:t>
      </w:r>
      <w:proofErr w:type="gramStart"/>
      <w:r>
        <w:rPr>
          <w:b/>
          <w:bCs/>
        </w:rPr>
        <w:t>config(</w:t>
      </w:r>
      <w:proofErr w:type="gramEnd"/>
      <w:r>
        <w:rPr>
          <w:b/>
          <w:bCs/>
        </w:rPr>
        <w:t xml:space="preserve">) </w:t>
      </w:r>
      <w:r>
        <w:t xml:space="preserve">invokes </w:t>
      </w:r>
      <w:r>
        <w:rPr>
          <w:b/>
          <w:bCs/>
        </w:rPr>
        <w:t>ssh_connect()</w:t>
      </w:r>
      <w:r>
        <w:t xml:space="preserve"> to connect to the device and then sends configuration commands. Use the</w:t>
      </w:r>
      <w:r w:rsidRPr="003F6B9E">
        <w:rPr>
          <w:b/>
        </w:rPr>
        <w:t xml:space="preserve"> open</w:t>
      </w:r>
      <w:r>
        <w:t xml:space="preserve"> function to open the local file, </w:t>
      </w:r>
      <w:r>
        <w:rPr>
          <w:b/>
          <w:bCs/>
        </w:rPr>
        <w:t>netconf.txt</w:t>
      </w:r>
      <w:r>
        <w:t>, and write data to the SSH channel line by line. Finally, check the process of interaction with the device and close the session.</w:t>
      </w:r>
    </w:p>
    <w:p w14:paraId="22D21429" w14:textId="77777777" w:rsidR="004A47E0" w:rsidRPr="00E34090" w:rsidRDefault="004A47E0" w:rsidP="004A47E0">
      <w:pPr>
        <w:pStyle w:val="Step"/>
        <w:outlineLvl w:val="9"/>
      </w:pPr>
      <w:r>
        <w:t>Establish a NETCONF connection.</w:t>
      </w:r>
    </w:p>
    <w:p w14:paraId="705C2403"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Define the huawei_connect function to establish a NETCONF connection.</w:t>
      </w:r>
    </w:p>
    <w:p w14:paraId="19DE6CFF"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def</w:t>
      </w:r>
      <w:proofErr w:type="gramEnd"/>
      <w:r>
        <w:t xml:space="preserve"> huawei_connect(host, port, user, password):</w:t>
      </w:r>
    </w:p>
    <w:p w14:paraId="05082751"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return</w:t>
      </w:r>
      <w:proofErr w:type="gramEnd"/>
      <w:r>
        <w:t xml:space="preserve"> manager.connect(host=host,</w:t>
      </w:r>
    </w:p>
    <w:p w14:paraId="24D8F624"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port=port,</w:t>
      </w:r>
    </w:p>
    <w:p w14:paraId="326780E5"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username=user,</w:t>
      </w:r>
    </w:p>
    <w:p w14:paraId="47C8A56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password=password,</w:t>
      </w:r>
    </w:p>
    <w:p w14:paraId="777E8D46"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hostkey_verify = False,</w:t>
      </w:r>
    </w:p>
    <w:p w14:paraId="4CFEB85B"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device_params</w:t>
      </w:r>
      <w:proofErr w:type="gramStart"/>
      <w:r>
        <w:t>={</w:t>
      </w:r>
      <w:proofErr w:type="gramEnd"/>
      <w:r>
        <w:t>'name': "huawei"},</w:t>
      </w:r>
    </w:p>
    <w:p w14:paraId="62F353B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allow_agent = False,</w:t>
      </w:r>
    </w:p>
    <w:p w14:paraId="2BDECF4C"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look_for_keys = False)</w:t>
      </w:r>
    </w:p>
    <w:p w14:paraId="1DC36536" w14:textId="77777777" w:rsidR="004A47E0" w:rsidRPr="00E34090" w:rsidRDefault="004A47E0" w:rsidP="004A47E0">
      <w:r>
        <w:t xml:space="preserve">Define the </w:t>
      </w:r>
      <w:r>
        <w:rPr>
          <w:b/>
          <w:bCs/>
        </w:rPr>
        <w:t>huawei_</w:t>
      </w:r>
      <w:proofErr w:type="gramStart"/>
      <w:r>
        <w:rPr>
          <w:b/>
          <w:bCs/>
        </w:rPr>
        <w:t>connect(</w:t>
      </w:r>
      <w:proofErr w:type="gramEnd"/>
      <w:r>
        <w:rPr>
          <w:b/>
          <w:bCs/>
        </w:rPr>
        <w:t>host, port, user, password)</w:t>
      </w:r>
      <w:r>
        <w:t xml:space="preserve"> function. The four input parameters of the function are the IP address, port number, user name, and password of the NETCONF host. The function returns the </w:t>
      </w:r>
      <w:r>
        <w:rPr>
          <w:b/>
          <w:bCs/>
        </w:rPr>
        <w:t>manager.connect</w:t>
      </w:r>
      <w:r>
        <w:t xml:space="preserve"> method of </w:t>
      </w:r>
      <w:r>
        <w:rPr>
          <w:b/>
          <w:bCs/>
        </w:rPr>
        <w:t>ncclient</w:t>
      </w:r>
      <w:r>
        <w:t>.</w:t>
      </w:r>
    </w:p>
    <w:p w14:paraId="6C0E90D8" w14:textId="77777777" w:rsidR="004A47E0" w:rsidRPr="00E34090" w:rsidRDefault="004A47E0" w:rsidP="004A47E0">
      <w:proofErr w:type="gramStart"/>
      <w:r>
        <w:rPr>
          <w:b/>
          <w:bCs/>
        </w:rPr>
        <w:t>manager.connect</w:t>
      </w:r>
      <w:proofErr w:type="gramEnd"/>
      <w:r>
        <w:t xml:space="preserve"> is used to establish a NETCONF connection. The parameters are defined in RFC4741. </w:t>
      </w:r>
      <w:r>
        <w:rPr>
          <w:b/>
          <w:bCs/>
        </w:rPr>
        <w:t>device_params</w:t>
      </w:r>
      <w:r>
        <w:t xml:space="preserve"> has two options for Huawei devices. That is, the value can be </w:t>
      </w:r>
      <w:r>
        <w:rPr>
          <w:b/>
          <w:bCs/>
        </w:rPr>
        <w:t>huawei</w:t>
      </w:r>
      <w:r>
        <w:t xml:space="preserve"> or </w:t>
      </w:r>
      <w:r>
        <w:rPr>
          <w:b/>
          <w:bCs/>
        </w:rPr>
        <w:t>huaweiyang</w:t>
      </w:r>
      <w:r>
        <w:t>, corresponding to the IETF YANG model or Huawei YANG model, respectively.</w:t>
      </w:r>
    </w:p>
    <w:p w14:paraId="05D7B292" w14:textId="77777777" w:rsidR="004A47E0" w:rsidRPr="00E34090" w:rsidRDefault="004A47E0" w:rsidP="004A47E0">
      <w:pPr>
        <w:pStyle w:val="Step"/>
        <w:outlineLvl w:val="9"/>
      </w:pPr>
      <w:r>
        <w:t>Construct an XML configuration file.</w:t>
      </w:r>
    </w:p>
    <w:p w14:paraId="3EEA4782" w14:textId="2D8D4FE3" w:rsidR="004A47E0" w:rsidRPr="00E34090" w:rsidRDefault="004A47E0" w:rsidP="004A47E0">
      <w:r>
        <w:t xml:space="preserve">Construct an XML configuration file by referring to the </w:t>
      </w:r>
      <w:r>
        <w:rPr>
          <w:i/>
          <w:iCs/>
        </w:rPr>
        <w:t>NETCONF Schema API Reference</w:t>
      </w:r>
      <w:r>
        <w:t xml:space="preserve"> on the Huawei official website. </w:t>
      </w:r>
      <w:r w:rsidR="003F6B9E" w:rsidRPr="003F6B9E">
        <w:rPr>
          <w:rStyle w:val="ad"/>
        </w:rPr>
        <w:t>https://support.huawei.com/enterprise/en/switches/cloudengine-12800-pid-7542409</w:t>
      </w:r>
    </w:p>
    <w:p w14:paraId="3CC6101B"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Use NETCONF to send XML data and configure an IP address for an interface on the device.        </w:t>
      </w:r>
    </w:p>
    <w:p w14:paraId="1564B966"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CREATE_INTERFACE = '''&lt;config&gt;</w:t>
      </w:r>
    </w:p>
    <w:p w14:paraId="54292C8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&lt;ethernet xmlns="http://www.huawei.com/netconf/vrp" content-version="1.0" format-version="1.0"&gt;</w:t>
      </w:r>
    </w:p>
    <w:p w14:paraId="4A9D68BE"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&lt;ethernetIfs&gt;</w:t>
      </w:r>
    </w:p>
    <w:p w14:paraId="13C821FC"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&lt;ethernetIf operation="merge"&gt;</w:t>
      </w:r>
    </w:p>
    <w:p w14:paraId="7FCC75AB"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&lt;ifName&gt;GE1/0/2&lt;/ifName&gt;</w:t>
      </w:r>
    </w:p>
    <w:p w14:paraId="61CB1901"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&lt;l2Enable&gt;disable&lt;/l2Enable&gt;</w:t>
      </w:r>
    </w:p>
    <w:p w14:paraId="478B2D2E"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&lt;/ethernetIf&gt;</w:t>
      </w:r>
    </w:p>
    <w:p w14:paraId="4151142E"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&lt;/ethernetIfs&gt;</w:t>
      </w:r>
    </w:p>
    <w:p w14:paraId="5E7FF3B6"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&lt;/ethernet&gt;</w:t>
      </w:r>
    </w:p>
    <w:p w14:paraId="6DB58680"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&lt;ifm xmlns="http://www.huawei.com/netconf/vrp" content-version="1.0" format-version="1.0"&gt;</w:t>
      </w:r>
    </w:p>
    <w:p w14:paraId="67F5C03A"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&lt;interfaces&gt;</w:t>
      </w:r>
    </w:p>
    <w:p w14:paraId="59DC6848"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&lt;interface operation="merge"&gt;</w:t>
      </w:r>
    </w:p>
    <w:p w14:paraId="77996B9E"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&lt;ifName&gt;GE1/0/2&lt;/ifName&gt;</w:t>
      </w:r>
    </w:p>
    <w:p w14:paraId="53C287F4"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&lt;ifDescr&gt;Config by NETCONF&lt;/ifDescr&gt;</w:t>
      </w:r>
    </w:p>
    <w:p w14:paraId="68E689B5"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lastRenderedPageBreak/>
        <w:t xml:space="preserve">            &lt;ifmAm4&gt;</w:t>
      </w:r>
    </w:p>
    <w:p w14:paraId="6F3DDE6F"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&lt;am4CfgAddrs&gt;</w:t>
      </w:r>
    </w:p>
    <w:p w14:paraId="338B47EE"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&lt;am4CfgAddr operation="create"&gt;</w:t>
      </w:r>
    </w:p>
    <w:p w14:paraId="015335D4"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&lt;subnetMask&gt;255.255.255.0&lt;/subnetMask&gt;</w:t>
      </w:r>
    </w:p>
    <w:p w14:paraId="7044BA9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&lt;addrType&gt;main&lt;/addrType&gt;</w:t>
      </w:r>
    </w:p>
    <w:p w14:paraId="17B8068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&lt;ifIpAddr&gt;192.168.2.1&lt;/ifIpAddr&gt;</w:t>
      </w:r>
    </w:p>
    <w:p w14:paraId="09DE76C8"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&lt;/am4CfgAddr&gt;</w:t>
      </w:r>
    </w:p>
    <w:p w14:paraId="367F8A0F"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&lt;/am4CfgAddrs&gt;</w:t>
      </w:r>
    </w:p>
    <w:p w14:paraId="55E02C27"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&lt;/ifmAm4&gt;</w:t>
      </w:r>
    </w:p>
    <w:p w14:paraId="140AB1AE"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&lt;/interface&gt;</w:t>
      </w:r>
    </w:p>
    <w:p w14:paraId="794F2E0F"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&lt;/interfaces&gt;</w:t>
      </w:r>
    </w:p>
    <w:p w14:paraId="6DA6EB16"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&lt;/ifm&gt;</w:t>
      </w:r>
    </w:p>
    <w:p w14:paraId="37958BBA"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&lt;/config&gt;'''</w:t>
      </w:r>
    </w:p>
    <w:p w14:paraId="7F1E2539" w14:textId="1809024F" w:rsidR="004A47E0" w:rsidRPr="00E34090" w:rsidRDefault="004A47E0" w:rsidP="004A47E0">
      <w:r>
        <w:t>NETCONF uses XML files to send configurations. XML is a commonly used text format that allows you to nest and expand data. A complete NETCONF session consists of the transport layer, message layer, operation layer, and content layer. The current XML configuration file contains only the operation layer and content layer.</w:t>
      </w:r>
    </w:p>
    <w:p w14:paraId="428706ED" w14:textId="77777777" w:rsidR="004A47E0" w:rsidRPr="00E34090" w:rsidRDefault="004A47E0" w:rsidP="004A47E0">
      <w:r>
        <w:t xml:space="preserve">Basic NETCONF operations include </w:t>
      </w:r>
      <w:r>
        <w:rPr>
          <w:b/>
          <w:bCs/>
        </w:rPr>
        <w:t>get-config</w:t>
      </w:r>
      <w:r>
        <w:t xml:space="preserve">, </w:t>
      </w:r>
      <w:r>
        <w:rPr>
          <w:b/>
          <w:bCs/>
        </w:rPr>
        <w:t>get</w:t>
      </w:r>
      <w:r>
        <w:t xml:space="preserve">, </w:t>
      </w:r>
      <w:r>
        <w:rPr>
          <w:b/>
          <w:bCs/>
        </w:rPr>
        <w:t>edit-config</w:t>
      </w:r>
      <w:r>
        <w:t xml:space="preserve">, </w:t>
      </w:r>
      <w:r>
        <w:rPr>
          <w:b/>
          <w:bCs/>
        </w:rPr>
        <w:t>copy-config</w:t>
      </w:r>
      <w:r>
        <w:t xml:space="preserve">, </w:t>
      </w:r>
      <w:r>
        <w:rPr>
          <w:b/>
          <w:bCs/>
        </w:rPr>
        <w:t>delete-config</w:t>
      </w:r>
      <w:r>
        <w:t xml:space="preserve">, </w:t>
      </w:r>
      <w:r>
        <w:rPr>
          <w:b/>
          <w:bCs/>
        </w:rPr>
        <w:t>lock</w:t>
      </w:r>
      <w:r>
        <w:t xml:space="preserve">, </w:t>
      </w:r>
      <w:r>
        <w:rPr>
          <w:b/>
          <w:bCs/>
        </w:rPr>
        <w:t>unlock</w:t>
      </w:r>
      <w:r>
        <w:t xml:space="preserve">, </w:t>
      </w:r>
      <w:r>
        <w:rPr>
          <w:b/>
          <w:bCs/>
        </w:rPr>
        <w:t>close-session</w:t>
      </w:r>
      <w:r>
        <w:t xml:space="preserve">, and </w:t>
      </w:r>
      <w:r>
        <w:rPr>
          <w:b/>
          <w:bCs/>
        </w:rPr>
        <w:t>kill session</w:t>
      </w:r>
      <w:r>
        <w:t xml:space="preserve">. In this example, the operation layer information is </w:t>
      </w:r>
      <w:r>
        <w:rPr>
          <w:b/>
          <w:bCs/>
        </w:rPr>
        <w:t>edit-config</w:t>
      </w:r>
      <w:r>
        <w:t xml:space="preserve">, and the operation attribute is </w:t>
      </w:r>
      <w:r>
        <w:rPr>
          <w:b/>
          <w:bCs/>
        </w:rPr>
        <w:t>merge</w:t>
      </w:r>
      <w:r>
        <w:t>. This operation edits the target data, which may exist or not in the database. If the target data does not exist, target data is created; if the target data exists, the target data is edited.</w:t>
      </w:r>
    </w:p>
    <w:p w14:paraId="51217874" w14:textId="77777777" w:rsidR="004A47E0" w:rsidRPr="00E34090" w:rsidRDefault="004A47E0" w:rsidP="004A47E0">
      <w:r>
        <w:t xml:space="preserve">The NETCONF content layer is used to edit specific parameters. In this example, disable the Layer 2 function on GE 1/0/2 by running the </w:t>
      </w:r>
      <w:r>
        <w:rPr>
          <w:b/>
          <w:bCs/>
        </w:rPr>
        <w:t>undo portswitch</w:t>
      </w:r>
      <w:r>
        <w:t xml:space="preserve"> command, change the description to </w:t>
      </w:r>
      <w:r>
        <w:rPr>
          <w:b/>
          <w:bCs/>
        </w:rPr>
        <w:t>Config by NETCONF</w:t>
      </w:r>
      <w:r>
        <w:t>, and set the IP address to 192.168.2.1/24.</w:t>
      </w:r>
    </w:p>
    <w:p w14:paraId="0C16E97D" w14:textId="77777777" w:rsidR="004A47E0" w:rsidRPr="00E34090" w:rsidRDefault="004A47E0" w:rsidP="004A47E0">
      <w:pPr>
        <w:pStyle w:val="Step"/>
        <w:outlineLvl w:val="9"/>
      </w:pPr>
      <w:r>
        <w:t>Run the main functions.</w:t>
      </w:r>
    </w:p>
    <w:p w14:paraId="660810B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Execute the main functions in sequence.</w:t>
      </w:r>
    </w:p>
    <w:p w14:paraId="5E770291"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if __name__ == '__main__':</w:t>
      </w:r>
    </w:p>
    <w:p w14:paraId="16AA61B3"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ssh.ssh_</w:t>
      </w:r>
      <w:proofErr w:type="gramStart"/>
      <w:r>
        <w:t>config(</w:t>
      </w:r>
      <w:proofErr w:type="gramEnd"/>
      <w:r>
        <w:t>filename,ip,ssh_user,ssh_password)</w:t>
      </w:r>
    </w:p>
    <w:p w14:paraId="2172CE85"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m = huawei_</w:t>
      </w:r>
      <w:proofErr w:type="gramStart"/>
      <w:r>
        <w:t>connect(</w:t>
      </w:r>
      <w:proofErr w:type="gramEnd"/>
      <w:r>
        <w:t xml:space="preserve">ip,netconf_port,netconf_user,netconf_password)   </w:t>
      </w:r>
    </w:p>
    <w:p w14:paraId="4C698A86"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m.edit_</w:t>
      </w:r>
      <w:proofErr w:type="gramStart"/>
      <w:r>
        <w:t>config(</w:t>
      </w:r>
      <w:proofErr w:type="gramEnd"/>
      <w:r>
        <w:t>target='running',config=CREATE_INTERFACE)</w:t>
      </w:r>
    </w:p>
    <w:p w14:paraId="07F41817" w14:textId="77777777" w:rsidR="004A47E0" w:rsidRPr="00E34090" w:rsidRDefault="004A47E0" w:rsidP="004A47E0">
      <w:r>
        <w:t>Run the main functions.</w:t>
      </w:r>
    </w:p>
    <w:p w14:paraId="3A4CE2ED" w14:textId="2815BC09" w:rsidR="004A47E0" w:rsidRPr="00E34090" w:rsidRDefault="004A47E0" w:rsidP="004A47E0">
      <w:r>
        <w:t xml:space="preserve">Run </w:t>
      </w:r>
      <w:r>
        <w:rPr>
          <w:b/>
          <w:bCs/>
        </w:rPr>
        <w:t>ssh.ssh_</w:t>
      </w:r>
      <w:proofErr w:type="gramStart"/>
      <w:r>
        <w:rPr>
          <w:b/>
          <w:bCs/>
        </w:rPr>
        <w:t>config(</w:t>
      </w:r>
      <w:proofErr w:type="gramEnd"/>
      <w:r>
        <w:rPr>
          <w:b/>
          <w:bCs/>
        </w:rPr>
        <w:t>filename,ip,ssh_user,ssh_password)</w:t>
      </w:r>
      <w:r>
        <w:t xml:space="preserve"> to invoke the </w:t>
      </w:r>
      <w:r>
        <w:rPr>
          <w:b/>
          <w:bCs/>
        </w:rPr>
        <w:t>ssh_config</w:t>
      </w:r>
      <w:r>
        <w:t xml:space="preserve"> method in the</w:t>
      </w:r>
      <w:r w:rsidRPr="00306B9D">
        <w:rPr>
          <w:b/>
        </w:rPr>
        <w:t xml:space="preserve"> ssh</w:t>
      </w:r>
      <w:r>
        <w:t xml:space="preserve"> class. The input parameters are the variables defined in </w:t>
      </w:r>
      <w:r w:rsidR="00306B9D">
        <w:t>S</w:t>
      </w:r>
      <w:r>
        <w:t>tep 2.</w:t>
      </w:r>
    </w:p>
    <w:p w14:paraId="32AA7D42" w14:textId="77777777" w:rsidR="004A47E0" w:rsidRPr="00E34090" w:rsidRDefault="004A47E0" w:rsidP="004A47E0">
      <w:r>
        <w:t xml:space="preserve">Then run </w:t>
      </w:r>
      <w:r>
        <w:rPr>
          <w:b/>
          <w:bCs/>
        </w:rPr>
        <w:t>huawei_</w:t>
      </w:r>
      <w:proofErr w:type="gramStart"/>
      <w:r>
        <w:rPr>
          <w:b/>
          <w:bCs/>
        </w:rPr>
        <w:t>connect(</w:t>
      </w:r>
      <w:proofErr w:type="gramEnd"/>
      <w:r>
        <w:rPr>
          <w:b/>
          <w:bCs/>
        </w:rPr>
        <w:t>ip,netconf_port,netconf_user,netconf_password)</w:t>
      </w:r>
      <w:r>
        <w:t xml:space="preserve"> to assign a value to </w:t>
      </w:r>
      <w:r w:rsidRPr="00E26342">
        <w:rPr>
          <w:b/>
        </w:rPr>
        <w:t>m</w:t>
      </w:r>
      <w:r>
        <w:t>. Enter NETCONF parameters to establish a NETCONF connection.</w:t>
      </w:r>
    </w:p>
    <w:p w14:paraId="51941AAD" w14:textId="5BB69F1D" w:rsidR="004A47E0" w:rsidRDefault="004A47E0" w:rsidP="001D4A0D">
      <w:r>
        <w:t xml:space="preserve">Finally run </w:t>
      </w:r>
      <w:r>
        <w:rPr>
          <w:b/>
          <w:bCs/>
        </w:rPr>
        <w:t>m.edit_</w:t>
      </w:r>
      <w:proofErr w:type="gramStart"/>
      <w:r>
        <w:rPr>
          <w:b/>
          <w:bCs/>
        </w:rPr>
        <w:t>config(</w:t>
      </w:r>
      <w:proofErr w:type="gramEnd"/>
      <w:r>
        <w:rPr>
          <w:b/>
          <w:bCs/>
        </w:rPr>
        <w:t>target='running',config=CREATE_INTERFACE)</w:t>
      </w:r>
      <w:r>
        <w:t xml:space="preserve">. Use the </w:t>
      </w:r>
      <w:r>
        <w:rPr>
          <w:b/>
          <w:bCs/>
        </w:rPr>
        <w:t>edit_config</w:t>
      </w:r>
      <w:r>
        <w:t xml:space="preserve"> method to send the XML configuration file constructed in </w:t>
      </w:r>
      <w:r w:rsidR="00373BF7">
        <w:t>S</w:t>
      </w:r>
      <w:r>
        <w:t>tep 5 to the device. Now you can log in to the device to verify the result. The configurations are successfully delivered.</w:t>
      </w:r>
    </w:p>
    <w:p w14:paraId="39D0468D" w14:textId="77777777" w:rsidR="004A47E0" w:rsidRPr="00E34090" w:rsidRDefault="004A47E0" w:rsidP="004A47E0">
      <w:pPr>
        <w:pStyle w:val="End"/>
      </w:pPr>
      <w:r>
        <w:lastRenderedPageBreak/>
        <w:t>----End</w:t>
      </w:r>
    </w:p>
    <w:p w14:paraId="062F51B0" w14:textId="77777777" w:rsidR="004A47E0" w:rsidRPr="00770D57" w:rsidRDefault="004A47E0" w:rsidP="004A47E0">
      <w:pPr>
        <w:pStyle w:val="2"/>
      </w:pPr>
      <w:bookmarkStart w:id="122" w:name="_Toc42705698"/>
      <w:bookmarkStart w:id="123" w:name="_Toc46142771"/>
      <w:bookmarkStart w:id="124" w:name="_Toc47365070"/>
      <w:r w:rsidRPr="00770D57">
        <w:t>Quiz</w:t>
      </w:r>
      <w:bookmarkEnd w:id="122"/>
      <w:bookmarkEnd w:id="123"/>
      <w:bookmarkEnd w:id="124"/>
    </w:p>
    <w:p w14:paraId="605D84D5" w14:textId="77777777" w:rsidR="004A47E0" w:rsidRPr="00E34090" w:rsidRDefault="004A47E0" w:rsidP="004A47E0">
      <w:pPr>
        <w:pStyle w:val="ItemStep"/>
        <w:outlineLvl w:val="9"/>
      </w:pPr>
      <w:r>
        <w:t>Why if has to be used to build a main function?</w:t>
      </w:r>
    </w:p>
    <w:p w14:paraId="525D09A6" w14:textId="731ACF03" w:rsidR="004A47E0" w:rsidRDefault="004A47E0" w:rsidP="004A47E0">
      <w:pPr>
        <w:pStyle w:val="ItemStep"/>
        <w:outlineLvl w:val="9"/>
      </w:pPr>
      <w:r>
        <w:t xml:space="preserve">What is the difference between the </w:t>
      </w:r>
      <w:r w:rsidRPr="001A1991">
        <w:rPr>
          <w:b/>
          <w:bCs/>
        </w:rPr>
        <w:t>get</w:t>
      </w:r>
      <w:r>
        <w:t xml:space="preserve"> operation by NETCONF and the </w:t>
      </w:r>
      <w:r w:rsidRPr="001A1991">
        <w:rPr>
          <w:b/>
          <w:bCs/>
        </w:rPr>
        <w:t>query</w:t>
      </w:r>
      <w:r>
        <w:t xml:space="preserve"> operation by SNMP to obtain device information?</w:t>
      </w:r>
      <w:bookmarkStart w:id="125" w:name="_Toc42705699"/>
    </w:p>
    <w:p w14:paraId="564809A2" w14:textId="77777777" w:rsidR="004A47E0" w:rsidRDefault="004A47E0" w:rsidP="004A47E0">
      <w:pPr>
        <w:sectPr w:rsidR="004A47E0" w:rsidSect="00462D04">
          <w:pgSz w:w="11907" w:h="16840" w:code="9"/>
          <w:pgMar w:top="1701" w:right="1134" w:bottom="1701" w:left="1134" w:header="567" w:footer="567" w:gutter="0"/>
          <w:cols w:space="425"/>
          <w:docGrid w:linePitch="312"/>
        </w:sectPr>
      </w:pPr>
    </w:p>
    <w:p w14:paraId="24A66E02" w14:textId="77777777" w:rsidR="004A47E0" w:rsidRPr="00770D57" w:rsidRDefault="004A47E0" w:rsidP="004A47E0">
      <w:pPr>
        <w:pStyle w:val="1"/>
      </w:pPr>
      <w:bookmarkStart w:id="126" w:name="_Toc46142772"/>
      <w:bookmarkStart w:id="127" w:name="_Toc47365071"/>
      <w:r w:rsidRPr="00770D57">
        <w:lastRenderedPageBreak/>
        <w:t>Configuration File Comparison Experiment</w:t>
      </w:r>
      <w:bookmarkEnd w:id="125"/>
      <w:bookmarkEnd w:id="126"/>
      <w:bookmarkEnd w:id="127"/>
    </w:p>
    <w:p w14:paraId="1FD71A9F" w14:textId="77777777" w:rsidR="004A47E0" w:rsidRPr="00770D57" w:rsidRDefault="004A47E0" w:rsidP="004A47E0">
      <w:pPr>
        <w:pStyle w:val="2"/>
      </w:pPr>
      <w:bookmarkStart w:id="128" w:name="_Toc42705700"/>
      <w:bookmarkStart w:id="129" w:name="_Toc46142773"/>
      <w:bookmarkStart w:id="130" w:name="_Toc47365072"/>
      <w:r w:rsidRPr="00770D57">
        <w:t>Background</w:t>
      </w:r>
      <w:bookmarkEnd w:id="128"/>
      <w:bookmarkEnd w:id="129"/>
      <w:bookmarkEnd w:id="130"/>
    </w:p>
    <w:p w14:paraId="1A24FBB6" w14:textId="7D2C2A30" w:rsidR="004A47E0" w:rsidRPr="00E34090" w:rsidRDefault="004A47E0" w:rsidP="004A47E0">
      <w:r>
        <w:t>A company has multiple network devices (one in this example). To better m</w:t>
      </w:r>
      <w:r w:rsidR="00991C2A">
        <w:rPr>
          <w:rFonts w:hint="eastAsia"/>
        </w:rPr>
        <w:t>anage</w:t>
      </w:r>
      <w:r>
        <w:t xml:space="preserve"> configurations, you need to use code to compare the configurations of each device and output the configuration comparison result.</w:t>
      </w:r>
    </w:p>
    <w:p w14:paraId="17D94691" w14:textId="77777777" w:rsidR="004A47E0" w:rsidRPr="00770D57" w:rsidRDefault="004A47E0" w:rsidP="004A47E0">
      <w:pPr>
        <w:pStyle w:val="3"/>
      </w:pPr>
      <w:bookmarkStart w:id="131" w:name="_Toc42705701"/>
      <w:bookmarkStart w:id="132" w:name="_Toc46142774"/>
      <w:bookmarkStart w:id="133" w:name="_Toc47365073"/>
      <w:r w:rsidRPr="00770D57">
        <w:t>Objectives</w:t>
      </w:r>
      <w:bookmarkEnd w:id="131"/>
      <w:bookmarkEnd w:id="132"/>
      <w:bookmarkEnd w:id="133"/>
    </w:p>
    <w:p w14:paraId="0574ED2A" w14:textId="77777777" w:rsidR="004A47E0" w:rsidRPr="00E34090" w:rsidRDefault="004A47E0" w:rsidP="004A47E0">
      <w:pPr>
        <w:pStyle w:val="ItemList"/>
      </w:pPr>
      <w:r>
        <w:t xml:space="preserve">Master the </w:t>
      </w:r>
      <w:r>
        <w:rPr>
          <w:b/>
          <w:bCs/>
        </w:rPr>
        <w:t>difflib</w:t>
      </w:r>
      <w:r>
        <w:t xml:space="preserve"> method for text comparison.</w:t>
      </w:r>
    </w:p>
    <w:p w14:paraId="71BB187B" w14:textId="77777777" w:rsidR="004A47E0" w:rsidRPr="00E34090" w:rsidRDefault="004A47E0" w:rsidP="004A47E0">
      <w:pPr>
        <w:pStyle w:val="ItemList"/>
      </w:pPr>
      <w:r>
        <w:t>Master data processing by regular expressions.</w:t>
      </w:r>
    </w:p>
    <w:p w14:paraId="31A717AD" w14:textId="77777777" w:rsidR="004A47E0" w:rsidRPr="00E34090" w:rsidRDefault="004A47E0" w:rsidP="004A47E0">
      <w:pPr>
        <w:pStyle w:val="ItemList"/>
      </w:pPr>
      <w:r>
        <w:t xml:space="preserve">Master device configurations by </w:t>
      </w:r>
      <w:r>
        <w:rPr>
          <w:b/>
          <w:bCs/>
        </w:rPr>
        <w:t>paramiko</w:t>
      </w:r>
      <w:r>
        <w:t>.</w:t>
      </w:r>
    </w:p>
    <w:p w14:paraId="72441E63" w14:textId="77777777" w:rsidR="004A47E0" w:rsidRPr="00770D57" w:rsidRDefault="004A47E0" w:rsidP="004A47E0">
      <w:pPr>
        <w:pStyle w:val="3"/>
      </w:pPr>
      <w:bookmarkStart w:id="134" w:name="_Toc42705702"/>
      <w:bookmarkStart w:id="135" w:name="_Toc46142775"/>
      <w:bookmarkStart w:id="136" w:name="_Toc47365074"/>
      <w:r w:rsidRPr="00770D57">
        <w:t>Environment Preparations</w:t>
      </w:r>
      <w:bookmarkEnd w:id="134"/>
      <w:bookmarkEnd w:id="135"/>
      <w:bookmarkEnd w:id="136"/>
    </w:p>
    <w:p w14:paraId="3A4EB44D" w14:textId="4318CD32" w:rsidR="004A47E0" w:rsidRDefault="00E50380" w:rsidP="004A47E0">
      <w:pPr>
        <w:pStyle w:val="Figure"/>
      </w:pPr>
      <w:r>
        <w:rPr>
          <w:noProof/>
        </w:rPr>
        <w:drawing>
          <wp:inline distT="0" distB="0" distL="0" distR="0" wp14:anchorId="2C7E55EC" wp14:editId="05B31AD3">
            <wp:extent cx="4317558" cy="1288297"/>
            <wp:effectExtent l="0" t="0" r="6985" b="7620"/>
            <wp:docPr id="33" name="图片 33" descr="C:\Users\z00275369\AppData\Roaming\eSpace_Desktop\UserData\z00275369\imagefiles\1726BB5D-5BDA-4DBD-8D94-7FDD9A40320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26BB5D-5BDA-4DBD-8D94-7FDD9A40320B" descr="C:\Users\z00275369\AppData\Roaming\eSpace_Desktop\UserData\z00275369\imagefiles\1726BB5D-5BDA-4DBD-8D94-7FDD9A40320B.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416017" cy="1317676"/>
                    </a:xfrm>
                    <a:prstGeom prst="rect">
                      <a:avLst/>
                    </a:prstGeom>
                    <a:noFill/>
                    <a:ln>
                      <a:noFill/>
                    </a:ln>
                  </pic:spPr>
                </pic:pic>
              </a:graphicData>
            </a:graphic>
          </wp:inline>
        </w:drawing>
      </w:r>
    </w:p>
    <w:p w14:paraId="7867BD05" w14:textId="77777777" w:rsidR="004A47E0" w:rsidRPr="0083408F" w:rsidRDefault="004A47E0" w:rsidP="004A47E0"/>
    <w:p w14:paraId="3ECB5ADC" w14:textId="77777777" w:rsidR="004A47E0" w:rsidRDefault="004A47E0" w:rsidP="004A47E0">
      <w:r>
        <w:t>In this experiment, you need to prepare a network device that communicates with the Python compilation environment at Layer 3.</w:t>
      </w:r>
    </w:p>
    <w:p w14:paraId="1A696F15" w14:textId="77777777" w:rsidR="004A47E0" w:rsidRPr="00E34090" w:rsidRDefault="004A47E0" w:rsidP="004A47E0">
      <w:pPr>
        <w:pStyle w:val="ItemStep"/>
        <w:outlineLvl w:val="9"/>
      </w:pPr>
      <w:r>
        <w:t>Configure the CE12800 switch.</w:t>
      </w:r>
    </w:p>
    <w:p w14:paraId="59D74534" w14:textId="77777777" w:rsidR="004A47E0" w:rsidRPr="00E34090" w:rsidRDefault="004A47E0" w:rsidP="004A47E0">
      <w:pPr>
        <w:pStyle w:val="ItemlistTextTD"/>
      </w:pPr>
      <w:r>
        <w:t xml:space="preserve">&lt;HUAWEI&gt;system-view immediately </w:t>
      </w:r>
    </w:p>
    <w:p w14:paraId="3286CE28" w14:textId="77777777" w:rsidR="004A47E0" w:rsidRPr="00E34090" w:rsidRDefault="004A47E0" w:rsidP="004A47E0">
      <w:pPr>
        <w:pStyle w:val="ItemlistTextTD"/>
      </w:pPr>
      <w:r>
        <w:t>Enter system view, return user view with return command.</w:t>
      </w:r>
    </w:p>
    <w:p w14:paraId="789FAE71" w14:textId="77777777" w:rsidR="004A47E0" w:rsidRPr="00E34090" w:rsidRDefault="004A47E0" w:rsidP="004A47E0">
      <w:pPr>
        <w:pStyle w:val="ItemlistTextTD"/>
      </w:pPr>
      <w:r>
        <w:t>[HUAWEI]sysname CE1</w:t>
      </w:r>
    </w:p>
    <w:p w14:paraId="20F4240E" w14:textId="77777777" w:rsidR="004A47E0" w:rsidRPr="00E34090" w:rsidRDefault="004A47E0" w:rsidP="004A47E0">
      <w:pPr>
        <w:pStyle w:val="ItemlistTextTD"/>
      </w:pPr>
      <w:r>
        <w:t>[CE1</w:t>
      </w:r>
      <w:proofErr w:type="gramStart"/>
      <w:r>
        <w:t>]interface</w:t>
      </w:r>
      <w:proofErr w:type="gramEnd"/>
      <w:r>
        <w:t xml:space="preserve"> Vlanif 1</w:t>
      </w:r>
    </w:p>
    <w:p w14:paraId="5118026E" w14:textId="77777777" w:rsidR="004A47E0" w:rsidRPr="00E34090" w:rsidRDefault="004A47E0" w:rsidP="004A47E0">
      <w:pPr>
        <w:pStyle w:val="ItemlistTextTD"/>
      </w:pPr>
      <w:r>
        <w:lastRenderedPageBreak/>
        <w:t>[CE1-Vlanif1</w:t>
      </w:r>
      <w:proofErr w:type="gramStart"/>
      <w:r>
        <w:t>]ip</w:t>
      </w:r>
      <w:proofErr w:type="gramEnd"/>
      <w:r>
        <w:t xml:space="preserve"> add 192.168.56.100 24</w:t>
      </w:r>
    </w:p>
    <w:p w14:paraId="21220B88" w14:textId="77777777" w:rsidR="004A47E0" w:rsidRPr="00E34090" w:rsidRDefault="004A47E0" w:rsidP="004A47E0">
      <w:pPr>
        <w:pStyle w:val="ItemlistTextTD"/>
      </w:pPr>
      <w:r>
        <w:t>[CE1-Vlanif1</w:t>
      </w:r>
      <w:proofErr w:type="gramStart"/>
      <w:r>
        <w:t>]quit</w:t>
      </w:r>
      <w:proofErr w:type="gramEnd"/>
    </w:p>
    <w:p w14:paraId="32212484" w14:textId="77777777" w:rsidR="004A47E0" w:rsidRDefault="004A47E0" w:rsidP="004A47E0">
      <w:pPr>
        <w:pStyle w:val="ItemStep"/>
        <w:outlineLvl w:val="9"/>
      </w:pPr>
      <w:r>
        <w:t>Verify connectivity between the switch and local PC.</w:t>
      </w:r>
    </w:p>
    <w:p w14:paraId="3C82BA10" w14:textId="77777777" w:rsidR="004A47E0" w:rsidRPr="00E34090" w:rsidRDefault="004A47E0" w:rsidP="004A47E0">
      <w:pPr>
        <w:pStyle w:val="ItemListText"/>
      </w:pPr>
      <w:r>
        <w:t>Open the</w:t>
      </w:r>
      <w:r>
        <w:rPr>
          <w:b/>
          <w:bCs/>
        </w:rPr>
        <w:t xml:space="preserve"> CMD</w:t>
      </w:r>
      <w:r>
        <w:t xml:space="preserve"> window on the local PC and test connectivity between the local PC and CE1.</w:t>
      </w:r>
    </w:p>
    <w:p w14:paraId="7E28D70B" w14:textId="77777777" w:rsidR="004A47E0" w:rsidRPr="008F56FF" w:rsidRDefault="004A47E0" w:rsidP="004A47E0">
      <w:pPr>
        <w:pStyle w:val="ItemlistTextTD"/>
      </w:pPr>
      <w:r>
        <w:t>C:\Users\XXX&gt;ping 192.168.56.100</w:t>
      </w:r>
    </w:p>
    <w:p w14:paraId="7FCEBC06" w14:textId="77777777" w:rsidR="004A47E0" w:rsidRPr="008F56FF" w:rsidRDefault="004A47E0" w:rsidP="004A47E0">
      <w:pPr>
        <w:pStyle w:val="ItemlistTextTD"/>
      </w:pPr>
      <w:r>
        <w:t>Pinging 192.168.56.100 with 32 bytes of data:</w:t>
      </w:r>
    </w:p>
    <w:p w14:paraId="39103C46" w14:textId="77777777" w:rsidR="004A47E0" w:rsidRPr="008F56FF" w:rsidRDefault="004A47E0" w:rsidP="004A47E0">
      <w:pPr>
        <w:pStyle w:val="ItemlistTextTD"/>
      </w:pPr>
      <w:r>
        <w:t>Reply from 192.168.56.100: Bytes = 32, time = 3 ms, TTL = 255</w:t>
      </w:r>
    </w:p>
    <w:p w14:paraId="3EE51A47" w14:textId="77777777" w:rsidR="004A47E0" w:rsidRPr="008F56FF" w:rsidRDefault="004A47E0" w:rsidP="004A47E0">
      <w:pPr>
        <w:pStyle w:val="ItemlistTextTD"/>
      </w:pPr>
      <w:r>
        <w:t>Reply from 192.168.56.100: Bytes = 32, time = 3 ms, TTL = 255</w:t>
      </w:r>
    </w:p>
    <w:p w14:paraId="762DEF41" w14:textId="77777777" w:rsidR="004A47E0" w:rsidRPr="008F56FF" w:rsidRDefault="004A47E0" w:rsidP="004A47E0">
      <w:pPr>
        <w:pStyle w:val="ItemlistTextTD"/>
      </w:pPr>
      <w:r>
        <w:t>Reply from 192.168.56.100: Bytes = 32, time = 2 ms, TTL= 255</w:t>
      </w:r>
    </w:p>
    <w:p w14:paraId="5B408C2B" w14:textId="77777777" w:rsidR="004A47E0" w:rsidRPr="008F56FF" w:rsidRDefault="004A47E0" w:rsidP="004A47E0">
      <w:pPr>
        <w:pStyle w:val="ItemlistTextTD"/>
      </w:pPr>
      <w:r>
        <w:t>Reply from 192.168.56.100: Bytes = 32, time = 4 ms, TTL = 255</w:t>
      </w:r>
    </w:p>
    <w:p w14:paraId="564E3BB1" w14:textId="77777777" w:rsidR="004A47E0" w:rsidRPr="008F56FF" w:rsidRDefault="004A47E0" w:rsidP="004A47E0">
      <w:pPr>
        <w:pStyle w:val="ItemlistTextTD"/>
      </w:pPr>
      <w:r>
        <w:t>Ping statistics for 192.168.56.100:</w:t>
      </w:r>
    </w:p>
    <w:p w14:paraId="1254C8A0" w14:textId="77777777" w:rsidR="004A47E0" w:rsidRPr="008F56FF" w:rsidRDefault="004A47E0" w:rsidP="004A47E0">
      <w:pPr>
        <w:pStyle w:val="ItemlistTextTD"/>
      </w:pPr>
      <w:r>
        <w:t xml:space="preserve">    Packets: 4 packets transmitted, 4 packets received, 0 packet loss (0.0%)</w:t>
      </w:r>
    </w:p>
    <w:p w14:paraId="59A15500" w14:textId="77777777" w:rsidR="004A47E0" w:rsidRPr="008F56FF" w:rsidRDefault="004A47E0" w:rsidP="004A47E0">
      <w:pPr>
        <w:pStyle w:val="ItemlistTextTD"/>
      </w:pPr>
      <w:r>
        <w:t>Estimated RTT (ms):</w:t>
      </w:r>
    </w:p>
    <w:p w14:paraId="1D46C7A7" w14:textId="77777777" w:rsidR="004A47E0" w:rsidRPr="008F56FF" w:rsidRDefault="004A47E0" w:rsidP="004A47E0">
      <w:pPr>
        <w:pStyle w:val="ItemlistTextTD"/>
      </w:pPr>
      <w:r>
        <w:t xml:space="preserve">    Minimum = 2 ms, maximum = 4 ms, average = 3 ms</w:t>
      </w:r>
    </w:p>
    <w:p w14:paraId="3F6625AA" w14:textId="77777777" w:rsidR="004A47E0" w:rsidRPr="00E34090" w:rsidRDefault="004A47E0" w:rsidP="004A47E0">
      <w:pPr>
        <w:pStyle w:val="ItemListText"/>
      </w:pPr>
      <w:r>
        <w:t>The connection is successful.</w:t>
      </w:r>
    </w:p>
    <w:p w14:paraId="4CBFB5FC" w14:textId="0B153007" w:rsidR="004A47E0" w:rsidRPr="00E34090" w:rsidRDefault="004A47E0" w:rsidP="004A47E0">
      <w:pPr>
        <w:pStyle w:val="ItemStep"/>
        <w:outlineLvl w:val="9"/>
      </w:pPr>
      <w:r>
        <w:t xml:space="preserve">SSH has been configured on CE1. The user name is </w:t>
      </w:r>
      <w:r>
        <w:rPr>
          <w:b/>
          <w:bCs/>
        </w:rPr>
        <w:t>python</w:t>
      </w:r>
      <w:r>
        <w:t xml:space="preserve"> and the password is </w:t>
      </w:r>
      <w:r>
        <w:rPr>
          <w:b/>
          <w:bCs/>
        </w:rPr>
        <w:t>Huawei12#$</w:t>
      </w:r>
      <w:r>
        <w:t xml:space="preserve">. (For details, see section </w:t>
      </w:r>
      <w:r w:rsidR="004E5356">
        <w:fldChar w:fldCharType="begin"/>
      </w:r>
      <w:r w:rsidR="004E5356">
        <w:instrText xml:space="preserve"> REF _Ref46168521 \r \h </w:instrText>
      </w:r>
      <w:r w:rsidR="004E5356">
        <w:fldChar w:fldCharType="separate"/>
      </w:r>
      <w:r w:rsidR="0095250F">
        <w:rPr>
          <w:rFonts w:hint="cs"/>
          <w:cs/>
        </w:rPr>
        <w:t>‎</w:t>
      </w:r>
      <w:proofErr w:type="gramStart"/>
      <w:r w:rsidR="0095250F">
        <w:t xml:space="preserve">1.2.2 </w:t>
      </w:r>
      <w:proofErr w:type="gramEnd"/>
      <w:r w:rsidR="004E5356">
        <w:fldChar w:fldCharType="end"/>
      </w:r>
      <w:r>
        <w:t>.)</w:t>
      </w:r>
    </w:p>
    <w:p w14:paraId="71B56C78" w14:textId="77777777" w:rsidR="004A47E0" w:rsidRPr="00770D57" w:rsidRDefault="004A47E0" w:rsidP="004A47E0">
      <w:pPr>
        <w:pStyle w:val="2"/>
      </w:pPr>
      <w:bookmarkStart w:id="137" w:name="_Toc42705703"/>
      <w:bookmarkStart w:id="138" w:name="_Toc46142776"/>
      <w:bookmarkStart w:id="139" w:name="_Toc47365075"/>
      <w:r w:rsidRPr="00770D57">
        <w:t>Complete Code and Code Execution Result</w:t>
      </w:r>
      <w:bookmarkEnd w:id="137"/>
      <w:bookmarkEnd w:id="138"/>
      <w:bookmarkEnd w:id="139"/>
    </w:p>
    <w:p w14:paraId="580F3553" w14:textId="46E03E7B" w:rsidR="004A47E0" w:rsidRPr="00E34090" w:rsidRDefault="004A47E0" w:rsidP="004A47E0">
      <w:pPr>
        <w:pStyle w:val="Step"/>
        <w:outlineLvl w:val="9"/>
      </w:pPr>
      <w:r>
        <w:t>Complete code</w:t>
      </w:r>
      <w:r w:rsidR="004E5356">
        <w:t>:</w:t>
      </w:r>
    </w:p>
    <w:p w14:paraId="5A7D8333"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 coding: utf-8 -*-</w:t>
      </w:r>
    </w:p>
    <w:p w14:paraId="1C1F1166"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import paramiko</w:t>
      </w:r>
    </w:p>
    <w:p w14:paraId="6EEB2FAC"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import time</w:t>
      </w:r>
    </w:p>
    <w:p w14:paraId="4F90CD7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import difflib</w:t>
      </w:r>
    </w:p>
    <w:p w14:paraId="01277BB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import re</w:t>
      </w:r>
    </w:p>
    <w:p w14:paraId="62C0FBE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208BEAF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Device information</w:t>
      </w:r>
    </w:p>
    <w:p w14:paraId="32C2C1B4"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ip = '192.168.56.100'</w:t>
      </w:r>
    </w:p>
    <w:p w14:paraId="748DEF67"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username='python'</w:t>
      </w:r>
    </w:p>
    <w:p w14:paraId="04263A88"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password='Huawei12#$'</w:t>
      </w:r>
    </w:p>
    <w:p w14:paraId="49A02D7A"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20FD7265"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Define a function to obtain the current configurations.</w:t>
      </w:r>
    </w:p>
    <w:p w14:paraId="361A54B3"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def</w:t>
      </w:r>
      <w:proofErr w:type="gramEnd"/>
      <w:r>
        <w:t xml:space="preserve"> get_config(ip,username,password):</w:t>
      </w:r>
    </w:p>
    <w:p w14:paraId="2B301FDC"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ssh</w:t>
      </w:r>
      <w:proofErr w:type="gramEnd"/>
      <w:r>
        <w:t xml:space="preserve"> = paramiko.client.SSHClient()</w:t>
      </w:r>
    </w:p>
    <w:p w14:paraId="704303A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ssh.set_missing_host_key_</w:t>
      </w:r>
      <w:proofErr w:type="gramStart"/>
      <w:r>
        <w:t>policy(</w:t>
      </w:r>
      <w:proofErr w:type="gramEnd"/>
      <w:r>
        <w:t>paramiko.AutoAddPolicy())</w:t>
      </w:r>
    </w:p>
    <w:p w14:paraId="55F0EBFF"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ssh.connect(</w:t>
      </w:r>
      <w:proofErr w:type="gramEnd"/>
      <w:r>
        <w:t>hostname=ip,port=22,username=username,password=password)</w:t>
      </w:r>
    </w:p>
    <w:p w14:paraId="169A8210"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print(</w:t>
      </w:r>
      <w:proofErr w:type="gramEnd"/>
      <w:r>
        <w:t>ip+' login succesfully')</w:t>
      </w:r>
    </w:p>
    <w:p w14:paraId="407C4CEB"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7B9FBA8B"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cli</w:t>
      </w:r>
      <w:proofErr w:type="gramEnd"/>
      <w:r>
        <w:t xml:space="preserve"> = ssh.invoke_shell()</w:t>
      </w:r>
    </w:p>
    <w:p w14:paraId="39C46B45"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cli.send('N\n')</w:t>
      </w:r>
    </w:p>
    <w:p w14:paraId="3F540AD0"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time.sleep(</w:t>
      </w:r>
      <w:proofErr w:type="gramEnd"/>
      <w:r>
        <w:t>0.5)</w:t>
      </w:r>
    </w:p>
    <w:p w14:paraId="162F91C0"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cli.send(</w:t>
      </w:r>
      <w:proofErr w:type="gramEnd"/>
      <w:r>
        <w:t>'screen-length 0 temporary\n')</w:t>
      </w:r>
    </w:p>
    <w:p w14:paraId="39F73177"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time.sleep(</w:t>
      </w:r>
      <w:proofErr w:type="gramEnd"/>
      <w:r>
        <w:t>0.5)</w:t>
      </w:r>
    </w:p>
    <w:p w14:paraId="5B317D58"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cli.send(</w:t>
      </w:r>
      <w:proofErr w:type="gramEnd"/>
      <w:r>
        <w:t>'display cu\n')</w:t>
      </w:r>
    </w:p>
    <w:p w14:paraId="14A26E04"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time.sleep(</w:t>
      </w:r>
      <w:proofErr w:type="gramEnd"/>
      <w:r>
        <w:t>2)</w:t>
      </w:r>
    </w:p>
    <w:p w14:paraId="36634926"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19FA0B67"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dis_cu = </w:t>
      </w:r>
      <w:proofErr w:type="gramStart"/>
      <w:r>
        <w:t>cli.recv(</w:t>
      </w:r>
      <w:proofErr w:type="gramEnd"/>
      <w:r>
        <w:t>999999).decode()</w:t>
      </w:r>
    </w:p>
    <w:p w14:paraId="289424AB"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lastRenderedPageBreak/>
        <w:t xml:space="preserve">    return (dis_cu)</w:t>
      </w:r>
    </w:p>
    <w:p w14:paraId="564F7B14"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ssh_</w:t>
      </w:r>
      <w:proofErr w:type="gramStart"/>
      <w:r>
        <w:t>client.close()</w:t>
      </w:r>
      <w:proofErr w:type="gramEnd"/>
      <w:r>
        <w:t xml:space="preserve">        </w:t>
      </w:r>
    </w:p>
    <w:p w14:paraId="423188A1"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01536494"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Define the </w:t>
      </w:r>
      <w:r>
        <w:rPr>
          <w:b/>
          <w:bCs/>
        </w:rPr>
        <w:t>ssh_config</w:t>
      </w:r>
      <w:r>
        <w:t xml:space="preserve"> function to write the script to the device.    </w:t>
      </w:r>
    </w:p>
    <w:p w14:paraId="77463E4E"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def</w:t>
      </w:r>
      <w:proofErr w:type="gramEnd"/>
      <w:r>
        <w:t xml:space="preserve"> ssh_config(file,ip,username,password):</w:t>
      </w:r>
    </w:p>
    <w:p w14:paraId="5CD12D8C"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ssh</w:t>
      </w:r>
      <w:proofErr w:type="gramEnd"/>
      <w:r>
        <w:t xml:space="preserve"> = paramiko.client.SSHClient()</w:t>
      </w:r>
    </w:p>
    <w:p w14:paraId="5FCD38F0"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ssh.set_missing_host_key_</w:t>
      </w:r>
      <w:proofErr w:type="gramStart"/>
      <w:r>
        <w:t>policy(</w:t>
      </w:r>
      <w:proofErr w:type="gramEnd"/>
      <w:r>
        <w:t>paramiko.AutoAddPolicy())</w:t>
      </w:r>
    </w:p>
    <w:p w14:paraId="5F0E2A4C"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ssh.connect(</w:t>
      </w:r>
      <w:proofErr w:type="gramEnd"/>
      <w:r>
        <w:t>hostname=ip,port=22,username=username,password=password)</w:t>
      </w:r>
    </w:p>
    <w:p w14:paraId="3D79A104"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print(</w:t>
      </w:r>
      <w:proofErr w:type="gramEnd"/>
      <w:r>
        <w:t>ip+' login succesfully')</w:t>
      </w:r>
    </w:p>
    <w:p w14:paraId="7E22F68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
    <w:p w14:paraId="1E57D430"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cli</w:t>
      </w:r>
      <w:proofErr w:type="gramEnd"/>
      <w:r>
        <w:t xml:space="preserve"> = ssh.invoke_shell()</w:t>
      </w:r>
    </w:p>
    <w:p w14:paraId="2A73EBC3"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cli.send('N\n')</w:t>
      </w:r>
    </w:p>
    <w:p w14:paraId="3C2865C4"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time.sleep(</w:t>
      </w:r>
      <w:proofErr w:type="gramEnd"/>
      <w:r>
        <w:t>0.5)</w:t>
      </w:r>
    </w:p>
    <w:p w14:paraId="74D4E671"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cli.send(</w:t>
      </w:r>
      <w:proofErr w:type="gramEnd"/>
      <w:r>
        <w:t>'screen-length 0 temporary\n')</w:t>
      </w:r>
    </w:p>
    <w:p w14:paraId="26997FE1"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time.sleep(</w:t>
      </w:r>
      <w:proofErr w:type="gramEnd"/>
      <w:r>
        <w:t>0.5)</w:t>
      </w:r>
    </w:p>
    <w:p w14:paraId="69CB93E8"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41F61BD3"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f = open(file,'r')</w:t>
      </w:r>
    </w:p>
    <w:p w14:paraId="199640C0"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config_list = </w:t>
      </w:r>
      <w:proofErr w:type="gramStart"/>
      <w:r>
        <w:t>f.readlines()</w:t>
      </w:r>
      <w:proofErr w:type="gramEnd"/>
    </w:p>
    <w:p w14:paraId="343ECA16"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for i in config_list:</w:t>
      </w:r>
    </w:p>
    <w:p w14:paraId="67DB7AA4"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cli.send(i)</w:t>
      </w:r>
    </w:p>
    <w:p w14:paraId="69FCDECF"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time.sleep(</w:t>
      </w:r>
      <w:proofErr w:type="gramEnd"/>
      <w:r>
        <w:t>0.5)</w:t>
      </w:r>
    </w:p>
    <w:p w14:paraId="24FCA75B"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0BAD2714"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dis_this = </w:t>
      </w:r>
      <w:proofErr w:type="gramStart"/>
      <w:r>
        <w:t>cli.recv(</w:t>
      </w:r>
      <w:proofErr w:type="gramEnd"/>
      <w:r>
        <w:t>999999).decode()</w:t>
      </w:r>
    </w:p>
    <w:p w14:paraId="0CC0D5A7"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#print (dis_this)</w:t>
      </w:r>
    </w:p>
    <w:p w14:paraId="5CD121A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ssh.close()</w:t>
      </w:r>
      <w:proofErr w:type="gramEnd"/>
      <w:r>
        <w:t xml:space="preserve">    </w:t>
      </w:r>
    </w:p>
    <w:p w14:paraId="5E0540DC"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0A962A6A"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Invoke </w:t>
      </w:r>
      <w:r>
        <w:rPr>
          <w:b/>
          <w:bCs/>
        </w:rPr>
        <w:t>get_config</w:t>
      </w:r>
      <w:r>
        <w:t xml:space="preserve"> to assign a value to output.    </w:t>
      </w:r>
    </w:p>
    <w:p w14:paraId="3DE5ECF7"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output</w:t>
      </w:r>
      <w:proofErr w:type="gramEnd"/>
      <w:r>
        <w:t xml:space="preserve"> = get_config(ip,username,password)</w:t>
      </w:r>
    </w:p>
    <w:p w14:paraId="38C08C0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#print (output)</w:t>
      </w:r>
    </w:p>
    <w:p w14:paraId="4DC7FF1E"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0C930C4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Process data and use regular expressions to obtain only configurations.</w:t>
      </w:r>
    </w:p>
    <w:p w14:paraId="004B96C1"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config</w:t>
      </w:r>
      <w:proofErr w:type="gramEnd"/>
      <w:r>
        <w:t xml:space="preserve"> = re.findall(r'(&lt;CE1&gt;display cu[\d\D]+&lt;CE1&gt;$)',output)</w:t>
      </w:r>
    </w:p>
    <w:p w14:paraId="6EE3271A"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#print (config)</w:t>
      </w:r>
    </w:p>
    <w:p w14:paraId="1B600B1B"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4E96DA0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Save the configurations to local</w:t>
      </w:r>
      <w:r>
        <w:rPr>
          <w:b/>
          <w:bCs/>
        </w:rPr>
        <w:t xml:space="preserve"> file1</w:t>
      </w:r>
      <w:r>
        <w:t>.</w:t>
      </w:r>
    </w:p>
    <w:p w14:paraId="0C365858"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with</w:t>
      </w:r>
      <w:proofErr w:type="gramEnd"/>
      <w:r>
        <w:t xml:space="preserve"> open(r'D:\Config\file1','w') as f:</w:t>
      </w:r>
    </w:p>
    <w:p w14:paraId="1BE7E4B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f.writelines(</w:t>
      </w:r>
      <w:proofErr w:type="gramEnd"/>
      <w:r>
        <w:t>config[0])</w:t>
      </w:r>
    </w:p>
    <w:p w14:paraId="2A3EE60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4A0C4DD3"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Invoke</w:t>
      </w:r>
      <w:r>
        <w:rPr>
          <w:b/>
          <w:bCs/>
        </w:rPr>
        <w:t xml:space="preserve"> ssh_config</w:t>
      </w:r>
      <w:r>
        <w:t xml:space="preserve"> to write the netconf.txt configurations to the device.    </w:t>
      </w:r>
    </w:p>
    <w:p w14:paraId="55126DF8"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ssh_</w:t>
      </w:r>
      <w:proofErr w:type="gramStart"/>
      <w:r>
        <w:t>config(</w:t>
      </w:r>
      <w:proofErr w:type="gramEnd"/>
      <w:r>
        <w:t>'netconf.txt',ip,username,password)</w:t>
      </w:r>
    </w:p>
    <w:p w14:paraId="3F11A686"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232E3DF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Read the configurations again and save them to local </w:t>
      </w:r>
      <w:r>
        <w:rPr>
          <w:b/>
          <w:bCs/>
        </w:rPr>
        <w:t>file2</w:t>
      </w:r>
      <w:r>
        <w:t>.</w:t>
      </w:r>
    </w:p>
    <w:p w14:paraId="400B2988"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output</w:t>
      </w:r>
      <w:proofErr w:type="gramEnd"/>
      <w:r>
        <w:t xml:space="preserve"> = get_config(ip,username,password)</w:t>
      </w:r>
    </w:p>
    <w:p w14:paraId="07451E3A"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config</w:t>
      </w:r>
      <w:proofErr w:type="gramEnd"/>
      <w:r>
        <w:t xml:space="preserve"> = re.findall(r'(&lt;CE1&gt;display cu[\d\D]+&lt;CE1&gt;$)',output)</w:t>
      </w:r>
    </w:p>
    <w:p w14:paraId="01A5460E"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3C7D364B"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with</w:t>
      </w:r>
      <w:proofErr w:type="gramEnd"/>
      <w:r>
        <w:t xml:space="preserve"> open(r'D:\Config\file2','w') as f:</w:t>
      </w:r>
    </w:p>
    <w:p w14:paraId="2A989F5C"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f.writelines(</w:t>
      </w:r>
      <w:proofErr w:type="gramEnd"/>
      <w:r>
        <w:t>config[0])</w:t>
      </w:r>
    </w:p>
    <w:p w14:paraId="3C264FA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24C9D11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Compare configurations.</w:t>
      </w:r>
    </w:p>
    <w:p w14:paraId="6D66637F"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d = </w:t>
      </w:r>
      <w:proofErr w:type="gramStart"/>
      <w:r>
        <w:t>difflib.HtmlDiff()</w:t>
      </w:r>
      <w:proofErr w:type="gramEnd"/>
    </w:p>
    <w:p w14:paraId="0C03F5A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0EF4AF1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Define a function to read files.</w:t>
      </w:r>
    </w:p>
    <w:p w14:paraId="5BEEA707"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def read_file(filename):</w:t>
      </w:r>
    </w:p>
    <w:p w14:paraId="6D8A99EC"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try:</w:t>
      </w:r>
    </w:p>
    <w:p w14:paraId="793FDF87"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with open(filename,'r') as f:</w:t>
      </w:r>
    </w:p>
    <w:p w14:paraId="226F345B"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lastRenderedPageBreak/>
        <w:t xml:space="preserve">            </w:t>
      </w:r>
      <w:proofErr w:type="gramStart"/>
      <w:r>
        <w:t>return</w:t>
      </w:r>
      <w:proofErr w:type="gramEnd"/>
      <w:r>
        <w:t xml:space="preserve"> f.readlines()</w:t>
      </w:r>
    </w:p>
    <w:p w14:paraId="1F3859B5"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except IOError:</w:t>
      </w:r>
    </w:p>
    <w:p w14:paraId="4FD635A4"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print(</w:t>
      </w:r>
      <w:proofErr w:type="gramEnd"/>
      <w:r>
        <w:t>'%s The file is not found.'% filename)</w:t>
      </w:r>
    </w:p>
    <w:p w14:paraId="67D4B9F4"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sys.exit(</w:t>
      </w:r>
      <w:proofErr w:type="gramEnd"/>
      <w:r>
        <w:t>1)</w:t>
      </w:r>
    </w:p>
    <w:p w14:paraId="66EEBCA0"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6FC7310C"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Define the</w:t>
      </w:r>
      <w:r>
        <w:rPr>
          <w:b/>
          <w:bCs/>
        </w:rPr>
        <w:t xml:space="preserve"> compare_files</w:t>
      </w:r>
      <w:r>
        <w:t xml:space="preserve"> function to compare configurations and save the comparison as </w:t>
      </w:r>
      <w:r>
        <w:rPr>
          <w:b/>
          <w:bCs/>
        </w:rPr>
        <w:t>result.html</w:t>
      </w:r>
      <w:r>
        <w:t>.</w:t>
      </w:r>
    </w:p>
    <w:p w14:paraId="47B17AEA"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def</w:t>
      </w:r>
      <w:proofErr w:type="gramEnd"/>
      <w:r>
        <w:t xml:space="preserve"> compare_files(file1,file2,out_file):</w:t>
      </w:r>
    </w:p>
    <w:p w14:paraId="7EC55006"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file1_content = read_file(file1)</w:t>
      </w:r>
    </w:p>
    <w:p w14:paraId="729C0165"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file2_content = read_file(file2)</w:t>
      </w:r>
    </w:p>
    <w:p w14:paraId="65EE6C6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d = </w:t>
      </w:r>
      <w:proofErr w:type="gramStart"/>
      <w:r>
        <w:t>difflib.HtmlDiff()</w:t>
      </w:r>
      <w:proofErr w:type="gramEnd"/>
    </w:p>
    <w:p w14:paraId="06C1E791"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result</w:t>
      </w:r>
      <w:proofErr w:type="gramEnd"/>
      <w:r>
        <w:t xml:space="preserve"> = d.make_file(file1_content,file2_content)    </w:t>
      </w:r>
    </w:p>
    <w:p w14:paraId="57DD5CF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with</w:t>
      </w:r>
      <w:proofErr w:type="gramEnd"/>
      <w:r>
        <w:t xml:space="preserve"> open(r'D:\Config\result.html','w') as f:</w:t>
      </w:r>
    </w:p>
    <w:p w14:paraId="6244983E"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f.writelines(</w:t>
      </w:r>
      <w:proofErr w:type="gramEnd"/>
      <w:r>
        <w:t>result)</w:t>
      </w:r>
    </w:p>
    <w:p w14:paraId="7C916FEA"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print ()</w:t>
      </w:r>
    </w:p>
    <w:p w14:paraId="727F6BB3"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1D53B06F"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Invoke </w:t>
      </w:r>
      <w:r>
        <w:rPr>
          <w:b/>
          <w:bCs/>
        </w:rPr>
        <w:t>compare_files</w:t>
      </w:r>
      <w:r>
        <w:t>.</w:t>
      </w:r>
    </w:p>
    <w:p w14:paraId="2EA4564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compare_files(r'D:\Config\file1'</w:t>
      </w:r>
      <w:proofErr w:type="gramStart"/>
      <w:r>
        <w:t>,r'D</w:t>
      </w:r>
      <w:proofErr w:type="gramEnd"/>
      <w:r>
        <w:t xml:space="preserve">:\Config\file2',r'D:\Config\result.html')    </w:t>
      </w:r>
    </w:p>
    <w:p w14:paraId="718EFEB1" w14:textId="1B493B48" w:rsidR="004A47E0" w:rsidRPr="00E34090" w:rsidRDefault="004E5356" w:rsidP="004A47E0">
      <w:pPr>
        <w:pStyle w:val="Step"/>
        <w:outlineLvl w:val="9"/>
      </w:pPr>
      <w:r>
        <w:t>Code execution on the compiler:</w:t>
      </w:r>
    </w:p>
    <w:p w14:paraId="15CDB3C8" w14:textId="39E0F232" w:rsidR="004A47E0" w:rsidRDefault="004A47E0" w:rsidP="004A47E0">
      <w:pPr>
        <w:pStyle w:val="Figure"/>
        <w:ind w:left="0"/>
        <w:jc w:val="right"/>
      </w:pPr>
    </w:p>
    <w:p w14:paraId="00098AE4" w14:textId="4BBDDC4D" w:rsidR="00A71C98" w:rsidRPr="00A71C98" w:rsidRDefault="00A71C98" w:rsidP="00A71C98">
      <w:pPr>
        <w:ind w:left="0"/>
      </w:pPr>
      <w:r>
        <w:tab/>
      </w:r>
      <w:r>
        <w:tab/>
      </w:r>
      <w:r>
        <w:tab/>
      </w:r>
      <w:r>
        <w:rPr>
          <w:noProof/>
        </w:rPr>
        <w:drawing>
          <wp:inline distT="0" distB="0" distL="0" distR="0" wp14:anchorId="4DB94C97" wp14:editId="71FE0A60">
            <wp:extent cx="5091546" cy="3868709"/>
            <wp:effectExtent l="19050" t="19050" r="13970" b="1778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098370" cy="3873894"/>
                    </a:xfrm>
                    <a:prstGeom prst="rect">
                      <a:avLst/>
                    </a:prstGeom>
                    <a:ln>
                      <a:solidFill>
                        <a:schemeClr val="bg1">
                          <a:lumMod val="85000"/>
                        </a:schemeClr>
                      </a:solidFill>
                    </a:ln>
                  </pic:spPr>
                </pic:pic>
              </a:graphicData>
            </a:graphic>
          </wp:inline>
        </w:drawing>
      </w:r>
    </w:p>
    <w:p w14:paraId="0F76AD4A" w14:textId="77777777" w:rsidR="004A47E0" w:rsidRPr="0083408F" w:rsidRDefault="004A47E0" w:rsidP="004A47E0"/>
    <w:p w14:paraId="56E2BB1C" w14:textId="312A8838" w:rsidR="004A47E0" w:rsidRPr="00E34090" w:rsidRDefault="000621C9" w:rsidP="004A47E0">
      <w:pPr>
        <w:pStyle w:val="Step"/>
        <w:outlineLvl w:val="9"/>
      </w:pPr>
      <w:r>
        <w:t>Output:</w:t>
      </w:r>
    </w:p>
    <w:p w14:paraId="53310919" w14:textId="77777777" w:rsidR="004A47E0" w:rsidRPr="00E34090" w:rsidRDefault="004A47E0" w:rsidP="004A47E0">
      <w:r>
        <w:t>Compilation result:</w:t>
      </w:r>
    </w:p>
    <w:p w14:paraId="1B36DB73" w14:textId="77777777" w:rsidR="004A47E0" w:rsidRPr="00E34090" w:rsidRDefault="004A47E0" w:rsidP="004A47E0">
      <w:pPr>
        <w:pStyle w:val="TerminalDisplay"/>
      </w:pPr>
      <w:r>
        <w:t>192.168.56.100 login successfully</w:t>
      </w:r>
    </w:p>
    <w:p w14:paraId="228D9CAD" w14:textId="77777777" w:rsidR="004A47E0" w:rsidRPr="00E34090" w:rsidRDefault="004A47E0" w:rsidP="004A47E0">
      <w:pPr>
        <w:pStyle w:val="TerminalDisplay"/>
      </w:pPr>
      <w:r>
        <w:t>192.168.56.100 login successfully</w:t>
      </w:r>
    </w:p>
    <w:p w14:paraId="2DC060C8" w14:textId="77777777" w:rsidR="004A47E0" w:rsidRPr="00E34090" w:rsidRDefault="004A47E0" w:rsidP="004A47E0">
      <w:pPr>
        <w:pStyle w:val="TerminalDisplay"/>
      </w:pPr>
      <w:r>
        <w:lastRenderedPageBreak/>
        <w:t>192.168.56.100 login successfully</w:t>
      </w:r>
    </w:p>
    <w:p w14:paraId="484D9A85" w14:textId="77777777" w:rsidR="004A47E0" w:rsidRPr="00E34090" w:rsidRDefault="004A47E0" w:rsidP="004A47E0">
      <w:r>
        <w:t>You will find the configuration files and comparison file in the directory.</w:t>
      </w:r>
    </w:p>
    <w:p w14:paraId="642DAD31" w14:textId="3E9935CA" w:rsidR="004A47E0" w:rsidRDefault="00855E61" w:rsidP="004A47E0">
      <w:pPr>
        <w:pStyle w:val="Figure"/>
      </w:pPr>
      <w:r w:rsidRPr="00CB3C70">
        <w:rPr>
          <w:noProof/>
        </w:rPr>
        <w:drawing>
          <wp:inline distT="0" distB="0" distL="0" distR="0" wp14:anchorId="5365429F" wp14:editId="5F6EF426">
            <wp:extent cx="2514600" cy="1104900"/>
            <wp:effectExtent l="19050" t="19050" r="19050" b="19050"/>
            <wp:docPr id="11"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514600" cy="1104900"/>
                    </a:xfrm>
                    <a:prstGeom prst="rect">
                      <a:avLst/>
                    </a:prstGeom>
                    <a:noFill/>
                    <a:ln w="9525" cmpd="sng">
                      <a:solidFill>
                        <a:srgbClr val="D9D9D9"/>
                      </a:solidFill>
                      <a:miter lim="800000"/>
                      <a:headEnd/>
                      <a:tailEnd/>
                    </a:ln>
                    <a:effectLst/>
                  </pic:spPr>
                </pic:pic>
              </a:graphicData>
            </a:graphic>
          </wp:inline>
        </w:drawing>
      </w:r>
    </w:p>
    <w:p w14:paraId="475A1894" w14:textId="77777777" w:rsidR="004A47E0" w:rsidRPr="0083408F" w:rsidRDefault="004A47E0" w:rsidP="004A47E0"/>
    <w:p w14:paraId="666DAF31" w14:textId="77777777" w:rsidR="004A47E0" w:rsidRPr="00E34090" w:rsidRDefault="004A47E0" w:rsidP="004A47E0">
      <w:r>
        <w:t xml:space="preserve">Open the </w:t>
      </w:r>
      <w:r>
        <w:rPr>
          <w:b/>
          <w:bCs/>
        </w:rPr>
        <w:t>result.html</w:t>
      </w:r>
      <w:r>
        <w:t xml:space="preserve"> file.</w:t>
      </w:r>
    </w:p>
    <w:p w14:paraId="18E6EB4E" w14:textId="0FD348DB" w:rsidR="004A47E0" w:rsidRDefault="00855E61" w:rsidP="004A47E0">
      <w:pPr>
        <w:pStyle w:val="Figure"/>
        <w:ind w:left="0"/>
        <w:jc w:val="right"/>
      </w:pPr>
      <w:r w:rsidRPr="00CB3C70">
        <w:rPr>
          <w:noProof/>
        </w:rPr>
        <w:drawing>
          <wp:inline distT="0" distB="0" distL="0" distR="0" wp14:anchorId="30069ACE" wp14:editId="5DE46954">
            <wp:extent cx="5429250" cy="1962150"/>
            <wp:effectExtent l="19050" t="19050" r="19050" b="19050"/>
            <wp:docPr id="10"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29250" cy="1962150"/>
                    </a:xfrm>
                    <a:prstGeom prst="rect">
                      <a:avLst/>
                    </a:prstGeom>
                    <a:noFill/>
                    <a:ln w="9525" cmpd="sng">
                      <a:solidFill>
                        <a:srgbClr val="D9D9D9"/>
                      </a:solidFill>
                      <a:miter lim="800000"/>
                      <a:headEnd/>
                      <a:tailEnd/>
                    </a:ln>
                    <a:effectLst/>
                  </pic:spPr>
                </pic:pic>
              </a:graphicData>
            </a:graphic>
          </wp:inline>
        </w:drawing>
      </w:r>
    </w:p>
    <w:p w14:paraId="6DDDD684" w14:textId="77777777" w:rsidR="004A47E0" w:rsidRDefault="004A47E0" w:rsidP="004A47E0"/>
    <w:p w14:paraId="727B7538" w14:textId="77777777" w:rsidR="004A47E0" w:rsidRPr="0083408F" w:rsidRDefault="004A47E0" w:rsidP="004A47E0">
      <w:pPr>
        <w:pStyle w:val="End"/>
      </w:pPr>
      <w:r>
        <w:t>----End</w:t>
      </w:r>
    </w:p>
    <w:p w14:paraId="054CDB82" w14:textId="16736D8D" w:rsidR="004A47E0" w:rsidRPr="00770D57" w:rsidRDefault="004A47E0" w:rsidP="004A47E0">
      <w:pPr>
        <w:pStyle w:val="2"/>
      </w:pPr>
      <w:bookmarkStart w:id="140" w:name="_Toc42705704"/>
      <w:bookmarkStart w:id="141" w:name="_Toc46142777"/>
      <w:bookmarkStart w:id="142" w:name="_Toc47365076"/>
      <w:r w:rsidRPr="00770D57">
        <w:t xml:space="preserve">Code </w:t>
      </w:r>
      <w:r w:rsidR="00B2474F">
        <w:t>Explaination</w:t>
      </w:r>
      <w:bookmarkEnd w:id="140"/>
      <w:bookmarkEnd w:id="141"/>
      <w:bookmarkEnd w:id="142"/>
    </w:p>
    <w:p w14:paraId="708DCEEF" w14:textId="77777777" w:rsidR="004A47E0" w:rsidRPr="00E34090" w:rsidRDefault="004A47E0" w:rsidP="004A47E0">
      <w:pPr>
        <w:pStyle w:val="Step"/>
        <w:outlineLvl w:val="9"/>
      </w:pPr>
      <w:r>
        <w:t>Import modules.</w:t>
      </w:r>
    </w:p>
    <w:p w14:paraId="0B48965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 coding: utf-8 -*-</w:t>
      </w:r>
    </w:p>
    <w:p w14:paraId="7ABB860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import paramiko</w:t>
      </w:r>
    </w:p>
    <w:p w14:paraId="07129EC1"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import time</w:t>
      </w:r>
    </w:p>
    <w:p w14:paraId="706119AB"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import difflib</w:t>
      </w:r>
    </w:p>
    <w:p w14:paraId="5822A0DE"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import re</w:t>
      </w:r>
    </w:p>
    <w:p w14:paraId="43824648" w14:textId="77777777" w:rsidR="004A47E0" w:rsidRPr="00E34090" w:rsidRDefault="004A47E0" w:rsidP="004A47E0">
      <w:r>
        <w:t xml:space="preserve">Import all modules used by this script. If a module does not exist, run </w:t>
      </w:r>
      <w:r>
        <w:rPr>
          <w:b/>
          <w:bCs/>
        </w:rPr>
        <w:t>pip install</w:t>
      </w:r>
      <w:r>
        <w:t xml:space="preserve"> [</w:t>
      </w:r>
      <w:r>
        <w:rPr>
          <w:i/>
          <w:iCs/>
        </w:rPr>
        <w:t>module name</w:t>
      </w:r>
      <w:r>
        <w:t>] to install the module.</w:t>
      </w:r>
    </w:p>
    <w:p w14:paraId="77CF05A1" w14:textId="77777777" w:rsidR="004A47E0" w:rsidRPr="00E34090" w:rsidRDefault="004A47E0" w:rsidP="004A47E0">
      <w:r>
        <w:t xml:space="preserve">In this example, the </w:t>
      </w:r>
      <w:r>
        <w:rPr>
          <w:b/>
          <w:bCs/>
        </w:rPr>
        <w:t>difflib</w:t>
      </w:r>
      <w:r>
        <w:t xml:space="preserve"> module is used to compare texts. The</w:t>
      </w:r>
      <w:r w:rsidRPr="00D77D65">
        <w:rPr>
          <w:b/>
        </w:rPr>
        <w:t xml:space="preserve"> re</w:t>
      </w:r>
      <w:r>
        <w:t xml:space="preserve"> module is used to process data using regular expressions.</w:t>
      </w:r>
    </w:p>
    <w:p w14:paraId="5C17EAA5" w14:textId="77777777" w:rsidR="004A47E0" w:rsidRPr="00E34090" w:rsidRDefault="004A47E0" w:rsidP="004A47E0">
      <w:pPr>
        <w:pStyle w:val="Step"/>
        <w:outlineLvl w:val="9"/>
      </w:pPr>
      <w:r>
        <w:t>Define device parameter variables.</w:t>
      </w:r>
    </w:p>
    <w:p w14:paraId="1C91B135"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Device information</w:t>
      </w:r>
    </w:p>
    <w:p w14:paraId="1C47FBFF"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ip = '192.168.56.100'</w:t>
      </w:r>
    </w:p>
    <w:p w14:paraId="109B32E4"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lastRenderedPageBreak/>
        <w:t>username='python'</w:t>
      </w:r>
    </w:p>
    <w:p w14:paraId="2CFC12B8"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password='Huawei12#$'</w:t>
      </w:r>
    </w:p>
    <w:p w14:paraId="5D66F808" w14:textId="77777777" w:rsidR="004A47E0" w:rsidRPr="00E34090" w:rsidRDefault="004A47E0" w:rsidP="004A47E0">
      <w:r>
        <w:t>Define the parameter variables of the device, that is, host IP address, SSH user, and SSH password.</w:t>
      </w:r>
    </w:p>
    <w:p w14:paraId="524626EB" w14:textId="77777777" w:rsidR="004A47E0" w:rsidRPr="00E34090" w:rsidRDefault="004A47E0" w:rsidP="004A47E0">
      <w:pPr>
        <w:pStyle w:val="Step"/>
        <w:outlineLvl w:val="9"/>
      </w:pPr>
      <w:r>
        <w:t xml:space="preserve">Define the </w:t>
      </w:r>
      <w:r>
        <w:rPr>
          <w:b/>
          <w:bCs/>
        </w:rPr>
        <w:t>get_</w:t>
      </w:r>
      <w:proofErr w:type="gramStart"/>
      <w:r>
        <w:rPr>
          <w:b/>
          <w:bCs/>
        </w:rPr>
        <w:t>config(</w:t>
      </w:r>
      <w:proofErr w:type="gramEnd"/>
      <w:r>
        <w:rPr>
          <w:b/>
          <w:bCs/>
        </w:rPr>
        <w:t>)</w:t>
      </w:r>
      <w:r>
        <w:t xml:space="preserve"> function.</w:t>
      </w:r>
    </w:p>
    <w:p w14:paraId="684FE14E" w14:textId="77777777" w:rsidR="004A47E0" w:rsidRPr="00E34090" w:rsidRDefault="004A47E0" w:rsidP="004A47E0">
      <w:r>
        <w:t xml:space="preserve">Define the </w:t>
      </w:r>
      <w:r>
        <w:rPr>
          <w:b/>
          <w:bCs/>
        </w:rPr>
        <w:t>get_</w:t>
      </w:r>
      <w:proofErr w:type="gramStart"/>
      <w:r>
        <w:rPr>
          <w:b/>
          <w:bCs/>
        </w:rPr>
        <w:t>config(</w:t>
      </w:r>
      <w:proofErr w:type="gramEnd"/>
      <w:r>
        <w:rPr>
          <w:b/>
          <w:bCs/>
        </w:rPr>
        <w:t>)</w:t>
      </w:r>
      <w:r>
        <w:t xml:space="preserve"> function to obtain the current device configurations.</w:t>
      </w:r>
    </w:p>
    <w:p w14:paraId="5B8368AB"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Define a function to obtain the current configurations.</w:t>
      </w:r>
    </w:p>
    <w:p w14:paraId="5B534136"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def</w:t>
      </w:r>
      <w:proofErr w:type="gramEnd"/>
      <w:r>
        <w:t xml:space="preserve"> get_config(ip,username,password):</w:t>
      </w:r>
    </w:p>
    <w:p w14:paraId="23F98D56"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ssh</w:t>
      </w:r>
      <w:proofErr w:type="gramEnd"/>
      <w:r>
        <w:t xml:space="preserve"> = paramiko.client.SSHClient()</w:t>
      </w:r>
    </w:p>
    <w:p w14:paraId="37AFD21E"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ssh.set_missing_host_key_</w:t>
      </w:r>
      <w:proofErr w:type="gramStart"/>
      <w:r>
        <w:t>policy(</w:t>
      </w:r>
      <w:proofErr w:type="gramEnd"/>
      <w:r>
        <w:t>paramiko.AutoAddPolicy())</w:t>
      </w:r>
    </w:p>
    <w:p w14:paraId="6F1C9360"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ssh.connect(</w:t>
      </w:r>
      <w:proofErr w:type="gramEnd"/>
      <w:r>
        <w:t>hostname=ip,port=22,username=username,password=password)</w:t>
      </w:r>
    </w:p>
    <w:p w14:paraId="364EB8D8"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print(</w:t>
      </w:r>
      <w:proofErr w:type="gramEnd"/>
      <w:r>
        <w:t>ip+' login succesfully')</w:t>
      </w:r>
    </w:p>
    <w:p w14:paraId="051610C3"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3A8DB79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cli</w:t>
      </w:r>
      <w:proofErr w:type="gramEnd"/>
      <w:r>
        <w:t xml:space="preserve"> = ssh.invoke_shell()</w:t>
      </w:r>
    </w:p>
    <w:p w14:paraId="69C9293E"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cli.send('N\n')</w:t>
      </w:r>
    </w:p>
    <w:p w14:paraId="6540265C"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time.sleep(</w:t>
      </w:r>
      <w:proofErr w:type="gramEnd"/>
      <w:r>
        <w:t>0.5)</w:t>
      </w:r>
    </w:p>
    <w:p w14:paraId="690C7468"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cli.send(</w:t>
      </w:r>
      <w:proofErr w:type="gramEnd"/>
      <w:r>
        <w:t>'screen-length 0 temporary\n')</w:t>
      </w:r>
    </w:p>
    <w:p w14:paraId="1DDAA395"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time.sleep(</w:t>
      </w:r>
      <w:proofErr w:type="gramEnd"/>
      <w:r>
        <w:t>0.5)</w:t>
      </w:r>
    </w:p>
    <w:p w14:paraId="67C250E3"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cli.send(</w:t>
      </w:r>
      <w:proofErr w:type="gramEnd"/>
      <w:r>
        <w:t>'display cu\n')</w:t>
      </w:r>
    </w:p>
    <w:p w14:paraId="24A5F26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time.sleep(</w:t>
      </w:r>
      <w:proofErr w:type="gramEnd"/>
      <w:r>
        <w:t>2)</w:t>
      </w:r>
    </w:p>
    <w:p w14:paraId="0D5210E6"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205EFE1B"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dis_cu = </w:t>
      </w:r>
      <w:proofErr w:type="gramStart"/>
      <w:r>
        <w:t>cli.recv(</w:t>
      </w:r>
      <w:proofErr w:type="gramEnd"/>
      <w:r>
        <w:t>999999).decode()</w:t>
      </w:r>
    </w:p>
    <w:p w14:paraId="77470E46"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return (dis_cu)</w:t>
      </w:r>
    </w:p>
    <w:p w14:paraId="7BFB83AB"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ssh_</w:t>
      </w:r>
      <w:proofErr w:type="gramStart"/>
      <w:r>
        <w:t>client.close()</w:t>
      </w:r>
      <w:proofErr w:type="gramEnd"/>
    </w:p>
    <w:p w14:paraId="7AF73B37" w14:textId="77777777" w:rsidR="004A47E0" w:rsidRPr="00E34090" w:rsidRDefault="004A47E0" w:rsidP="004A47E0">
      <w:r>
        <w:t xml:space="preserve">In the </w:t>
      </w:r>
      <w:r>
        <w:rPr>
          <w:b/>
          <w:bCs/>
        </w:rPr>
        <w:t>get_</w:t>
      </w:r>
      <w:proofErr w:type="gramStart"/>
      <w:r>
        <w:rPr>
          <w:b/>
          <w:bCs/>
        </w:rPr>
        <w:t>config(</w:t>
      </w:r>
      <w:proofErr w:type="gramEnd"/>
      <w:r>
        <w:rPr>
          <w:b/>
          <w:bCs/>
        </w:rPr>
        <w:t>ip,username,password)</w:t>
      </w:r>
      <w:r>
        <w:t xml:space="preserve"> function, enter the IP address, user name, and password. Invoke </w:t>
      </w:r>
      <w:r>
        <w:rPr>
          <w:b/>
          <w:bCs/>
        </w:rPr>
        <w:t>paramiko</w:t>
      </w:r>
      <w:r>
        <w:t xml:space="preserve"> in the function to log in to the device and run </w:t>
      </w:r>
      <w:r>
        <w:rPr>
          <w:b/>
          <w:bCs/>
        </w:rPr>
        <w:t>display current-configuration</w:t>
      </w:r>
      <w:r>
        <w:t xml:space="preserve"> to collect the command output. Return the command output. For details about the </w:t>
      </w:r>
      <w:r>
        <w:rPr>
          <w:b/>
          <w:bCs/>
        </w:rPr>
        <w:t>paramiko</w:t>
      </w:r>
      <w:r>
        <w:t xml:space="preserve"> method, see the experiment of device login by </w:t>
      </w:r>
      <w:r>
        <w:rPr>
          <w:b/>
          <w:bCs/>
        </w:rPr>
        <w:t>Paramiko</w:t>
      </w:r>
      <w:r>
        <w:t>.</w:t>
      </w:r>
    </w:p>
    <w:p w14:paraId="79A7B62C" w14:textId="77777777" w:rsidR="004A47E0" w:rsidRPr="00E34090" w:rsidRDefault="004A47E0" w:rsidP="004A47E0">
      <w:pPr>
        <w:pStyle w:val="Step"/>
        <w:outlineLvl w:val="9"/>
      </w:pPr>
      <w:r>
        <w:t xml:space="preserve">Define the </w:t>
      </w:r>
      <w:r>
        <w:rPr>
          <w:b/>
          <w:bCs/>
        </w:rPr>
        <w:t>ssh_</w:t>
      </w:r>
      <w:proofErr w:type="gramStart"/>
      <w:r>
        <w:rPr>
          <w:b/>
          <w:bCs/>
        </w:rPr>
        <w:t>config(</w:t>
      </w:r>
      <w:proofErr w:type="gramEnd"/>
      <w:r>
        <w:rPr>
          <w:b/>
          <w:bCs/>
        </w:rPr>
        <w:t>)</w:t>
      </w:r>
      <w:r>
        <w:t xml:space="preserve"> function.</w:t>
      </w:r>
    </w:p>
    <w:p w14:paraId="3204A64E" w14:textId="77777777" w:rsidR="004A47E0" w:rsidRPr="00E34090" w:rsidRDefault="004A47E0" w:rsidP="004A47E0">
      <w:r>
        <w:t xml:space="preserve">Define the </w:t>
      </w:r>
      <w:r>
        <w:rPr>
          <w:b/>
          <w:bCs/>
        </w:rPr>
        <w:t>ssh_</w:t>
      </w:r>
      <w:proofErr w:type="gramStart"/>
      <w:r>
        <w:rPr>
          <w:b/>
          <w:bCs/>
        </w:rPr>
        <w:t>config(</w:t>
      </w:r>
      <w:proofErr w:type="gramEnd"/>
      <w:r>
        <w:rPr>
          <w:b/>
          <w:bCs/>
        </w:rPr>
        <w:t>)</w:t>
      </w:r>
      <w:r>
        <w:t xml:space="preserve"> function to send the configuration script to the device.</w:t>
      </w:r>
    </w:p>
    <w:p w14:paraId="776CBC9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Define the </w:t>
      </w:r>
      <w:r>
        <w:rPr>
          <w:b/>
          <w:bCs/>
        </w:rPr>
        <w:t>ssh_config</w:t>
      </w:r>
      <w:r>
        <w:t xml:space="preserve"> function to write the script to the device.    </w:t>
      </w:r>
    </w:p>
    <w:p w14:paraId="218C379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def</w:t>
      </w:r>
      <w:proofErr w:type="gramEnd"/>
      <w:r>
        <w:t xml:space="preserve"> ssh_config(file,ip,username,password):</w:t>
      </w:r>
    </w:p>
    <w:p w14:paraId="1B3E4998"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ssh</w:t>
      </w:r>
      <w:proofErr w:type="gramEnd"/>
      <w:r>
        <w:t xml:space="preserve"> = paramiko.client.SSHClient()</w:t>
      </w:r>
    </w:p>
    <w:p w14:paraId="3F9A119A"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ssh.set_missing_host_key_</w:t>
      </w:r>
      <w:proofErr w:type="gramStart"/>
      <w:r>
        <w:t>policy(</w:t>
      </w:r>
      <w:proofErr w:type="gramEnd"/>
      <w:r>
        <w:t>paramiko.AutoAddPolicy())</w:t>
      </w:r>
    </w:p>
    <w:p w14:paraId="14A2226E"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ssh.connect(</w:t>
      </w:r>
      <w:proofErr w:type="gramEnd"/>
      <w:r>
        <w:t>hostname=ip,port=22,username=username,password=password)</w:t>
      </w:r>
    </w:p>
    <w:p w14:paraId="2B0F9580"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print(</w:t>
      </w:r>
      <w:proofErr w:type="gramEnd"/>
      <w:r>
        <w:t>ip+' login succesfully')</w:t>
      </w:r>
    </w:p>
    <w:p w14:paraId="0FE72A8B"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
    <w:p w14:paraId="3257BE36"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cli</w:t>
      </w:r>
      <w:proofErr w:type="gramEnd"/>
      <w:r>
        <w:t xml:space="preserve"> = ssh.invoke_shell()</w:t>
      </w:r>
    </w:p>
    <w:p w14:paraId="6B28DB6E"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cli.send('N\n')</w:t>
      </w:r>
    </w:p>
    <w:p w14:paraId="1977058C"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time.sleep(</w:t>
      </w:r>
      <w:proofErr w:type="gramEnd"/>
      <w:r>
        <w:t>0.5)</w:t>
      </w:r>
    </w:p>
    <w:p w14:paraId="061C85A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cli.send(</w:t>
      </w:r>
      <w:proofErr w:type="gramEnd"/>
      <w:r>
        <w:t>'screen-length 0 temporary\n')</w:t>
      </w:r>
    </w:p>
    <w:p w14:paraId="0F3F4D0E"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time.sleep(</w:t>
      </w:r>
      <w:proofErr w:type="gramEnd"/>
      <w:r>
        <w:t>0.5)</w:t>
      </w:r>
    </w:p>
    <w:p w14:paraId="0A7BC437"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Read the file and write the content to the device line by line.</w:t>
      </w:r>
    </w:p>
    <w:p w14:paraId="49233950"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f = open(file,'r')</w:t>
      </w:r>
    </w:p>
    <w:p w14:paraId="675A88E7"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config_list = </w:t>
      </w:r>
      <w:proofErr w:type="gramStart"/>
      <w:r>
        <w:t>f.readlines()</w:t>
      </w:r>
      <w:proofErr w:type="gramEnd"/>
    </w:p>
    <w:p w14:paraId="1742F3C4"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for i in config_list:</w:t>
      </w:r>
    </w:p>
    <w:p w14:paraId="7E8E649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lastRenderedPageBreak/>
        <w:t xml:space="preserve">        cli.send(i)</w:t>
      </w:r>
    </w:p>
    <w:p w14:paraId="37B6E701"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time.sleep(</w:t>
      </w:r>
      <w:proofErr w:type="gramEnd"/>
      <w:r>
        <w:t>0.5)</w:t>
      </w:r>
    </w:p>
    <w:p w14:paraId="7EC8D086"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78F4A99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dis_this = </w:t>
      </w:r>
      <w:proofErr w:type="gramStart"/>
      <w:r>
        <w:t>cli.recv(</w:t>
      </w:r>
      <w:proofErr w:type="gramEnd"/>
      <w:r>
        <w:t>999999).decode()</w:t>
      </w:r>
    </w:p>
    <w:p w14:paraId="5D1B5BC6"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print (dis_this)</w:t>
      </w:r>
    </w:p>
    <w:p w14:paraId="7D9CAB3E" w14:textId="77777777" w:rsidR="004A47E0" w:rsidRPr="00770D57"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rsidRPr="00770D57">
        <w:t>ssh.close()</w:t>
      </w:r>
      <w:proofErr w:type="gramEnd"/>
    </w:p>
    <w:p w14:paraId="7E627470" w14:textId="77777777" w:rsidR="004A47E0" w:rsidRPr="00E34090" w:rsidRDefault="004A47E0" w:rsidP="004A47E0">
      <w:pPr>
        <w:pStyle w:val="End"/>
      </w:pPr>
      <w:r>
        <w:t>----End</w:t>
      </w:r>
    </w:p>
    <w:p w14:paraId="2219E3E7" w14:textId="77777777" w:rsidR="004A47E0" w:rsidRPr="00770D57" w:rsidRDefault="004A47E0" w:rsidP="004A47E0">
      <w:pPr>
        <w:pStyle w:val="2"/>
      </w:pPr>
      <w:bookmarkStart w:id="143" w:name="_Toc42705705"/>
      <w:bookmarkStart w:id="144" w:name="_Toc46142778"/>
      <w:bookmarkStart w:id="145" w:name="_Toc47365077"/>
      <w:r w:rsidRPr="00770D57">
        <w:t>Quiz</w:t>
      </w:r>
      <w:bookmarkEnd w:id="143"/>
      <w:bookmarkEnd w:id="144"/>
      <w:bookmarkEnd w:id="145"/>
    </w:p>
    <w:p w14:paraId="5648C818" w14:textId="77777777" w:rsidR="004A47E0" w:rsidRPr="00E34090" w:rsidRDefault="004A47E0" w:rsidP="004A47E0">
      <w:pPr>
        <w:pStyle w:val="ItemStep"/>
        <w:outlineLvl w:val="9"/>
      </w:pPr>
      <w:r>
        <w:t>Why is “192.168.56.100 login successfully” displayed for three times in the compilation result?</w:t>
      </w:r>
    </w:p>
    <w:p w14:paraId="41311CE1" w14:textId="77777777" w:rsidR="004A47E0" w:rsidRPr="00E34090" w:rsidRDefault="004A47E0" w:rsidP="004A47E0">
      <w:pPr>
        <w:pStyle w:val="ItemStep"/>
        <w:outlineLvl w:val="9"/>
      </w:pPr>
      <w:r>
        <w:t>In this case, some scripts are redundant. Which part can be optimized?</w:t>
      </w:r>
    </w:p>
    <w:p w14:paraId="142DCD9D" w14:textId="42B0817F" w:rsidR="004A47E0" w:rsidRPr="00E34090" w:rsidRDefault="004A47E0" w:rsidP="00A35D0E">
      <w:pPr>
        <w:pStyle w:val="ItemStep"/>
        <w:outlineLvl w:val="9"/>
      </w:pPr>
      <w:r>
        <w:t>Can the configuration files be saved and compared as scheduled? Is there any other way easier to get configuration files?</w:t>
      </w:r>
    </w:p>
    <w:p w14:paraId="3C35CCC3" w14:textId="77777777" w:rsidR="004A47E0" w:rsidRDefault="004A47E0" w:rsidP="004A47E0">
      <w:pPr>
        <w:sectPr w:rsidR="004A47E0" w:rsidSect="00462D04">
          <w:pgSz w:w="11907" w:h="16840" w:code="9"/>
          <w:pgMar w:top="1701" w:right="1134" w:bottom="1701" w:left="1134" w:header="567" w:footer="567" w:gutter="0"/>
          <w:cols w:space="425"/>
          <w:docGrid w:linePitch="312"/>
        </w:sectPr>
      </w:pPr>
    </w:p>
    <w:p w14:paraId="76FD2EAD" w14:textId="77777777" w:rsidR="004A47E0" w:rsidRPr="00770D57" w:rsidRDefault="004A47E0" w:rsidP="004A47E0">
      <w:pPr>
        <w:pStyle w:val="1"/>
      </w:pPr>
      <w:bookmarkStart w:id="146" w:name="_Toc42705706"/>
      <w:bookmarkStart w:id="147" w:name="_Toc46142779"/>
      <w:bookmarkStart w:id="148" w:name="_Toc47365078"/>
      <w:r w:rsidRPr="00770D57">
        <w:lastRenderedPageBreak/>
        <w:t>gRPC Remote Configuration Query Experiment</w:t>
      </w:r>
      <w:bookmarkEnd w:id="146"/>
      <w:bookmarkEnd w:id="147"/>
      <w:bookmarkEnd w:id="148"/>
    </w:p>
    <w:p w14:paraId="69F49AE1" w14:textId="77777777" w:rsidR="004A47E0" w:rsidRPr="00770D57" w:rsidRDefault="004A47E0" w:rsidP="004A47E0">
      <w:pPr>
        <w:pStyle w:val="2"/>
      </w:pPr>
      <w:bookmarkStart w:id="149" w:name="_Toc42705707"/>
      <w:bookmarkStart w:id="150" w:name="_Toc46142780"/>
      <w:bookmarkStart w:id="151" w:name="_Toc47365079"/>
      <w:r w:rsidRPr="00770D57">
        <w:t>Background</w:t>
      </w:r>
      <w:bookmarkEnd w:id="149"/>
      <w:bookmarkEnd w:id="150"/>
      <w:bookmarkEnd w:id="151"/>
    </w:p>
    <w:p w14:paraId="67E6A9A4" w14:textId="77777777" w:rsidR="004A47E0" w:rsidRPr="00E34090" w:rsidRDefault="004A47E0" w:rsidP="004A47E0">
      <w:r>
        <w:t xml:space="preserve">A company deploys a CE12800 switch whose management IP address is 192.168.56.100. In a special requirement, the client needs to invoke the server through </w:t>
      </w:r>
      <w:r>
        <w:rPr>
          <w:b/>
          <w:bCs/>
        </w:rPr>
        <w:t>gRPC</w:t>
      </w:r>
      <w:r>
        <w:t xml:space="preserve"> to query and return the current device configurations.</w:t>
      </w:r>
    </w:p>
    <w:p w14:paraId="1706D4BE" w14:textId="77777777" w:rsidR="004A47E0" w:rsidRPr="00770D57" w:rsidRDefault="004A47E0" w:rsidP="004A47E0">
      <w:pPr>
        <w:pStyle w:val="3"/>
      </w:pPr>
      <w:bookmarkStart w:id="152" w:name="_Toc42705708"/>
      <w:bookmarkStart w:id="153" w:name="_Toc46142781"/>
      <w:bookmarkStart w:id="154" w:name="_Toc47365080"/>
      <w:r w:rsidRPr="00770D57">
        <w:t>Objectives</w:t>
      </w:r>
      <w:bookmarkEnd w:id="152"/>
      <w:bookmarkEnd w:id="153"/>
      <w:bookmarkEnd w:id="154"/>
    </w:p>
    <w:p w14:paraId="7C1C4088" w14:textId="77777777" w:rsidR="004A47E0" w:rsidRPr="00E34090" w:rsidRDefault="004A47E0" w:rsidP="004A47E0">
      <w:pPr>
        <w:pStyle w:val="ItemList"/>
      </w:pPr>
      <w:r>
        <w:t xml:space="preserve">Master the method of user-defining a </w:t>
      </w:r>
      <w:r>
        <w:rPr>
          <w:b/>
          <w:bCs/>
        </w:rPr>
        <w:t>.proto</w:t>
      </w:r>
      <w:r>
        <w:t xml:space="preserve"> file.</w:t>
      </w:r>
    </w:p>
    <w:p w14:paraId="62E4947F" w14:textId="77777777" w:rsidR="004A47E0" w:rsidRPr="00E34090" w:rsidRDefault="004A47E0" w:rsidP="004A47E0">
      <w:pPr>
        <w:pStyle w:val="ItemList"/>
      </w:pPr>
      <w:r>
        <w:t>Master gRPC server code compilation.</w:t>
      </w:r>
    </w:p>
    <w:p w14:paraId="7621A5F9" w14:textId="77777777" w:rsidR="004A47E0" w:rsidRPr="00E34090" w:rsidRDefault="004A47E0" w:rsidP="004A47E0">
      <w:pPr>
        <w:pStyle w:val="ItemList"/>
      </w:pPr>
      <w:r>
        <w:t>Master gRPC client code compilation.</w:t>
      </w:r>
    </w:p>
    <w:p w14:paraId="03E9397F" w14:textId="77777777" w:rsidR="004A47E0" w:rsidRPr="00770D57" w:rsidRDefault="004A47E0" w:rsidP="004A47E0">
      <w:pPr>
        <w:pStyle w:val="3"/>
      </w:pPr>
      <w:bookmarkStart w:id="155" w:name="_Toc42705709"/>
      <w:bookmarkStart w:id="156" w:name="_Toc46142782"/>
      <w:bookmarkStart w:id="157" w:name="_Toc47365081"/>
      <w:r w:rsidRPr="00770D57">
        <w:t>Environment Preparations</w:t>
      </w:r>
      <w:bookmarkEnd w:id="155"/>
      <w:bookmarkEnd w:id="156"/>
      <w:bookmarkEnd w:id="157"/>
    </w:p>
    <w:p w14:paraId="254F7051" w14:textId="5790E837" w:rsidR="004A47E0" w:rsidRDefault="00E50380" w:rsidP="004A47E0">
      <w:pPr>
        <w:pStyle w:val="Figure"/>
        <w:ind w:left="0"/>
        <w:jc w:val="right"/>
      </w:pPr>
      <w:r>
        <w:rPr>
          <w:noProof/>
        </w:rPr>
        <w:drawing>
          <wp:inline distT="0" distB="0" distL="0" distR="0" wp14:anchorId="738E3DF0" wp14:editId="3150C34D">
            <wp:extent cx="4982977" cy="2040692"/>
            <wp:effectExtent l="0" t="0" r="8255" b="0"/>
            <wp:docPr id="34" name="图片 34" descr="C:\Users\z00275369\AppData\Roaming\eSpace_Desktop\UserData\z00275369\imagefiles\AB7C1A99-3CA6-4BB9-B58D-785A80E37B4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B7C1A99-3CA6-4BB9-B58D-785A80E37B4D" descr="C:\Users\z00275369\AppData\Roaming\eSpace_Desktop\UserData\z00275369\imagefiles\AB7C1A99-3CA6-4BB9-B58D-785A80E37B4D.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028409" cy="2059298"/>
                    </a:xfrm>
                    <a:prstGeom prst="rect">
                      <a:avLst/>
                    </a:prstGeom>
                    <a:noFill/>
                    <a:ln>
                      <a:noFill/>
                    </a:ln>
                  </pic:spPr>
                </pic:pic>
              </a:graphicData>
            </a:graphic>
          </wp:inline>
        </w:drawing>
      </w:r>
    </w:p>
    <w:p w14:paraId="73948939" w14:textId="77777777" w:rsidR="004A47E0" w:rsidRPr="0083408F" w:rsidRDefault="004A47E0" w:rsidP="004A47E0"/>
    <w:p w14:paraId="24613995" w14:textId="77777777" w:rsidR="004A47E0" w:rsidRPr="00E34090" w:rsidRDefault="004A47E0" w:rsidP="004A47E0">
      <w:r>
        <w:t>Prepare a simulated environment using a simulator or prepare a real environment. Code is compiled on a local computer for the client and server.</w:t>
      </w:r>
    </w:p>
    <w:p w14:paraId="40EAD5EE" w14:textId="6D77BD07" w:rsidR="004A47E0" w:rsidRPr="00E34090" w:rsidRDefault="004A47E0" w:rsidP="004A47E0">
      <w:r>
        <w:lastRenderedPageBreak/>
        <w:t>For details about how to set up an environment, se</w:t>
      </w:r>
      <w:r w:rsidR="000D27E1">
        <w:t xml:space="preserve">e Chapter </w:t>
      </w:r>
      <w:r w:rsidR="000D27E1">
        <w:rPr>
          <w:i/>
          <w:iCs/>
        </w:rPr>
        <w:fldChar w:fldCharType="begin"/>
      </w:r>
      <w:r w:rsidR="000D27E1">
        <w:instrText xml:space="preserve"> REF _Ref46168663 \r \h </w:instrText>
      </w:r>
      <w:r w:rsidR="000D27E1">
        <w:rPr>
          <w:i/>
          <w:iCs/>
        </w:rPr>
      </w:r>
      <w:r w:rsidR="000D27E1">
        <w:rPr>
          <w:i/>
          <w:iCs/>
        </w:rPr>
        <w:fldChar w:fldCharType="separate"/>
      </w:r>
      <w:r w:rsidR="0095250F">
        <w:rPr>
          <w:rFonts w:hint="cs"/>
          <w:cs/>
        </w:rPr>
        <w:t>‎</w:t>
      </w:r>
      <w:r w:rsidR="0095250F">
        <w:t xml:space="preserve">1 </w:t>
      </w:r>
      <w:r w:rsidR="000D27E1">
        <w:rPr>
          <w:i/>
          <w:iCs/>
        </w:rPr>
        <w:fldChar w:fldCharType="end"/>
      </w:r>
      <w:r w:rsidR="000D27E1">
        <w:rPr>
          <w:i/>
          <w:iCs/>
        </w:rPr>
        <w:fldChar w:fldCharType="begin"/>
      </w:r>
      <w:r w:rsidR="000D27E1">
        <w:rPr>
          <w:i/>
          <w:iCs/>
        </w:rPr>
        <w:instrText xml:space="preserve"> REF _Ref46168666 \h </w:instrText>
      </w:r>
      <w:r w:rsidR="000D27E1">
        <w:rPr>
          <w:i/>
          <w:iCs/>
        </w:rPr>
      </w:r>
      <w:r w:rsidR="000D27E1">
        <w:rPr>
          <w:i/>
          <w:iCs/>
        </w:rPr>
        <w:fldChar w:fldCharType="separate"/>
      </w:r>
      <w:r w:rsidR="0095250F" w:rsidRPr="00770D57">
        <w:t>SSH Experiment</w:t>
      </w:r>
      <w:r w:rsidR="000D27E1">
        <w:rPr>
          <w:i/>
          <w:iCs/>
        </w:rPr>
        <w:fldChar w:fldCharType="end"/>
      </w:r>
      <w:r>
        <w:t>.</w:t>
      </w:r>
    </w:p>
    <w:p w14:paraId="0C1DEC46" w14:textId="77777777" w:rsidR="004A47E0" w:rsidRPr="00E34090" w:rsidRDefault="004A47E0" w:rsidP="004A47E0">
      <w:pPr>
        <w:pStyle w:val="ItemStep"/>
        <w:outlineLvl w:val="9"/>
      </w:pPr>
      <w:r>
        <w:t xml:space="preserve">SSH has been configured on CE1. The user name is </w:t>
      </w:r>
      <w:r w:rsidRPr="0083408F">
        <w:rPr>
          <w:b/>
          <w:bCs/>
        </w:rPr>
        <w:t>python</w:t>
      </w:r>
      <w:r>
        <w:t xml:space="preserve"> and the password is </w:t>
      </w:r>
      <w:r w:rsidRPr="0083408F">
        <w:rPr>
          <w:b/>
          <w:bCs/>
        </w:rPr>
        <w:t>Huawei12#$</w:t>
      </w:r>
      <w:r>
        <w:t>.</w:t>
      </w:r>
    </w:p>
    <w:p w14:paraId="72FDE09D" w14:textId="77777777" w:rsidR="004A47E0" w:rsidRPr="00E34090" w:rsidRDefault="004A47E0" w:rsidP="004A47E0">
      <w:pPr>
        <w:pStyle w:val="ItemStep"/>
        <w:outlineLvl w:val="9"/>
      </w:pPr>
      <w:r>
        <w:t>Set the device management address to 192.168.56.100/24.</w:t>
      </w:r>
    </w:p>
    <w:p w14:paraId="109EE72A" w14:textId="77777777" w:rsidR="004A47E0" w:rsidRPr="00E34090" w:rsidRDefault="004A47E0" w:rsidP="004A47E0">
      <w:pPr>
        <w:pStyle w:val="ItemStep"/>
        <w:outlineLvl w:val="9"/>
      </w:pPr>
      <w:r>
        <w:t>Create two Python files, one as the client and the other as the server, on Juypter Notebook or any other compiler.</w:t>
      </w:r>
    </w:p>
    <w:p w14:paraId="3B17011D" w14:textId="77777777" w:rsidR="004A47E0" w:rsidRPr="00770D57" w:rsidRDefault="004A47E0" w:rsidP="004A47E0">
      <w:pPr>
        <w:pStyle w:val="2"/>
      </w:pPr>
      <w:bookmarkStart w:id="158" w:name="_Toc42705710"/>
      <w:bookmarkStart w:id="159" w:name="_Toc46142783"/>
      <w:bookmarkStart w:id="160" w:name="_Toc47365082"/>
      <w:r w:rsidRPr="00770D57">
        <w:t>Configuration Roadmap</w:t>
      </w:r>
      <w:bookmarkEnd w:id="158"/>
      <w:bookmarkEnd w:id="159"/>
      <w:bookmarkEnd w:id="160"/>
    </w:p>
    <w:p w14:paraId="7C927A9E" w14:textId="77777777" w:rsidR="004A47E0" w:rsidRPr="00E34090" w:rsidRDefault="004A47E0" w:rsidP="004A47E0">
      <w:pPr>
        <w:pStyle w:val="ItemStep"/>
        <w:outlineLvl w:val="9"/>
      </w:pPr>
      <w:r>
        <w:t xml:space="preserve">Compile a </w:t>
      </w:r>
      <w:r w:rsidRPr="0083408F">
        <w:rPr>
          <w:b/>
          <w:bCs/>
        </w:rPr>
        <w:t>.proto</w:t>
      </w:r>
      <w:r>
        <w:t xml:space="preserve"> file. Define the services and methods of gRPC request and response.</w:t>
      </w:r>
    </w:p>
    <w:p w14:paraId="1A76EB5F" w14:textId="77777777" w:rsidR="004A47E0" w:rsidRPr="00E34090" w:rsidRDefault="004A47E0" w:rsidP="004A47E0">
      <w:pPr>
        <w:pStyle w:val="ItemStep"/>
        <w:outlineLvl w:val="9"/>
      </w:pPr>
      <w:r>
        <w:t xml:space="preserve">Generate Python code for the client and server based on the </w:t>
      </w:r>
      <w:r w:rsidRPr="0083408F">
        <w:rPr>
          <w:b/>
          <w:bCs/>
        </w:rPr>
        <w:t>.proto</w:t>
      </w:r>
      <w:r>
        <w:t xml:space="preserve"> file.</w:t>
      </w:r>
    </w:p>
    <w:p w14:paraId="5F306B9C" w14:textId="77777777" w:rsidR="004A47E0" w:rsidRPr="00E34090" w:rsidRDefault="004A47E0" w:rsidP="004A47E0">
      <w:pPr>
        <w:pStyle w:val="ItemStep"/>
        <w:outlineLvl w:val="9"/>
      </w:pPr>
      <w:r>
        <w:t>Compile the server code.</w:t>
      </w:r>
    </w:p>
    <w:p w14:paraId="5F9D202E" w14:textId="77777777" w:rsidR="004A47E0" w:rsidRPr="00E34090" w:rsidRDefault="004A47E0" w:rsidP="004A47E0">
      <w:pPr>
        <w:pStyle w:val="ItemStep"/>
        <w:outlineLvl w:val="9"/>
      </w:pPr>
      <w:r>
        <w:t>Compile the client code.</w:t>
      </w:r>
    </w:p>
    <w:p w14:paraId="29E85CC1" w14:textId="77777777" w:rsidR="004A47E0" w:rsidRPr="00770D57" w:rsidRDefault="004A47E0" w:rsidP="004A47E0">
      <w:pPr>
        <w:pStyle w:val="2"/>
      </w:pPr>
      <w:bookmarkStart w:id="161" w:name="_Toc42705711"/>
      <w:bookmarkStart w:id="162" w:name="_Toc46142784"/>
      <w:bookmarkStart w:id="163" w:name="_Toc47365083"/>
      <w:r w:rsidRPr="00770D57">
        <w:t>Configuration Procedure and Complete Code</w:t>
      </w:r>
      <w:bookmarkEnd w:id="161"/>
      <w:bookmarkEnd w:id="162"/>
      <w:bookmarkEnd w:id="163"/>
    </w:p>
    <w:p w14:paraId="523B1BFF" w14:textId="77777777" w:rsidR="004A47E0" w:rsidRPr="00770D57" w:rsidRDefault="004A47E0" w:rsidP="004A47E0">
      <w:pPr>
        <w:pStyle w:val="3"/>
      </w:pPr>
      <w:bookmarkStart w:id="164" w:name="_Toc42705712"/>
      <w:bookmarkStart w:id="165" w:name="_Toc46142785"/>
      <w:bookmarkStart w:id="166" w:name="_Toc47365084"/>
      <w:r w:rsidRPr="00770D57">
        <w:t>Compiling the .proto File</w:t>
      </w:r>
      <w:bookmarkEnd w:id="164"/>
      <w:bookmarkEnd w:id="165"/>
      <w:bookmarkEnd w:id="166"/>
    </w:p>
    <w:p w14:paraId="40ADF535"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syntax = "proto3";</w:t>
      </w:r>
    </w:p>
    <w:p w14:paraId="6CA4B77C"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package get_config;</w:t>
      </w:r>
    </w:p>
    <w:p w14:paraId="062009F6"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The get_config service definition.</w:t>
      </w:r>
    </w:p>
    <w:p w14:paraId="162AC3D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service get_config {</w:t>
      </w:r>
    </w:p>
    <w:p w14:paraId="01A8B02F"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RFC request and reply</w:t>
      </w:r>
    </w:p>
    <w:p w14:paraId="3F7BA5B5"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rpc Login_info (Request) returns (Reply) {}</w:t>
      </w:r>
    </w:p>
    <w:p w14:paraId="0590F82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w:t>
      </w:r>
    </w:p>
    <w:p w14:paraId="258CEEF3"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The request message containing the login information.</w:t>
      </w:r>
    </w:p>
    <w:p w14:paraId="2AB7A0A4"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message Request {</w:t>
      </w:r>
    </w:p>
    <w:p w14:paraId="619A8E8A"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string host = 1;</w:t>
      </w:r>
    </w:p>
    <w:p w14:paraId="015B319B"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string username = 2;</w:t>
      </w:r>
    </w:p>
    <w:p w14:paraId="228AC93F"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string password = 3;</w:t>
      </w:r>
    </w:p>
    <w:p w14:paraId="415749BC"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w:t>
      </w:r>
    </w:p>
    <w:p w14:paraId="4CB47A17"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The response message containing the string reply.</w:t>
      </w:r>
    </w:p>
    <w:p w14:paraId="42BC9CC5"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message Reply {</w:t>
      </w:r>
    </w:p>
    <w:p w14:paraId="58D7184B"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string message = 1;</w:t>
      </w:r>
    </w:p>
    <w:p w14:paraId="4ECBD035"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w:t>
      </w:r>
    </w:p>
    <w:p w14:paraId="7BFF6EB9" w14:textId="77777777" w:rsidR="004A47E0" w:rsidRPr="00E34090" w:rsidRDefault="004A47E0" w:rsidP="004A47E0">
      <w:r>
        <w:t xml:space="preserve">Save the file in </w:t>
      </w:r>
      <w:r>
        <w:rPr>
          <w:b/>
          <w:bCs/>
        </w:rPr>
        <w:t>get_config.proto</w:t>
      </w:r>
      <w:r>
        <w:t xml:space="preserve"> format.</w:t>
      </w:r>
    </w:p>
    <w:p w14:paraId="11479783" w14:textId="0074A2CC" w:rsidR="004A47E0" w:rsidRPr="00E34090" w:rsidRDefault="004A47E0" w:rsidP="004A47E0">
      <w:r>
        <w:t xml:space="preserve">The </w:t>
      </w:r>
      <w:r>
        <w:rPr>
          <w:b/>
          <w:bCs/>
        </w:rPr>
        <w:t>get_config</w:t>
      </w:r>
      <w:r>
        <w:t xml:space="preserve"> service is defined in the </w:t>
      </w:r>
      <w:r>
        <w:rPr>
          <w:b/>
          <w:bCs/>
        </w:rPr>
        <w:t>.proto</w:t>
      </w:r>
      <w:r>
        <w:t xml:space="preserve"> file. For the </w:t>
      </w:r>
      <w:r>
        <w:rPr>
          <w:b/>
          <w:bCs/>
        </w:rPr>
        <w:t>Login_</w:t>
      </w:r>
      <w:proofErr w:type="gramStart"/>
      <w:r>
        <w:rPr>
          <w:b/>
          <w:bCs/>
        </w:rPr>
        <w:t>info(</w:t>
      </w:r>
      <w:proofErr w:type="gramEnd"/>
      <w:r>
        <w:rPr>
          <w:b/>
          <w:bCs/>
        </w:rPr>
        <w:t>)</w:t>
      </w:r>
      <w:r w:rsidR="0057292A">
        <w:t xml:space="preserve"> method</w:t>
      </w:r>
      <w:r w:rsidR="0057292A" w:rsidRPr="0057292A">
        <w:t xml:space="preserve">, the input parameter </w:t>
      </w:r>
      <w:r w:rsidR="0057292A" w:rsidRPr="0057292A">
        <w:rPr>
          <w:b/>
        </w:rPr>
        <w:t xml:space="preserve">Request </w:t>
      </w:r>
      <w:r w:rsidR="0057292A" w:rsidRPr="0057292A">
        <w:t xml:space="preserve">contains three string parameters: host, username, and password. </w:t>
      </w:r>
      <w:r>
        <w:t xml:space="preserve">For the </w:t>
      </w:r>
      <w:r w:rsidR="0057292A" w:rsidRPr="0057292A">
        <w:rPr>
          <w:bCs/>
        </w:rPr>
        <w:t>returned parameter</w:t>
      </w:r>
      <w:r w:rsidR="0057292A">
        <w:rPr>
          <w:b/>
          <w:bCs/>
        </w:rPr>
        <w:t xml:space="preserve"> </w:t>
      </w:r>
      <w:r>
        <w:rPr>
          <w:b/>
          <w:bCs/>
        </w:rPr>
        <w:t>Reply</w:t>
      </w:r>
      <w:r>
        <w:t>, there is only one string parameter, that is, message.</w:t>
      </w:r>
    </w:p>
    <w:p w14:paraId="028C2A13" w14:textId="77777777" w:rsidR="004A47E0" w:rsidRPr="00770D57" w:rsidRDefault="004A47E0" w:rsidP="004A47E0">
      <w:pPr>
        <w:pStyle w:val="3"/>
      </w:pPr>
      <w:bookmarkStart w:id="167" w:name="_Toc42705713"/>
      <w:bookmarkStart w:id="168" w:name="_Toc46142786"/>
      <w:bookmarkStart w:id="169" w:name="_Toc47365085"/>
      <w:r w:rsidRPr="00770D57">
        <w:lastRenderedPageBreak/>
        <w:t>Generating Client and Server Codes</w:t>
      </w:r>
      <w:bookmarkEnd w:id="167"/>
      <w:bookmarkEnd w:id="168"/>
      <w:bookmarkEnd w:id="169"/>
    </w:p>
    <w:p w14:paraId="5636D831" w14:textId="0FE45C5A" w:rsidR="004A47E0" w:rsidRPr="00E34090" w:rsidRDefault="004A47E0" w:rsidP="004A47E0">
      <w:r>
        <w:t xml:space="preserve">Install and run </w:t>
      </w:r>
      <w:r>
        <w:rPr>
          <w:b/>
          <w:bCs/>
        </w:rPr>
        <w:t>grpcio-tools</w:t>
      </w:r>
      <w:r>
        <w:t xml:space="preserve"> to generate code. For details, see </w:t>
      </w:r>
      <w:hyperlink r:id="rId43" w:history="1">
        <w:r w:rsidR="0038294B" w:rsidRPr="00AB2AC2">
          <w:rPr>
            <w:rStyle w:val="ad"/>
          </w:rPr>
          <w:t>https://grpc.io/docs/tutorials/basic/python/</w:t>
        </w:r>
      </w:hyperlink>
      <w:r>
        <w:t>.</w:t>
      </w:r>
      <w:r w:rsidR="0038294B">
        <w:t xml:space="preserve"> </w:t>
      </w:r>
    </w:p>
    <w:p w14:paraId="1110BFF9" w14:textId="77777777" w:rsidR="004A47E0" w:rsidRPr="00E34090" w:rsidRDefault="004A47E0" w:rsidP="004A47E0">
      <w:r>
        <w:t xml:space="preserve">Run the following command in the directory where the </w:t>
      </w:r>
      <w:r>
        <w:rPr>
          <w:b/>
          <w:bCs/>
        </w:rPr>
        <w:t>.proto</w:t>
      </w:r>
      <w:r>
        <w:t xml:space="preserve"> file is saved:</w:t>
      </w:r>
    </w:p>
    <w:p w14:paraId="4AA17AB7" w14:textId="77777777" w:rsidR="004A47E0" w:rsidRPr="00E34090" w:rsidRDefault="004A47E0" w:rsidP="004A47E0">
      <w:pPr>
        <w:pStyle w:val="TerminalDisplay"/>
      </w:pPr>
      <w:r>
        <w:t>C:\Users\Richard\HCIP\gRPC&gt;python -m grpc_tools.protoc -I</w:t>
      </w:r>
      <w:proofErr w:type="gramStart"/>
      <w:r>
        <w:t>./</w:t>
      </w:r>
      <w:proofErr w:type="gramEnd"/>
      <w:r>
        <w:t xml:space="preserve"> --python_out=. --grpc_python_out=. ./get_config.proto</w:t>
      </w:r>
    </w:p>
    <w:p w14:paraId="2FED8E5B" w14:textId="77777777" w:rsidR="004A47E0" w:rsidRPr="00E34090" w:rsidRDefault="004A47E0" w:rsidP="004A47E0">
      <w:r>
        <w:t>After the command is executed, the client and server code is automatically generated.</w:t>
      </w:r>
    </w:p>
    <w:p w14:paraId="477B04A9" w14:textId="221BF881" w:rsidR="004A47E0" w:rsidRDefault="00855E61" w:rsidP="004A47E0">
      <w:pPr>
        <w:pStyle w:val="Figure"/>
      </w:pPr>
      <w:r w:rsidRPr="00CB3C70">
        <w:rPr>
          <w:noProof/>
        </w:rPr>
        <w:drawing>
          <wp:inline distT="0" distB="0" distL="0" distR="0" wp14:anchorId="079C6945" wp14:editId="69093AA7">
            <wp:extent cx="2019300" cy="819150"/>
            <wp:effectExtent l="19050" t="19050" r="19050" b="19050"/>
            <wp:docPr id="8"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019300" cy="819150"/>
                    </a:xfrm>
                    <a:prstGeom prst="rect">
                      <a:avLst/>
                    </a:prstGeom>
                    <a:noFill/>
                    <a:ln w="9525" cmpd="sng">
                      <a:solidFill>
                        <a:srgbClr val="D9D9D9"/>
                      </a:solidFill>
                      <a:miter lim="800000"/>
                      <a:headEnd/>
                      <a:tailEnd/>
                    </a:ln>
                    <a:effectLst/>
                  </pic:spPr>
                </pic:pic>
              </a:graphicData>
            </a:graphic>
          </wp:inline>
        </w:drawing>
      </w:r>
    </w:p>
    <w:p w14:paraId="556EABCC" w14:textId="77777777" w:rsidR="004A47E0" w:rsidRPr="00D60793" w:rsidRDefault="004A47E0" w:rsidP="004A47E0"/>
    <w:p w14:paraId="11C19A3D" w14:textId="77777777" w:rsidR="004A47E0" w:rsidRPr="00770D57" w:rsidRDefault="004A47E0" w:rsidP="004A47E0">
      <w:pPr>
        <w:pStyle w:val="3"/>
      </w:pPr>
      <w:bookmarkStart w:id="170" w:name="_Toc42705714"/>
      <w:bookmarkStart w:id="171" w:name="_Toc46142787"/>
      <w:bookmarkStart w:id="172" w:name="_Toc47365086"/>
      <w:r w:rsidRPr="00770D57">
        <w:t>Complete Server Code</w:t>
      </w:r>
      <w:bookmarkEnd w:id="170"/>
      <w:bookmarkEnd w:id="171"/>
      <w:bookmarkEnd w:id="172"/>
    </w:p>
    <w:p w14:paraId="4B46C391"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from concurrent import futures</w:t>
      </w:r>
    </w:p>
    <w:p w14:paraId="74C96E5C"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import time</w:t>
      </w:r>
    </w:p>
    <w:p w14:paraId="6E9BB3B5"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import grpc</w:t>
      </w:r>
    </w:p>
    <w:p w14:paraId="664A235C"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import get_config_pb2</w:t>
      </w:r>
    </w:p>
    <w:p w14:paraId="453B5CF5"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import get_config_pb2_grpc</w:t>
      </w:r>
    </w:p>
    <w:p w14:paraId="116A095C"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import paramiko</w:t>
      </w:r>
    </w:p>
    <w:p w14:paraId="2BF5C68B"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0ECE9E36"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class Display_Config(get_config_pb2_grpc.get_configServicer):</w:t>
      </w:r>
    </w:p>
    <w:p w14:paraId="27983DAF"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Invoke </w:t>
      </w:r>
      <w:r>
        <w:rPr>
          <w:b/>
          <w:bCs/>
        </w:rPr>
        <w:t>paramiko</w:t>
      </w:r>
      <w:r>
        <w:t xml:space="preserve"> to log in to the device and obtain the current configurations.</w:t>
      </w:r>
    </w:p>
    <w:p w14:paraId="168321AB"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def</w:t>
      </w:r>
      <w:proofErr w:type="gramEnd"/>
      <w:r>
        <w:t xml:space="preserve"> Login_info(self, request, context):</w:t>
      </w:r>
    </w:p>
    <w:p w14:paraId="3FAF4E5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ssh</w:t>
      </w:r>
      <w:proofErr w:type="gramEnd"/>
      <w:r>
        <w:t xml:space="preserve"> = paramiko.client.SSHClient()</w:t>
      </w:r>
    </w:p>
    <w:p w14:paraId="435D932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ssh.set_missing_host_key_</w:t>
      </w:r>
      <w:proofErr w:type="gramStart"/>
      <w:r>
        <w:t>policy(</w:t>
      </w:r>
      <w:proofErr w:type="gramEnd"/>
      <w:r>
        <w:t>paramiko.AutoAddPolicy())</w:t>
      </w:r>
    </w:p>
    <w:p w14:paraId="77E26148"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ssh.connect(</w:t>
      </w:r>
      <w:proofErr w:type="gramEnd"/>
      <w:r>
        <w:t>hostname=request.host, port=22, username=request.username, password=request.password)</w:t>
      </w:r>
    </w:p>
    <w:p w14:paraId="42BAF081"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cli</w:t>
      </w:r>
      <w:proofErr w:type="gramEnd"/>
      <w:r>
        <w:t xml:space="preserve"> = ssh.invoke_shell()</w:t>
      </w:r>
    </w:p>
    <w:p w14:paraId="18A96DB1"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cli.send('N\n')</w:t>
      </w:r>
    </w:p>
    <w:p w14:paraId="36E1D733"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time.sleep(</w:t>
      </w:r>
      <w:proofErr w:type="gramEnd"/>
      <w:r>
        <w:t>0.5)</w:t>
      </w:r>
    </w:p>
    <w:p w14:paraId="11098656"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cli.send(</w:t>
      </w:r>
      <w:proofErr w:type="gramEnd"/>
      <w:r>
        <w:t>'screen-length 0 temporary\n')</w:t>
      </w:r>
    </w:p>
    <w:p w14:paraId="35735DAC"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time.sleep(</w:t>
      </w:r>
      <w:proofErr w:type="gramEnd"/>
      <w:r>
        <w:t>0.5)</w:t>
      </w:r>
    </w:p>
    <w:p w14:paraId="25DD4D74"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cli.send(</w:t>
      </w:r>
      <w:proofErr w:type="gramEnd"/>
      <w:r>
        <w:t>'display cu\n')</w:t>
      </w:r>
    </w:p>
    <w:p w14:paraId="35F116EF"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time.sleep(</w:t>
      </w:r>
      <w:proofErr w:type="gramEnd"/>
      <w:r>
        <w:t>3)</w:t>
      </w:r>
    </w:p>
    <w:p w14:paraId="7D09A6B6"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data</w:t>
      </w:r>
      <w:proofErr w:type="gramEnd"/>
      <w:r>
        <w:t xml:space="preserve"> = cli.recv(999999).decode()</w:t>
      </w:r>
    </w:p>
    <w:p w14:paraId="764D96CA"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ssh.close()</w:t>
      </w:r>
      <w:proofErr w:type="gramEnd"/>
    </w:p>
    <w:p w14:paraId="199EBB3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Return the configuration information in the command output.</w:t>
      </w:r>
    </w:p>
    <w:p w14:paraId="798031B8"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return get_config_pb2.Reply(message=data)</w:t>
      </w:r>
    </w:p>
    <w:p w14:paraId="460067C3"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189990D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def</w:t>
      </w:r>
      <w:proofErr w:type="gramEnd"/>
      <w:r>
        <w:t xml:space="preserve"> serve():</w:t>
      </w:r>
    </w:p>
    <w:p w14:paraId="56572CC6"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Create the gRPC service.</w:t>
      </w:r>
    </w:p>
    <w:p w14:paraId="695D9480"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server</w:t>
      </w:r>
      <w:proofErr w:type="gramEnd"/>
      <w:r>
        <w:t xml:space="preserve"> = grpc.server(futures.ThreadPoolExecutor(max_workers=10))</w:t>
      </w:r>
    </w:p>
    <w:p w14:paraId="4616D3E8"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Deploy the gRPC server in the defined service.</w:t>
      </w:r>
    </w:p>
    <w:p w14:paraId="74CC4A36"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get_config_pb2_grpc.add_get_configServicer_to_</w:t>
      </w:r>
      <w:proofErr w:type="gramStart"/>
      <w:r>
        <w:t>server(</w:t>
      </w:r>
      <w:proofErr w:type="gramEnd"/>
      <w:r>
        <w:t>Display_Config(),server)</w:t>
      </w:r>
    </w:p>
    <w:p w14:paraId="5C47FF23"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lastRenderedPageBreak/>
        <w:t xml:space="preserve">    # Start the server.</w:t>
      </w:r>
    </w:p>
    <w:p w14:paraId="5113D5EE"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server.add_insecure_port('localhost:8080')</w:t>
      </w:r>
    </w:p>
    <w:p w14:paraId="0102DAB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server.start()</w:t>
      </w:r>
      <w:proofErr w:type="gramEnd"/>
    </w:p>
    <w:p w14:paraId="658E3EE1"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_ONE_DAY_IN_SECONDS = 60 * 60 * 24</w:t>
      </w:r>
    </w:p>
    <w:p w14:paraId="1D0F1CC0"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try:</w:t>
      </w:r>
    </w:p>
    <w:p w14:paraId="67CEBCFA"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while True:</w:t>
      </w:r>
    </w:p>
    <w:p w14:paraId="0134AAC0"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time.sleep(</w:t>
      </w:r>
      <w:proofErr w:type="gramEnd"/>
      <w:r>
        <w:t>_ONE_DAY_IN_SECONDS)</w:t>
      </w:r>
    </w:p>
    <w:p w14:paraId="5C8738C0"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except KeyboardInterrupt:</w:t>
      </w:r>
    </w:p>
    <w:p w14:paraId="4A991603"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server.stop()</w:t>
      </w:r>
      <w:proofErr w:type="gramEnd"/>
    </w:p>
    <w:p w14:paraId="6DEE447C"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68C62941"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if __name__ == "__main__":</w:t>
      </w:r>
    </w:p>
    <w:p w14:paraId="15298526"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serve()</w:t>
      </w:r>
      <w:proofErr w:type="gramEnd"/>
    </w:p>
    <w:p w14:paraId="74E5B0CF" w14:textId="77777777" w:rsidR="004A47E0" w:rsidRPr="00E34090" w:rsidRDefault="004A47E0" w:rsidP="004A47E0">
      <w:r>
        <w:t>Run the server and keep listening.</w:t>
      </w:r>
    </w:p>
    <w:p w14:paraId="2ABCE345" w14:textId="77777777" w:rsidR="004A47E0" w:rsidRPr="00770D57" w:rsidRDefault="004A47E0" w:rsidP="004A47E0">
      <w:pPr>
        <w:pStyle w:val="3"/>
      </w:pPr>
      <w:bookmarkStart w:id="173" w:name="_Toc42705715"/>
      <w:bookmarkStart w:id="174" w:name="_Toc46142788"/>
      <w:bookmarkStart w:id="175" w:name="_Toc47365087"/>
      <w:r w:rsidRPr="00770D57">
        <w:t>Complete Client Code</w:t>
      </w:r>
      <w:bookmarkEnd w:id="173"/>
      <w:bookmarkEnd w:id="174"/>
      <w:bookmarkEnd w:id="175"/>
    </w:p>
    <w:p w14:paraId="2B67A177"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import grpc</w:t>
      </w:r>
    </w:p>
    <w:p w14:paraId="41AA0C13"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import get_config_pb2</w:t>
      </w:r>
    </w:p>
    <w:p w14:paraId="339E176F"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import get_config_pb2_grpc</w:t>
      </w:r>
    </w:p>
    <w:p w14:paraId="52F5D1B1"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3B7A615F"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def</w:t>
      </w:r>
      <w:proofErr w:type="gramEnd"/>
      <w:r>
        <w:t xml:space="preserve"> run():</w:t>
      </w:r>
    </w:p>
    <w:p w14:paraId="60F64CD5"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Instantiate </w:t>
      </w:r>
      <w:r>
        <w:rPr>
          <w:b/>
          <w:bCs/>
        </w:rPr>
        <w:t>stub</w:t>
      </w:r>
      <w:r>
        <w:t xml:space="preserve"> on the client.</w:t>
      </w:r>
    </w:p>
    <w:p w14:paraId="63EE609E"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connect</w:t>
      </w:r>
      <w:proofErr w:type="gramEnd"/>
      <w:r>
        <w:t xml:space="preserve"> = grpc.insecure_channel('localhost:8080')</w:t>
      </w:r>
    </w:p>
    <w:p w14:paraId="4AFD740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stub = get_config_pb2_grpc.get_configStub(channel=connect)</w:t>
      </w:r>
    </w:p>
    <w:p w14:paraId="7859EAB7"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Invoke the </w:t>
      </w:r>
      <w:r>
        <w:rPr>
          <w:b/>
          <w:bCs/>
        </w:rPr>
        <w:t>Login_info</w:t>
      </w:r>
      <w:r>
        <w:t xml:space="preserve"> method of the server through stub.</w:t>
      </w:r>
    </w:p>
    <w:p w14:paraId="2C8E6013"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response</w:t>
      </w:r>
      <w:proofErr w:type="gramEnd"/>
      <w:r>
        <w:t xml:space="preserve"> = stub.Login_info(get_config_pb2.Request(host='192.168.56.100',username='python',password='Huawei12#$'))</w:t>
      </w:r>
    </w:p>
    <w:p w14:paraId="6D087A76"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print</w:t>
      </w:r>
      <w:proofErr w:type="gramEnd"/>
      <w:r>
        <w:t xml:space="preserve"> (response.message)</w:t>
      </w:r>
    </w:p>
    <w:p w14:paraId="794EFE98"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668A05A0"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if __name__ == "__main__":</w:t>
      </w:r>
    </w:p>
    <w:p w14:paraId="5806C76E"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run()</w:t>
      </w:r>
      <w:proofErr w:type="gramEnd"/>
    </w:p>
    <w:p w14:paraId="171DADEA" w14:textId="77777777" w:rsidR="004A47E0" w:rsidRPr="00E34090" w:rsidRDefault="004A47E0" w:rsidP="004A47E0">
      <w:r>
        <w:t>Run the client and enter the IP address, user name, and port number of the device of login. The server returns the following information:</w:t>
      </w:r>
    </w:p>
    <w:p w14:paraId="68A5B383" w14:textId="77777777" w:rsidR="004A47E0" w:rsidRPr="00E34090" w:rsidRDefault="004A47E0" w:rsidP="004A47E0">
      <w:pPr>
        <w:pStyle w:val="TerminalDisplay"/>
      </w:pPr>
      <w:r>
        <w:t>Warning: The initial password poses security risks.</w:t>
      </w:r>
    </w:p>
    <w:p w14:paraId="37E489B3" w14:textId="77777777" w:rsidR="004A47E0" w:rsidRPr="00E34090" w:rsidRDefault="004A47E0" w:rsidP="004A47E0">
      <w:pPr>
        <w:pStyle w:val="TerminalDisplay"/>
      </w:pPr>
      <w:r>
        <w:t>The password needs to be changed. Change now? [Y/N]</w:t>
      </w:r>
      <w:proofErr w:type="gramStart"/>
      <w:r>
        <w:t>:N</w:t>
      </w:r>
      <w:proofErr w:type="gramEnd"/>
    </w:p>
    <w:p w14:paraId="55835B16" w14:textId="77777777" w:rsidR="004A47E0" w:rsidRPr="00E34090" w:rsidRDefault="004A47E0" w:rsidP="004A47E0">
      <w:pPr>
        <w:pStyle w:val="TerminalDisplay"/>
      </w:pPr>
    </w:p>
    <w:p w14:paraId="2B4A4AA3" w14:textId="77777777" w:rsidR="004A47E0" w:rsidRPr="00E34090" w:rsidRDefault="004A47E0" w:rsidP="004A47E0">
      <w:pPr>
        <w:pStyle w:val="TerminalDisplay"/>
      </w:pPr>
      <w:r>
        <w:t>Info: The max number of VTY users is 5, the number of current VTY users online is 1, and total number of terminal users online is 2.</w:t>
      </w:r>
    </w:p>
    <w:p w14:paraId="5C1E1B6A" w14:textId="77777777" w:rsidR="004A47E0" w:rsidRPr="00E34090" w:rsidRDefault="004A47E0" w:rsidP="004A47E0">
      <w:pPr>
        <w:pStyle w:val="TerminalDisplay"/>
      </w:pPr>
      <w:r>
        <w:t xml:space="preserve">      The current login time is 2020-01-31 15:58:01.</w:t>
      </w:r>
    </w:p>
    <w:p w14:paraId="0A0EA74C" w14:textId="77777777" w:rsidR="004A47E0" w:rsidRPr="00E34090" w:rsidRDefault="004A47E0" w:rsidP="004A47E0">
      <w:pPr>
        <w:pStyle w:val="TerminalDisplay"/>
      </w:pPr>
      <w:r>
        <w:t xml:space="preserve">      The last login time is 2020-01-31 15:57:20 from 192.168.56.1 through SSH.</w:t>
      </w:r>
    </w:p>
    <w:p w14:paraId="6F34D6C3" w14:textId="77777777" w:rsidR="004A47E0" w:rsidRPr="00E34090" w:rsidRDefault="004A47E0" w:rsidP="004A47E0">
      <w:pPr>
        <w:pStyle w:val="TerminalDisplay"/>
      </w:pPr>
      <w:r>
        <w:t>&lt;CE1&gt;screen-length 0 temporary</w:t>
      </w:r>
    </w:p>
    <w:p w14:paraId="591FF3F8" w14:textId="77777777" w:rsidR="004A47E0" w:rsidRPr="00E34090" w:rsidRDefault="004A47E0" w:rsidP="004A47E0">
      <w:pPr>
        <w:pStyle w:val="TerminalDisplay"/>
      </w:pPr>
      <w:r>
        <w:t>Info: The configuration takes effect on the current user terminal interface only.</w:t>
      </w:r>
    </w:p>
    <w:p w14:paraId="39DF581F" w14:textId="77777777" w:rsidR="004A47E0" w:rsidRPr="00E34090" w:rsidRDefault="004A47E0" w:rsidP="004A47E0">
      <w:pPr>
        <w:pStyle w:val="TerminalDisplay"/>
      </w:pPr>
      <w:r>
        <w:t>&lt;CE1&gt;display cu</w:t>
      </w:r>
    </w:p>
    <w:p w14:paraId="48446DBC" w14:textId="77777777" w:rsidR="004A47E0" w:rsidRPr="00E34090" w:rsidRDefault="004A47E0" w:rsidP="004A47E0">
      <w:pPr>
        <w:pStyle w:val="TerminalDisplay"/>
      </w:pPr>
      <w:proofErr w:type="gramStart"/>
      <w:r>
        <w:t>!Software</w:t>
      </w:r>
      <w:proofErr w:type="gramEnd"/>
      <w:r>
        <w:t xml:space="preserve"> Version V200R005C10SPC607B607</w:t>
      </w:r>
    </w:p>
    <w:p w14:paraId="0432A249" w14:textId="77777777" w:rsidR="004A47E0" w:rsidRPr="00E34090" w:rsidRDefault="004A47E0" w:rsidP="004A47E0">
      <w:pPr>
        <w:pStyle w:val="TerminalDisplay"/>
      </w:pPr>
      <w:proofErr w:type="gramStart"/>
      <w:r>
        <w:t>!Last</w:t>
      </w:r>
      <w:proofErr w:type="gramEnd"/>
      <w:r>
        <w:t xml:space="preserve"> configuration was updated at 2020-01-31 15:31:54+00:00 by SYSTEM automatically</w:t>
      </w:r>
    </w:p>
    <w:p w14:paraId="25888DF5" w14:textId="77777777" w:rsidR="004A47E0" w:rsidRPr="00E34090" w:rsidRDefault="004A47E0" w:rsidP="004A47E0">
      <w:pPr>
        <w:pStyle w:val="TerminalDisplay"/>
      </w:pPr>
      <w:proofErr w:type="gramStart"/>
      <w:r>
        <w:t>!Last</w:t>
      </w:r>
      <w:proofErr w:type="gramEnd"/>
      <w:r>
        <w:t xml:space="preserve"> configuration was saved at 2019-11-06 01:39:44+00:00</w:t>
      </w:r>
    </w:p>
    <w:p w14:paraId="02BAB5C4" w14:textId="77777777" w:rsidR="004A47E0" w:rsidRPr="00E34090" w:rsidRDefault="004A47E0" w:rsidP="004A47E0">
      <w:pPr>
        <w:pStyle w:val="TerminalDisplay"/>
      </w:pPr>
      <w:r>
        <w:t>#</w:t>
      </w:r>
    </w:p>
    <w:p w14:paraId="4FDBD7CD" w14:textId="77777777" w:rsidR="004A47E0" w:rsidRPr="00E34090" w:rsidRDefault="004A47E0" w:rsidP="004A47E0">
      <w:pPr>
        <w:pStyle w:val="TerminalDisplay"/>
      </w:pPr>
      <w:r>
        <w:t>sysname CE1</w:t>
      </w:r>
    </w:p>
    <w:p w14:paraId="3FF2A4C6" w14:textId="77777777" w:rsidR="004A47E0" w:rsidRPr="00E34090" w:rsidRDefault="004A47E0" w:rsidP="004A47E0">
      <w:pPr>
        <w:pStyle w:val="TerminalDisplay"/>
      </w:pPr>
      <w:r>
        <w:t>#</w:t>
      </w:r>
    </w:p>
    <w:p w14:paraId="5AA80D7B" w14:textId="77777777" w:rsidR="004A47E0" w:rsidRPr="00E34090" w:rsidRDefault="004A47E0" w:rsidP="004A47E0">
      <w:pPr>
        <w:pStyle w:val="TerminalDisplay"/>
      </w:pPr>
      <w:r>
        <w:t>device board 17 board-type CE-MPUB</w:t>
      </w:r>
    </w:p>
    <w:p w14:paraId="7C1A0172" w14:textId="77777777" w:rsidR="004A47E0" w:rsidRPr="00E34090" w:rsidRDefault="004A47E0" w:rsidP="004A47E0">
      <w:pPr>
        <w:pStyle w:val="TerminalDisplay"/>
      </w:pPr>
      <w:r>
        <w:t>device board 1 board-type CE-LPUE</w:t>
      </w:r>
    </w:p>
    <w:p w14:paraId="0CB6637C" w14:textId="77777777" w:rsidR="004A47E0" w:rsidRPr="00E34090" w:rsidRDefault="004A47E0" w:rsidP="004A47E0">
      <w:pPr>
        <w:pStyle w:val="TerminalDisplay"/>
      </w:pPr>
      <w:r>
        <w:t>#</w:t>
      </w:r>
    </w:p>
    <w:p w14:paraId="4C134345" w14:textId="77777777" w:rsidR="004A47E0" w:rsidRPr="00E34090" w:rsidRDefault="004A47E0" w:rsidP="004A47E0">
      <w:pPr>
        <w:pStyle w:val="TerminalDisplay"/>
      </w:pPr>
      <w:r>
        <w:lastRenderedPageBreak/>
        <w:t>aaa</w:t>
      </w:r>
    </w:p>
    <w:p w14:paraId="1A0882E3" w14:textId="77777777" w:rsidR="004A47E0" w:rsidRPr="00E34090" w:rsidRDefault="004A47E0" w:rsidP="004A47E0">
      <w:pPr>
        <w:pStyle w:val="TerminalDisplay"/>
      </w:pPr>
      <w:r>
        <w:t xml:space="preserve"> </w:t>
      </w:r>
      <w:proofErr w:type="gramStart"/>
      <w:r>
        <w:t>local-user</w:t>
      </w:r>
      <w:proofErr w:type="gramEnd"/>
      <w:r>
        <w:t xml:space="preserve"> python password irreversible-cipher $1c$cYpPW3'A2I$t.+@L&gt;Q;j,igRBE\EurN:4VsP|LeK%jBTK/]~r_&gt;$</w:t>
      </w:r>
    </w:p>
    <w:p w14:paraId="5392099E" w14:textId="77777777" w:rsidR="004A47E0" w:rsidRPr="00E34090" w:rsidRDefault="004A47E0" w:rsidP="004A47E0">
      <w:pPr>
        <w:pStyle w:val="TerminalDisplay"/>
      </w:pPr>
      <w:r>
        <w:t xml:space="preserve"> local-user python service-type ssh</w:t>
      </w:r>
    </w:p>
    <w:p w14:paraId="2487D35C" w14:textId="77777777" w:rsidR="004A47E0" w:rsidRPr="00E34090" w:rsidRDefault="004A47E0" w:rsidP="004A47E0">
      <w:pPr>
        <w:pStyle w:val="TerminalDisplay"/>
      </w:pPr>
      <w:r>
        <w:t xml:space="preserve"> local-user python level 3</w:t>
      </w:r>
    </w:p>
    <w:p w14:paraId="09C4258D" w14:textId="77777777" w:rsidR="004A47E0" w:rsidRPr="00E34090" w:rsidRDefault="004A47E0" w:rsidP="004A47E0">
      <w:pPr>
        <w:pStyle w:val="TerminalDisplay"/>
      </w:pPr>
      <w:r>
        <w:t xml:space="preserve"> #</w:t>
      </w:r>
    </w:p>
    <w:p w14:paraId="44E13D62" w14:textId="77777777" w:rsidR="004A47E0" w:rsidRPr="00E34090" w:rsidRDefault="004A47E0" w:rsidP="004A47E0">
      <w:pPr>
        <w:pStyle w:val="TerminalDisplay"/>
      </w:pPr>
      <w:r>
        <w:t xml:space="preserve"> authentication-scheme default</w:t>
      </w:r>
    </w:p>
    <w:p w14:paraId="0FFCA40F" w14:textId="77777777" w:rsidR="004A47E0" w:rsidRPr="00E34090" w:rsidRDefault="004A47E0" w:rsidP="004A47E0">
      <w:pPr>
        <w:pStyle w:val="TerminalDisplay"/>
      </w:pPr>
      <w:r>
        <w:t xml:space="preserve"> #</w:t>
      </w:r>
    </w:p>
    <w:p w14:paraId="6A2E838D" w14:textId="77777777" w:rsidR="004A47E0" w:rsidRPr="00E34090" w:rsidRDefault="004A47E0" w:rsidP="004A47E0">
      <w:pPr>
        <w:pStyle w:val="TerminalDisplay"/>
      </w:pPr>
      <w:r>
        <w:t xml:space="preserve"> authorization-scheme default</w:t>
      </w:r>
    </w:p>
    <w:p w14:paraId="1579A998" w14:textId="77777777" w:rsidR="004A47E0" w:rsidRPr="00E34090" w:rsidRDefault="004A47E0" w:rsidP="004A47E0">
      <w:pPr>
        <w:pStyle w:val="TerminalDisplay"/>
      </w:pPr>
      <w:r>
        <w:t xml:space="preserve"> #</w:t>
      </w:r>
    </w:p>
    <w:p w14:paraId="776BD8DF" w14:textId="77777777" w:rsidR="004A47E0" w:rsidRPr="00E34090" w:rsidRDefault="004A47E0" w:rsidP="004A47E0">
      <w:pPr>
        <w:pStyle w:val="TerminalDisplay"/>
      </w:pPr>
      <w:r>
        <w:t xml:space="preserve"> accounting-scheme default</w:t>
      </w:r>
    </w:p>
    <w:p w14:paraId="7F6BED1A" w14:textId="77777777" w:rsidR="004A47E0" w:rsidRPr="00E34090" w:rsidRDefault="004A47E0" w:rsidP="004A47E0">
      <w:pPr>
        <w:pStyle w:val="TerminalDisplay"/>
      </w:pPr>
      <w:r>
        <w:t xml:space="preserve"> #</w:t>
      </w:r>
    </w:p>
    <w:p w14:paraId="6A73F5A7" w14:textId="77777777" w:rsidR="004A47E0" w:rsidRPr="00E34090" w:rsidRDefault="004A47E0" w:rsidP="004A47E0">
      <w:pPr>
        <w:pStyle w:val="TerminalDisplay"/>
      </w:pPr>
      <w:r>
        <w:t xml:space="preserve"> domain default</w:t>
      </w:r>
    </w:p>
    <w:p w14:paraId="7DA40791" w14:textId="77777777" w:rsidR="004A47E0" w:rsidRPr="00E34090" w:rsidRDefault="004A47E0" w:rsidP="004A47E0">
      <w:pPr>
        <w:pStyle w:val="TerminalDisplay"/>
      </w:pPr>
      <w:r>
        <w:t xml:space="preserve"> #</w:t>
      </w:r>
    </w:p>
    <w:p w14:paraId="18C34834" w14:textId="77777777" w:rsidR="004A47E0" w:rsidRPr="00E34090" w:rsidRDefault="004A47E0" w:rsidP="004A47E0">
      <w:pPr>
        <w:pStyle w:val="TerminalDisplay"/>
      </w:pPr>
      <w:r>
        <w:t xml:space="preserve"> domain default_admin</w:t>
      </w:r>
    </w:p>
    <w:p w14:paraId="16B5B68E" w14:textId="77777777" w:rsidR="004A47E0" w:rsidRPr="00E34090" w:rsidRDefault="004A47E0" w:rsidP="004A47E0">
      <w:pPr>
        <w:pStyle w:val="TerminalDisplay"/>
      </w:pPr>
      <w:r>
        <w:t>#</w:t>
      </w:r>
    </w:p>
    <w:p w14:paraId="542919E3" w14:textId="77777777" w:rsidR="004A47E0" w:rsidRPr="00E34090" w:rsidRDefault="004A47E0" w:rsidP="004A47E0">
      <w:pPr>
        <w:pStyle w:val="TerminalDisplay"/>
      </w:pPr>
      <w:r>
        <w:t>interface Vlanif1</w:t>
      </w:r>
    </w:p>
    <w:p w14:paraId="47D2EB10" w14:textId="77777777" w:rsidR="004A47E0" w:rsidRPr="00E34090" w:rsidRDefault="004A47E0" w:rsidP="004A47E0">
      <w:pPr>
        <w:pStyle w:val="TerminalDisplay"/>
      </w:pPr>
      <w:r>
        <w:t xml:space="preserve"> ip address 192.168.56.100 255.255.255.0</w:t>
      </w:r>
    </w:p>
    <w:p w14:paraId="0190973D" w14:textId="77777777" w:rsidR="004A47E0" w:rsidRPr="00E34090" w:rsidRDefault="004A47E0" w:rsidP="004A47E0">
      <w:pPr>
        <w:pStyle w:val="TerminalDisplay"/>
      </w:pPr>
      <w:r>
        <w:t>#</w:t>
      </w:r>
    </w:p>
    <w:p w14:paraId="2306AB25" w14:textId="77777777" w:rsidR="004A47E0" w:rsidRPr="00E34090" w:rsidRDefault="004A47E0" w:rsidP="004A47E0">
      <w:pPr>
        <w:pStyle w:val="TerminalDisplay"/>
      </w:pPr>
      <w:r>
        <w:t>interface MEth0/0/0</w:t>
      </w:r>
    </w:p>
    <w:p w14:paraId="51E075D2" w14:textId="77777777" w:rsidR="004A47E0" w:rsidRPr="00E34090" w:rsidRDefault="004A47E0" w:rsidP="004A47E0">
      <w:pPr>
        <w:pStyle w:val="TerminalDisplay"/>
      </w:pPr>
      <w:r>
        <w:t xml:space="preserve"> undo shutdown</w:t>
      </w:r>
    </w:p>
    <w:p w14:paraId="2B14D44B" w14:textId="77777777" w:rsidR="004A47E0" w:rsidRPr="00E34090" w:rsidRDefault="004A47E0" w:rsidP="004A47E0">
      <w:pPr>
        <w:pStyle w:val="TerminalDisplay"/>
      </w:pPr>
      <w:r>
        <w:t>#</w:t>
      </w:r>
    </w:p>
    <w:p w14:paraId="5920F8B1" w14:textId="77777777" w:rsidR="004A47E0" w:rsidRPr="00E34090" w:rsidRDefault="004A47E0" w:rsidP="004A47E0">
      <w:pPr>
        <w:pStyle w:val="TerminalDisplay"/>
      </w:pPr>
      <w:r>
        <w:t>interface GE1/0/0</w:t>
      </w:r>
    </w:p>
    <w:p w14:paraId="60F18806" w14:textId="77777777" w:rsidR="004A47E0" w:rsidRPr="00E34090" w:rsidRDefault="004A47E0" w:rsidP="004A47E0">
      <w:pPr>
        <w:pStyle w:val="TerminalDisplay"/>
      </w:pPr>
      <w:r>
        <w:t xml:space="preserve"> undo shutdown</w:t>
      </w:r>
    </w:p>
    <w:p w14:paraId="2CFC3356" w14:textId="77777777" w:rsidR="004A47E0" w:rsidRPr="00E34090" w:rsidRDefault="004A47E0" w:rsidP="004A47E0">
      <w:pPr>
        <w:pStyle w:val="TerminalDisplay"/>
      </w:pPr>
      <w:r>
        <w:t>#</w:t>
      </w:r>
    </w:p>
    <w:p w14:paraId="624A25F5" w14:textId="77777777" w:rsidR="004A47E0" w:rsidRPr="00E34090" w:rsidRDefault="004A47E0" w:rsidP="004A47E0">
      <w:pPr>
        <w:pStyle w:val="TerminalDisplay"/>
      </w:pPr>
      <w:r>
        <w:t>interface GE1/0/1</w:t>
      </w:r>
    </w:p>
    <w:p w14:paraId="519F1F4A" w14:textId="77777777" w:rsidR="004A47E0" w:rsidRPr="00E34090" w:rsidRDefault="004A47E0" w:rsidP="004A47E0">
      <w:pPr>
        <w:pStyle w:val="TerminalDisplay"/>
      </w:pPr>
      <w:r>
        <w:t xml:space="preserve"> shutdown</w:t>
      </w:r>
    </w:p>
    <w:p w14:paraId="60803A50" w14:textId="77777777" w:rsidR="004A47E0" w:rsidRPr="00E34090" w:rsidRDefault="004A47E0" w:rsidP="004A47E0">
      <w:pPr>
        <w:pStyle w:val="TerminalDisplay"/>
      </w:pPr>
      <w:r>
        <w:t>#</w:t>
      </w:r>
    </w:p>
    <w:p w14:paraId="324A0680" w14:textId="77777777" w:rsidR="004A47E0" w:rsidRPr="00E34090" w:rsidRDefault="004A47E0" w:rsidP="004A47E0">
      <w:pPr>
        <w:pStyle w:val="TerminalDisplay"/>
      </w:pPr>
      <w:r>
        <w:t>interface GE1/0/2</w:t>
      </w:r>
    </w:p>
    <w:p w14:paraId="5CE82481" w14:textId="77777777" w:rsidR="004A47E0" w:rsidRPr="00E34090" w:rsidRDefault="004A47E0" w:rsidP="004A47E0">
      <w:pPr>
        <w:pStyle w:val="TerminalDisplay"/>
      </w:pPr>
      <w:r>
        <w:t xml:space="preserve"> shutdown</w:t>
      </w:r>
    </w:p>
    <w:p w14:paraId="50CD580E" w14:textId="77777777" w:rsidR="004A47E0" w:rsidRPr="00E34090" w:rsidRDefault="004A47E0" w:rsidP="004A47E0">
      <w:pPr>
        <w:pStyle w:val="TerminalDisplay"/>
      </w:pPr>
      <w:r>
        <w:t>#</w:t>
      </w:r>
    </w:p>
    <w:p w14:paraId="70B80034" w14:textId="77777777" w:rsidR="004A47E0" w:rsidRPr="00E34090" w:rsidRDefault="004A47E0" w:rsidP="004A47E0">
      <w:pPr>
        <w:pStyle w:val="TerminalDisplay"/>
      </w:pPr>
      <w:r>
        <w:t>interface GE1/0/3</w:t>
      </w:r>
    </w:p>
    <w:p w14:paraId="5DECB30A" w14:textId="77777777" w:rsidR="004A47E0" w:rsidRPr="00E34090" w:rsidRDefault="004A47E0" w:rsidP="004A47E0">
      <w:pPr>
        <w:pStyle w:val="TerminalDisplay"/>
      </w:pPr>
      <w:r>
        <w:t xml:space="preserve"> shutdown</w:t>
      </w:r>
    </w:p>
    <w:p w14:paraId="5C9D730D" w14:textId="77777777" w:rsidR="004A47E0" w:rsidRPr="00E34090" w:rsidRDefault="004A47E0" w:rsidP="004A47E0">
      <w:pPr>
        <w:pStyle w:val="TerminalDisplay"/>
      </w:pPr>
      <w:r>
        <w:t>#</w:t>
      </w:r>
    </w:p>
    <w:p w14:paraId="1F53B38F" w14:textId="77777777" w:rsidR="004A47E0" w:rsidRPr="00E34090" w:rsidRDefault="004A47E0" w:rsidP="004A47E0">
      <w:pPr>
        <w:pStyle w:val="TerminalDisplay"/>
      </w:pPr>
      <w:r>
        <w:t>interface GE1/0/4</w:t>
      </w:r>
    </w:p>
    <w:p w14:paraId="691C35C3" w14:textId="77777777" w:rsidR="004A47E0" w:rsidRPr="00E34090" w:rsidRDefault="004A47E0" w:rsidP="004A47E0">
      <w:pPr>
        <w:pStyle w:val="TerminalDisplay"/>
      </w:pPr>
      <w:r>
        <w:t xml:space="preserve"> shutdown</w:t>
      </w:r>
    </w:p>
    <w:p w14:paraId="7A47583F" w14:textId="77777777" w:rsidR="004A47E0" w:rsidRPr="00E34090" w:rsidRDefault="004A47E0" w:rsidP="004A47E0">
      <w:pPr>
        <w:pStyle w:val="TerminalDisplay"/>
      </w:pPr>
      <w:r>
        <w:t>#</w:t>
      </w:r>
    </w:p>
    <w:p w14:paraId="1E1163FF" w14:textId="77777777" w:rsidR="004A47E0" w:rsidRPr="00E34090" w:rsidRDefault="004A47E0" w:rsidP="004A47E0">
      <w:pPr>
        <w:pStyle w:val="TerminalDisplay"/>
      </w:pPr>
      <w:r>
        <w:t>interface GE1/0/5</w:t>
      </w:r>
    </w:p>
    <w:p w14:paraId="1C35F1E6" w14:textId="77777777" w:rsidR="004A47E0" w:rsidRPr="00E34090" w:rsidRDefault="004A47E0" w:rsidP="004A47E0">
      <w:pPr>
        <w:pStyle w:val="TerminalDisplay"/>
      </w:pPr>
      <w:r>
        <w:t xml:space="preserve"> shutdown</w:t>
      </w:r>
    </w:p>
    <w:p w14:paraId="5C8DCA3D" w14:textId="77777777" w:rsidR="004A47E0" w:rsidRPr="00E34090" w:rsidRDefault="004A47E0" w:rsidP="004A47E0">
      <w:pPr>
        <w:pStyle w:val="TerminalDisplay"/>
      </w:pPr>
      <w:r>
        <w:t>#</w:t>
      </w:r>
    </w:p>
    <w:p w14:paraId="46945D27" w14:textId="77777777" w:rsidR="004A47E0" w:rsidRPr="00E34090" w:rsidRDefault="004A47E0" w:rsidP="004A47E0">
      <w:pPr>
        <w:pStyle w:val="TerminalDisplay"/>
      </w:pPr>
      <w:r>
        <w:t>interface GE1/0/6</w:t>
      </w:r>
    </w:p>
    <w:p w14:paraId="44C67696" w14:textId="77777777" w:rsidR="004A47E0" w:rsidRPr="00E34090" w:rsidRDefault="004A47E0" w:rsidP="004A47E0">
      <w:pPr>
        <w:pStyle w:val="TerminalDisplay"/>
      </w:pPr>
      <w:r>
        <w:t xml:space="preserve"> shutdown</w:t>
      </w:r>
    </w:p>
    <w:p w14:paraId="0CC03508" w14:textId="77777777" w:rsidR="004A47E0" w:rsidRPr="00E34090" w:rsidRDefault="004A47E0" w:rsidP="004A47E0">
      <w:pPr>
        <w:pStyle w:val="TerminalDisplay"/>
      </w:pPr>
      <w:r>
        <w:t>#</w:t>
      </w:r>
    </w:p>
    <w:p w14:paraId="44BF33E5" w14:textId="77777777" w:rsidR="004A47E0" w:rsidRPr="00E34090" w:rsidRDefault="004A47E0" w:rsidP="004A47E0">
      <w:pPr>
        <w:pStyle w:val="TerminalDisplay"/>
      </w:pPr>
      <w:r>
        <w:t>interface GE1/0/7</w:t>
      </w:r>
    </w:p>
    <w:p w14:paraId="7636B6AC" w14:textId="77777777" w:rsidR="004A47E0" w:rsidRPr="00E34090" w:rsidRDefault="004A47E0" w:rsidP="004A47E0">
      <w:pPr>
        <w:pStyle w:val="TerminalDisplay"/>
      </w:pPr>
      <w:r>
        <w:t xml:space="preserve"> shutdown</w:t>
      </w:r>
    </w:p>
    <w:p w14:paraId="2C0AE690" w14:textId="77777777" w:rsidR="004A47E0" w:rsidRPr="00E34090" w:rsidRDefault="004A47E0" w:rsidP="004A47E0">
      <w:pPr>
        <w:pStyle w:val="TerminalDisplay"/>
      </w:pPr>
      <w:r>
        <w:t>#</w:t>
      </w:r>
    </w:p>
    <w:p w14:paraId="393BE260" w14:textId="77777777" w:rsidR="004A47E0" w:rsidRPr="00E34090" w:rsidRDefault="004A47E0" w:rsidP="004A47E0">
      <w:pPr>
        <w:pStyle w:val="TerminalDisplay"/>
      </w:pPr>
      <w:r>
        <w:t>interface GE1/0/8</w:t>
      </w:r>
    </w:p>
    <w:p w14:paraId="49686254" w14:textId="77777777" w:rsidR="004A47E0" w:rsidRPr="00E34090" w:rsidRDefault="004A47E0" w:rsidP="004A47E0">
      <w:pPr>
        <w:pStyle w:val="TerminalDisplay"/>
      </w:pPr>
      <w:r>
        <w:t xml:space="preserve"> shutdown</w:t>
      </w:r>
    </w:p>
    <w:p w14:paraId="4491081B" w14:textId="77777777" w:rsidR="004A47E0" w:rsidRPr="00E34090" w:rsidRDefault="004A47E0" w:rsidP="004A47E0">
      <w:pPr>
        <w:pStyle w:val="TerminalDisplay"/>
      </w:pPr>
      <w:r>
        <w:t>#</w:t>
      </w:r>
    </w:p>
    <w:p w14:paraId="0AF0DA9D" w14:textId="77777777" w:rsidR="004A47E0" w:rsidRPr="00E34090" w:rsidRDefault="004A47E0" w:rsidP="004A47E0">
      <w:pPr>
        <w:pStyle w:val="TerminalDisplay"/>
      </w:pPr>
      <w:r>
        <w:t>interface GE1/0/9</w:t>
      </w:r>
    </w:p>
    <w:p w14:paraId="54FF749A" w14:textId="77777777" w:rsidR="004A47E0" w:rsidRPr="00E34090" w:rsidRDefault="004A47E0" w:rsidP="004A47E0">
      <w:pPr>
        <w:pStyle w:val="TerminalDisplay"/>
      </w:pPr>
      <w:r>
        <w:t xml:space="preserve"> shutdown</w:t>
      </w:r>
    </w:p>
    <w:p w14:paraId="6729214B" w14:textId="77777777" w:rsidR="004A47E0" w:rsidRPr="00E34090" w:rsidRDefault="004A47E0" w:rsidP="004A47E0">
      <w:pPr>
        <w:pStyle w:val="TerminalDisplay"/>
      </w:pPr>
      <w:r>
        <w:t>#</w:t>
      </w:r>
    </w:p>
    <w:p w14:paraId="2FEF22EC" w14:textId="77777777" w:rsidR="004A47E0" w:rsidRPr="00E34090" w:rsidRDefault="004A47E0" w:rsidP="004A47E0">
      <w:pPr>
        <w:pStyle w:val="TerminalDisplay"/>
      </w:pPr>
      <w:r>
        <w:t>interface NULL0</w:t>
      </w:r>
    </w:p>
    <w:p w14:paraId="041B8810" w14:textId="77777777" w:rsidR="004A47E0" w:rsidRPr="00E34090" w:rsidRDefault="004A47E0" w:rsidP="004A47E0">
      <w:pPr>
        <w:pStyle w:val="TerminalDisplay"/>
      </w:pPr>
      <w:r>
        <w:t>#</w:t>
      </w:r>
    </w:p>
    <w:p w14:paraId="2F3F7680" w14:textId="77777777" w:rsidR="004A47E0" w:rsidRPr="00E34090" w:rsidRDefault="004A47E0" w:rsidP="004A47E0">
      <w:pPr>
        <w:pStyle w:val="TerminalDisplay"/>
      </w:pPr>
      <w:r>
        <w:t>snmp-agent</w:t>
      </w:r>
    </w:p>
    <w:p w14:paraId="30B1D82E" w14:textId="77777777" w:rsidR="004A47E0" w:rsidRPr="00E34090" w:rsidRDefault="004A47E0" w:rsidP="004A47E0">
      <w:pPr>
        <w:pStyle w:val="TerminalDisplay"/>
      </w:pPr>
      <w:r>
        <w:lastRenderedPageBreak/>
        <w:t>snmp-agent local-engineid 800007DB03707BE82F1330</w:t>
      </w:r>
    </w:p>
    <w:p w14:paraId="31BF21B9" w14:textId="77777777" w:rsidR="004A47E0" w:rsidRPr="00E34090" w:rsidRDefault="004A47E0" w:rsidP="004A47E0">
      <w:pPr>
        <w:pStyle w:val="TerminalDisplay"/>
      </w:pPr>
      <w:r>
        <w:t>#</w:t>
      </w:r>
    </w:p>
    <w:p w14:paraId="0C7D74DA" w14:textId="77777777" w:rsidR="004A47E0" w:rsidRPr="00E34090" w:rsidRDefault="004A47E0" w:rsidP="004A47E0">
      <w:pPr>
        <w:pStyle w:val="TerminalDisplay"/>
      </w:pPr>
      <w:r>
        <w:t>snmp-agent sys-info version v3</w:t>
      </w:r>
    </w:p>
    <w:p w14:paraId="43F87CFA" w14:textId="77777777" w:rsidR="004A47E0" w:rsidRPr="00E34090" w:rsidRDefault="004A47E0" w:rsidP="004A47E0">
      <w:pPr>
        <w:pStyle w:val="TerminalDisplay"/>
      </w:pPr>
      <w:r>
        <w:t>snmp-agent group v3 dc-admin privacy read-view rd write-view wt notify-view nt</w:t>
      </w:r>
    </w:p>
    <w:p w14:paraId="2EDF5BFD" w14:textId="77777777" w:rsidR="004A47E0" w:rsidRPr="00E34090" w:rsidRDefault="004A47E0" w:rsidP="004A47E0">
      <w:pPr>
        <w:pStyle w:val="TerminalDisplay"/>
      </w:pPr>
      <w:r>
        <w:t>#</w:t>
      </w:r>
    </w:p>
    <w:p w14:paraId="49D8B23B" w14:textId="77777777" w:rsidR="004A47E0" w:rsidRPr="00E34090" w:rsidRDefault="004A47E0" w:rsidP="004A47E0">
      <w:pPr>
        <w:pStyle w:val="TerminalDisplay"/>
      </w:pPr>
      <w:r>
        <w:t>snmp-agent mib-view included nt iso</w:t>
      </w:r>
    </w:p>
    <w:p w14:paraId="193A598D" w14:textId="77777777" w:rsidR="004A47E0" w:rsidRPr="00E34090" w:rsidRDefault="004A47E0" w:rsidP="004A47E0">
      <w:pPr>
        <w:pStyle w:val="TerminalDisplay"/>
      </w:pPr>
      <w:r>
        <w:t>snmp-agent mib-view included rd iso</w:t>
      </w:r>
    </w:p>
    <w:p w14:paraId="6E8A4113" w14:textId="77777777" w:rsidR="004A47E0" w:rsidRPr="00E34090" w:rsidRDefault="004A47E0" w:rsidP="004A47E0">
      <w:pPr>
        <w:pStyle w:val="TerminalDisplay"/>
      </w:pPr>
      <w:r>
        <w:t>snmp-agent mib-view included wt iso</w:t>
      </w:r>
    </w:p>
    <w:p w14:paraId="48EF6159" w14:textId="77777777" w:rsidR="004A47E0" w:rsidRPr="00E34090" w:rsidRDefault="004A47E0" w:rsidP="004A47E0">
      <w:pPr>
        <w:pStyle w:val="TerminalDisplay"/>
      </w:pPr>
      <w:r>
        <w:t>snmp-agent mib-view included iso-view iso</w:t>
      </w:r>
    </w:p>
    <w:p w14:paraId="22767F75" w14:textId="77777777" w:rsidR="004A47E0" w:rsidRPr="00E34090" w:rsidRDefault="004A47E0" w:rsidP="004A47E0">
      <w:pPr>
        <w:pStyle w:val="TerminalDisplay"/>
      </w:pPr>
      <w:r>
        <w:t>snmp-agent usm-user v3 admin</w:t>
      </w:r>
    </w:p>
    <w:p w14:paraId="3704631A" w14:textId="77777777" w:rsidR="004A47E0" w:rsidRPr="00E34090" w:rsidRDefault="004A47E0" w:rsidP="004A47E0">
      <w:pPr>
        <w:pStyle w:val="TerminalDisplay"/>
      </w:pPr>
      <w:r>
        <w:t>snmp-agent usm-user v3 admin group dc-admin</w:t>
      </w:r>
    </w:p>
    <w:p w14:paraId="3E5AADBE" w14:textId="77777777" w:rsidR="004A47E0" w:rsidRPr="00E34090" w:rsidRDefault="004A47E0" w:rsidP="004A47E0">
      <w:pPr>
        <w:pStyle w:val="TerminalDisplay"/>
      </w:pPr>
      <w:proofErr w:type="gramStart"/>
      <w:r>
        <w:t>snmp-agent</w:t>
      </w:r>
      <w:proofErr w:type="gramEnd"/>
      <w:r>
        <w:t xml:space="preserve"> usm-user v3 admin authentication-mode sha cipher %^%#FQ]J&gt;Ba"e*F{#/+rx$UUZ2^:BaG&gt;V/LoKc8No%DE%^%#</w:t>
      </w:r>
    </w:p>
    <w:p w14:paraId="37C82EEF" w14:textId="77777777" w:rsidR="004A47E0" w:rsidRPr="00E34090" w:rsidRDefault="004A47E0" w:rsidP="004A47E0">
      <w:pPr>
        <w:pStyle w:val="TerminalDisplay"/>
      </w:pPr>
      <w:r>
        <w:t>snmp-agent usm-user v3 admin privacy-mode aes128 cipher %^%#BEj8L``EE,88ziP^'jFW5A+EB"uqg'wdaS+Y9$F.%^%#</w:t>
      </w:r>
    </w:p>
    <w:p w14:paraId="15BD69A8" w14:textId="77777777" w:rsidR="004A47E0" w:rsidRPr="00E34090" w:rsidRDefault="004A47E0" w:rsidP="004A47E0">
      <w:pPr>
        <w:pStyle w:val="TerminalDisplay"/>
      </w:pPr>
      <w:r>
        <w:t>#</w:t>
      </w:r>
    </w:p>
    <w:p w14:paraId="1E8B1BEA" w14:textId="77777777" w:rsidR="004A47E0" w:rsidRPr="00E34090" w:rsidRDefault="004A47E0" w:rsidP="004A47E0">
      <w:pPr>
        <w:pStyle w:val="TerminalDisplay"/>
      </w:pPr>
      <w:r>
        <w:t>snmp-agent trap source Vlanif1</w:t>
      </w:r>
    </w:p>
    <w:p w14:paraId="59BA973B" w14:textId="77777777" w:rsidR="004A47E0" w:rsidRPr="00E34090" w:rsidRDefault="004A47E0" w:rsidP="004A47E0">
      <w:pPr>
        <w:pStyle w:val="TerminalDisplay"/>
      </w:pPr>
      <w:r>
        <w:t>#</w:t>
      </w:r>
    </w:p>
    <w:p w14:paraId="66488740" w14:textId="77777777" w:rsidR="004A47E0" w:rsidRPr="00E34090" w:rsidRDefault="004A47E0" w:rsidP="004A47E0">
      <w:pPr>
        <w:pStyle w:val="TerminalDisplay"/>
      </w:pPr>
      <w:r>
        <w:t>stelnet server enable</w:t>
      </w:r>
    </w:p>
    <w:p w14:paraId="077993C5" w14:textId="77777777" w:rsidR="004A47E0" w:rsidRPr="00E34090" w:rsidRDefault="004A47E0" w:rsidP="004A47E0">
      <w:pPr>
        <w:pStyle w:val="TerminalDisplay"/>
      </w:pPr>
      <w:r>
        <w:t>ssh authorization-type default aaa</w:t>
      </w:r>
    </w:p>
    <w:p w14:paraId="5E26A729" w14:textId="77777777" w:rsidR="004A47E0" w:rsidRPr="00E34090" w:rsidRDefault="004A47E0" w:rsidP="004A47E0">
      <w:pPr>
        <w:pStyle w:val="TerminalDisplay"/>
      </w:pPr>
      <w:r>
        <w:t>#</w:t>
      </w:r>
    </w:p>
    <w:p w14:paraId="0BE7AB63" w14:textId="77777777" w:rsidR="004A47E0" w:rsidRPr="00E34090" w:rsidRDefault="004A47E0" w:rsidP="004A47E0">
      <w:pPr>
        <w:pStyle w:val="TerminalDisplay"/>
      </w:pPr>
      <w:r>
        <w:t>ssh server cipher aes256_gcm aes128_gcm aes256_ctr aes192_ctr aes128_ctr aes256_cbc aes128_cbc 3des_cbc</w:t>
      </w:r>
    </w:p>
    <w:p w14:paraId="51A6A01F" w14:textId="77777777" w:rsidR="004A47E0" w:rsidRPr="00E34090" w:rsidRDefault="004A47E0" w:rsidP="004A47E0">
      <w:pPr>
        <w:pStyle w:val="TerminalDisplay"/>
      </w:pPr>
      <w:r>
        <w:t>#</w:t>
      </w:r>
    </w:p>
    <w:p w14:paraId="0059B715" w14:textId="77777777" w:rsidR="004A47E0" w:rsidRPr="00E34090" w:rsidRDefault="004A47E0" w:rsidP="004A47E0">
      <w:pPr>
        <w:pStyle w:val="TerminalDisplay"/>
      </w:pPr>
      <w:r>
        <w:t>ssh server dh-exchange min-len 1024</w:t>
      </w:r>
    </w:p>
    <w:p w14:paraId="0CD150BC" w14:textId="77777777" w:rsidR="004A47E0" w:rsidRPr="00E34090" w:rsidRDefault="004A47E0" w:rsidP="004A47E0">
      <w:pPr>
        <w:pStyle w:val="TerminalDisplay"/>
      </w:pPr>
      <w:r>
        <w:t>#</w:t>
      </w:r>
    </w:p>
    <w:p w14:paraId="5513074D" w14:textId="77777777" w:rsidR="004A47E0" w:rsidRPr="00E34090" w:rsidRDefault="004A47E0" w:rsidP="004A47E0">
      <w:pPr>
        <w:pStyle w:val="TerminalDisplay"/>
      </w:pPr>
      <w:r>
        <w:t>ssh client cipher aes256_gcm aes128_gcm aes256_ctr aes192_ctr aes128_ctr aes256_cbc aes128_cbc 3des_cbc</w:t>
      </w:r>
    </w:p>
    <w:p w14:paraId="560BF65E" w14:textId="77777777" w:rsidR="004A47E0" w:rsidRPr="00B92F57" w:rsidRDefault="004A47E0" w:rsidP="004A47E0">
      <w:pPr>
        <w:pStyle w:val="TerminalDisplay"/>
        <w:rPr>
          <w:lang w:val="it-IT"/>
        </w:rPr>
      </w:pPr>
      <w:r w:rsidRPr="00B92F57">
        <w:rPr>
          <w:lang w:val="it-IT"/>
        </w:rPr>
        <w:t>#</w:t>
      </w:r>
    </w:p>
    <w:p w14:paraId="23F76A2A" w14:textId="77777777" w:rsidR="004A47E0" w:rsidRPr="00B92F57" w:rsidRDefault="004A47E0" w:rsidP="004A47E0">
      <w:pPr>
        <w:pStyle w:val="TerminalDisplay"/>
        <w:rPr>
          <w:lang w:val="it-IT"/>
        </w:rPr>
      </w:pPr>
      <w:r w:rsidRPr="00B92F57">
        <w:rPr>
          <w:lang w:val="it-IT"/>
        </w:rPr>
        <w:t>user-interface con 0</w:t>
      </w:r>
    </w:p>
    <w:p w14:paraId="65B083F4" w14:textId="77777777" w:rsidR="004A47E0" w:rsidRPr="00B92F57" w:rsidRDefault="004A47E0" w:rsidP="004A47E0">
      <w:pPr>
        <w:pStyle w:val="TerminalDisplay"/>
        <w:rPr>
          <w:lang w:val="it-IT"/>
        </w:rPr>
      </w:pPr>
      <w:r w:rsidRPr="00B92F57">
        <w:rPr>
          <w:lang w:val="it-IT"/>
        </w:rPr>
        <w:t>#</w:t>
      </w:r>
    </w:p>
    <w:p w14:paraId="3FC31868" w14:textId="77777777" w:rsidR="004A47E0" w:rsidRPr="00B92F57" w:rsidRDefault="004A47E0" w:rsidP="004A47E0">
      <w:pPr>
        <w:pStyle w:val="TerminalDisplay"/>
        <w:rPr>
          <w:lang w:val="it-IT"/>
        </w:rPr>
      </w:pPr>
      <w:r w:rsidRPr="00B92F57">
        <w:rPr>
          <w:lang w:val="it-IT"/>
        </w:rPr>
        <w:t>user-interface vty 0 4</w:t>
      </w:r>
    </w:p>
    <w:p w14:paraId="3A8C35C8" w14:textId="77777777" w:rsidR="004A47E0" w:rsidRPr="00E34090" w:rsidRDefault="004A47E0" w:rsidP="004A47E0">
      <w:pPr>
        <w:pStyle w:val="TerminalDisplay"/>
      </w:pPr>
      <w:r w:rsidRPr="00B92F57">
        <w:rPr>
          <w:lang w:val="it-IT"/>
        </w:rPr>
        <w:t xml:space="preserve"> </w:t>
      </w:r>
      <w:r>
        <w:t>authentication-mode aaa</w:t>
      </w:r>
    </w:p>
    <w:p w14:paraId="2FF817FE" w14:textId="77777777" w:rsidR="004A47E0" w:rsidRPr="00E34090" w:rsidRDefault="004A47E0" w:rsidP="004A47E0">
      <w:pPr>
        <w:pStyle w:val="TerminalDisplay"/>
      </w:pPr>
      <w:r>
        <w:t xml:space="preserve"> user privilege level 3</w:t>
      </w:r>
    </w:p>
    <w:p w14:paraId="5BBD390C" w14:textId="77777777" w:rsidR="004A47E0" w:rsidRPr="00E34090" w:rsidRDefault="004A47E0" w:rsidP="004A47E0">
      <w:pPr>
        <w:pStyle w:val="TerminalDisplay"/>
      </w:pPr>
      <w:r>
        <w:t>#</w:t>
      </w:r>
    </w:p>
    <w:p w14:paraId="05427008" w14:textId="77777777" w:rsidR="004A47E0" w:rsidRPr="00E34090" w:rsidRDefault="004A47E0" w:rsidP="004A47E0">
      <w:pPr>
        <w:pStyle w:val="TerminalDisplay"/>
      </w:pPr>
      <w:r>
        <w:t>vm-manager</w:t>
      </w:r>
    </w:p>
    <w:p w14:paraId="60D0A13F" w14:textId="77777777" w:rsidR="004A47E0" w:rsidRPr="00E34090" w:rsidRDefault="004A47E0" w:rsidP="004A47E0">
      <w:pPr>
        <w:pStyle w:val="TerminalDisplay"/>
      </w:pPr>
      <w:r>
        <w:t>#</w:t>
      </w:r>
    </w:p>
    <w:p w14:paraId="3EC6CC86" w14:textId="77777777" w:rsidR="004A47E0" w:rsidRPr="00E34090" w:rsidRDefault="004A47E0" w:rsidP="004A47E0">
      <w:pPr>
        <w:pStyle w:val="TerminalDisplay"/>
      </w:pPr>
      <w:r>
        <w:t>return</w:t>
      </w:r>
    </w:p>
    <w:p w14:paraId="6BA0F3F7" w14:textId="77777777" w:rsidR="004A47E0" w:rsidRPr="00E34090" w:rsidRDefault="004A47E0" w:rsidP="004A47E0">
      <w:pPr>
        <w:pStyle w:val="TerminalDisplay"/>
      </w:pPr>
      <w:r>
        <w:t>&lt;CE1&gt;</w:t>
      </w:r>
    </w:p>
    <w:p w14:paraId="18BC28EB" w14:textId="77777777" w:rsidR="004A47E0" w:rsidRPr="00E34090" w:rsidRDefault="004A47E0" w:rsidP="004A47E0">
      <w:pPr>
        <w:pStyle w:val="TerminalDisplay"/>
      </w:pPr>
    </w:p>
    <w:p w14:paraId="057A7F4A" w14:textId="77777777" w:rsidR="004A47E0" w:rsidRPr="00E34090" w:rsidRDefault="004A47E0" w:rsidP="004A47E0">
      <w:pPr>
        <w:pStyle w:val="TerminalDisplay"/>
      </w:pPr>
      <w:r>
        <w:t>Process finished with exit code 0</w:t>
      </w:r>
    </w:p>
    <w:p w14:paraId="4771EB09" w14:textId="297BA140" w:rsidR="004A47E0" w:rsidRPr="00770D57" w:rsidRDefault="004A47E0" w:rsidP="004A47E0">
      <w:pPr>
        <w:pStyle w:val="2"/>
      </w:pPr>
      <w:bookmarkStart w:id="176" w:name="_Toc42705716"/>
      <w:bookmarkStart w:id="177" w:name="_Toc46142789"/>
      <w:bookmarkStart w:id="178" w:name="_Toc47365088"/>
      <w:r w:rsidRPr="00770D57">
        <w:t xml:space="preserve">Code </w:t>
      </w:r>
      <w:r w:rsidR="00B2474F">
        <w:t>Explaination</w:t>
      </w:r>
      <w:bookmarkEnd w:id="176"/>
      <w:bookmarkEnd w:id="177"/>
      <w:bookmarkEnd w:id="178"/>
    </w:p>
    <w:p w14:paraId="7852981A" w14:textId="77777777" w:rsidR="004A47E0" w:rsidRPr="00770D57" w:rsidRDefault="004A47E0" w:rsidP="004A47E0">
      <w:pPr>
        <w:pStyle w:val="3"/>
      </w:pPr>
      <w:bookmarkStart w:id="179" w:name="_Toc42705717"/>
      <w:bookmarkStart w:id="180" w:name="_Toc46142790"/>
      <w:bookmarkStart w:id="181" w:name="_Toc47365089"/>
      <w:r w:rsidRPr="00770D57">
        <w:t>Server Code</w:t>
      </w:r>
      <w:bookmarkEnd w:id="179"/>
      <w:bookmarkEnd w:id="180"/>
      <w:bookmarkEnd w:id="181"/>
    </w:p>
    <w:p w14:paraId="13A20380" w14:textId="77777777" w:rsidR="004A47E0" w:rsidRPr="00E34090" w:rsidRDefault="004A47E0" w:rsidP="004A47E0">
      <w:r>
        <w:t>To compile the gRPC server code, perform the following steps:</w:t>
      </w:r>
    </w:p>
    <w:p w14:paraId="496D0843" w14:textId="77777777" w:rsidR="004A47E0" w:rsidRPr="00E34090" w:rsidRDefault="004A47E0" w:rsidP="004A47E0">
      <w:pPr>
        <w:pStyle w:val="ItemStep"/>
        <w:outlineLvl w:val="9"/>
      </w:pPr>
      <w:r>
        <w:t xml:space="preserve">Invoke the service defined by </w:t>
      </w:r>
      <w:r w:rsidRPr="0083408F">
        <w:rPr>
          <w:b/>
          <w:bCs/>
        </w:rPr>
        <w:t>.proto</w:t>
      </w:r>
      <w:r>
        <w:t xml:space="preserve">. The generated </w:t>
      </w:r>
      <w:r w:rsidRPr="0083408F">
        <w:rPr>
          <w:b/>
          <w:bCs/>
        </w:rPr>
        <w:t>.py</w:t>
      </w:r>
      <w:r>
        <w:t xml:space="preserve"> file has implemented the service, and the server only needs to invoke the service.</w:t>
      </w:r>
    </w:p>
    <w:p w14:paraId="76E2C61B" w14:textId="77777777" w:rsidR="004A47E0" w:rsidRPr="00E34090" w:rsidRDefault="004A47E0" w:rsidP="004A47E0">
      <w:pPr>
        <w:pStyle w:val="ItemStep"/>
        <w:outlineLvl w:val="9"/>
      </w:pPr>
      <w:r>
        <w:t>Compile the functional code of the server.</w:t>
      </w:r>
    </w:p>
    <w:p w14:paraId="74D6FCDB" w14:textId="77777777" w:rsidR="004A47E0" w:rsidRPr="00E34090" w:rsidRDefault="004A47E0" w:rsidP="004A47E0">
      <w:pPr>
        <w:pStyle w:val="ItemStep"/>
        <w:outlineLvl w:val="9"/>
      </w:pPr>
      <w:r>
        <w:t>Run the server.</w:t>
      </w:r>
    </w:p>
    <w:p w14:paraId="76AF51EB" w14:textId="77777777" w:rsidR="004A47E0" w:rsidRPr="00E34090" w:rsidRDefault="004A47E0" w:rsidP="004A47E0">
      <w:r>
        <w:lastRenderedPageBreak/>
        <w:t xml:space="preserve">Create the subclass </w:t>
      </w:r>
      <w:r>
        <w:rPr>
          <w:b/>
          <w:bCs/>
        </w:rPr>
        <w:t>Display_</w:t>
      </w:r>
      <w:proofErr w:type="gramStart"/>
      <w:r>
        <w:rPr>
          <w:b/>
          <w:bCs/>
        </w:rPr>
        <w:t>Config(</w:t>
      </w:r>
      <w:proofErr w:type="gramEnd"/>
      <w:r>
        <w:rPr>
          <w:b/>
          <w:bCs/>
        </w:rPr>
        <w:t>)</w:t>
      </w:r>
      <w:r>
        <w:t xml:space="preserve">, which inherits the attributes and methods of the </w:t>
      </w:r>
      <w:r>
        <w:rPr>
          <w:b/>
          <w:bCs/>
        </w:rPr>
        <w:t>get_config_pb2_grpc</w:t>
      </w:r>
      <w:r>
        <w:t xml:space="preserve"> class.</w:t>
      </w:r>
    </w:p>
    <w:p w14:paraId="3EE6A805"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class Display_Config(get_config_pb2_grpc.get_configServicer):</w:t>
      </w:r>
    </w:p>
    <w:p w14:paraId="31C8A734" w14:textId="77777777" w:rsidR="004A47E0" w:rsidRPr="00E34090" w:rsidRDefault="004A47E0" w:rsidP="004A47E0">
      <w:r>
        <w:t xml:space="preserve">The </w:t>
      </w:r>
      <w:r>
        <w:rPr>
          <w:b/>
          <w:bCs/>
        </w:rPr>
        <w:t>Login_info</w:t>
      </w:r>
      <w:r>
        <w:t xml:space="preserve"> function defines the RPC request and reply.</w:t>
      </w:r>
    </w:p>
    <w:p w14:paraId="79C33221"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def</w:t>
      </w:r>
      <w:proofErr w:type="gramEnd"/>
      <w:r>
        <w:t xml:space="preserve"> Login_info(self, request, context):</w:t>
      </w:r>
    </w:p>
    <w:p w14:paraId="50671DB0" w14:textId="0BE9816E" w:rsidR="004A47E0" w:rsidRPr="00E34090" w:rsidRDefault="004A47E0" w:rsidP="004A47E0">
      <w:r>
        <w:t xml:space="preserve">The structure of RPC request has been defined in </w:t>
      </w:r>
      <w:r>
        <w:rPr>
          <w:b/>
          <w:bCs/>
        </w:rPr>
        <w:t>protocol buffers</w:t>
      </w:r>
      <w:r>
        <w:t xml:space="preserve">, and it has three attributes, that is, host, username, and password. In this case, the server receives parameters transferred from the client, invoke the </w:t>
      </w:r>
      <w:r>
        <w:rPr>
          <w:b/>
          <w:bCs/>
        </w:rPr>
        <w:t>paramiko</w:t>
      </w:r>
      <w:r>
        <w:t xml:space="preserve"> module, and execute the commands for logging in to the device through SSH and querying the current configurati</w:t>
      </w:r>
      <w:r w:rsidR="0038294B">
        <w:t>ons. Finally, data is returned.</w:t>
      </w:r>
    </w:p>
    <w:p w14:paraId="1EEAD2F7"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Invoke </w:t>
      </w:r>
      <w:r>
        <w:rPr>
          <w:b/>
          <w:bCs/>
        </w:rPr>
        <w:t>paramiko</w:t>
      </w:r>
      <w:r>
        <w:t xml:space="preserve"> to log in to the device and obtain the current configurations.</w:t>
      </w:r>
    </w:p>
    <w:p w14:paraId="31AC0208"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ssh</w:t>
      </w:r>
      <w:proofErr w:type="gramEnd"/>
      <w:r>
        <w:t xml:space="preserve"> = paramiko.client.SSHClient()</w:t>
      </w:r>
    </w:p>
    <w:p w14:paraId="2ED6BE81"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ssh.set_missing_host_key_</w:t>
      </w:r>
      <w:proofErr w:type="gramStart"/>
      <w:r>
        <w:t>policy(</w:t>
      </w:r>
      <w:proofErr w:type="gramEnd"/>
      <w:r>
        <w:t>paramiko.AutoAddPolicy())</w:t>
      </w:r>
    </w:p>
    <w:p w14:paraId="7F572D48"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ssh.connect(</w:t>
      </w:r>
      <w:proofErr w:type="gramEnd"/>
      <w:r>
        <w:t>hostname=request.host, port=22, username=request.username, password=request.password)</w:t>
      </w:r>
    </w:p>
    <w:p w14:paraId="4E711BD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cli</w:t>
      </w:r>
      <w:proofErr w:type="gramEnd"/>
      <w:r>
        <w:t xml:space="preserve"> = ssh.invoke_shell()</w:t>
      </w:r>
    </w:p>
    <w:p w14:paraId="6446DF1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cli.send('N\n')</w:t>
      </w:r>
    </w:p>
    <w:p w14:paraId="0DE9BEEA"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time.sleep(</w:t>
      </w:r>
      <w:proofErr w:type="gramEnd"/>
      <w:r>
        <w:t>0.5)</w:t>
      </w:r>
    </w:p>
    <w:p w14:paraId="5B4DE20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cli.send(</w:t>
      </w:r>
      <w:proofErr w:type="gramEnd"/>
      <w:r>
        <w:t>'screen-length 0 temporary\n')</w:t>
      </w:r>
    </w:p>
    <w:p w14:paraId="55E4601C"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time.sleep(</w:t>
      </w:r>
      <w:proofErr w:type="gramEnd"/>
      <w:r>
        <w:t>0.5)</w:t>
      </w:r>
    </w:p>
    <w:p w14:paraId="3547F5E7"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cli.send(</w:t>
      </w:r>
      <w:proofErr w:type="gramEnd"/>
      <w:r>
        <w:t>'display cu\n')</w:t>
      </w:r>
    </w:p>
    <w:p w14:paraId="24B16FB1"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time.sleep(</w:t>
      </w:r>
      <w:proofErr w:type="gramEnd"/>
      <w:r>
        <w:t>3)</w:t>
      </w:r>
    </w:p>
    <w:p w14:paraId="4616ABCC"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data</w:t>
      </w:r>
      <w:proofErr w:type="gramEnd"/>
      <w:r>
        <w:t xml:space="preserve"> = cli.recv(999999).decode()</w:t>
      </w:r>
    </w:p>
    <w:p w14:paraId="6EC98A6C"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ssh.close()</w:t>
      </w:r>
      <w:proofErr w:type="gramEnd"/>
    </w:p>
    <w:p w14:paraId="44D03EDB"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Return the configuration information in the command output.</w:t>
      </w:r>
    </w:p>
    <w:p w14:paraId="04082783"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return get_config_pb2.Reply(message=data)</w:t>
      </w:r>
    </w:p>
    <w:p w14:paraId="47E078CC" w14:textId="77777777" w:rsidR="004A47E0" w:rsidRPr="00E34090" w:rsidRDefault="004A47E0" w:rsidP="004A47E0">
      <w:r>
        <w:t xml:space="preserve">Create the </w:t>
      </w:r>
      <w:proofErr w:type="gramStart"/>
      <w:r>
        <w:rPr>
          <w:b/>
          <w:bCs/>
        </w:rPr>
        <w:t>serve(</w:t>
      </w:r>
      <w:proofErr w:type="gramEnd"/>
      <w:r>
        <w:rPr>
          <w:b/>
          <w:bCs/>
        </w:rPr>
        <w:t>)</w:t>
      </w:r>
      <w:r>
        <w:t xml:space="preserve"> function to instantiate the gRPC service, which is invoked and executed by the main function.</w:t>
      </w:r>
    </w:p>
    <w:p w14:paraId="09870A65" w14:textId="77777777" w:rsidR="004A47E0" w:rsidRPr="00E34090" w:rsidRDefault="004A47E0" w:rsidP="004A47E0">
      <w:r>
        <w:t>In this case, start port 8080 of the server and listen on this port for a whole day. Wait for the client to invoke the service.</w:t>
      </w:r>
    </w:p>
    <w:p w14:paraId="1CA687D4"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def</w:t>
      </w:r>
      <w:proofErr w:type="gramEnd"/>
      <w:r>
        <w:t xml:space="preserve"> serve():</w:t>
      </w:r>
    </w:p>
    <w:p w14:paraId="3BB5A044"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Create the gRPC service.</w:t>
      </w:r>
    </w:p>
    <w:p w14:paraId="41D218C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server</w:t>
      </w:r>
      <w:proofErr w:type="gramEnd"/>
      <w:r>
        <w:t xml:space="preserve"> = grpc.server(futures.ThreadPoolExecutor(max_workers=10))</w:t>
      </w:r>
    </w:p>
    <w:p w14:paraId="340DA6D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Deploy the gRPC server in the defined service.</w:t>
      </w:r>
    </w:p>
    <w:p w14:paraId="0AC58AE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get_config_pb2_grpc.add_get_configServicer_to_</w:t>
      </w:r>
      <w:proofErr w:type="gramStart"/>
      <w:r>
        <w:t>server(</w:t>
      </w:r>
      <w:proofErr w:type="gramEnd"/>
      <w:r>
        <w:t>Display_Config(),server)</w:t>
      </w:r>
    </w:p>
    <w:p w14:paraId="576F684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Start the server.</w:t>
      </w:r>
    </w:p>
    <w:p w14:paraId="67FF94B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server.add_insecure_port('localhost:8080')</w:t>
      </w:r>
    </w:p>
    <w:p w14:paraId="52F97ADC"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server.start()</w:t>
      </w:r>
      <w:proofErr w:type="gramEnd"/>
    </w:p>
    <w:p w14:paraId="47EB3B37"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_ONE_DAY_IN_SECONDS = 60 * 60 * 24</w:t>
      </w:r>
    </w:p>
    <w:p w14:paraId="264B790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try:</w:t>
      </w:r>
    </w:p>
    <w:p w14:paraId="386F0FC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while True:</w:t>
      </w:r>
    </w:p>
    <w:p w14:paraId="17BC55E1"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time.sleep(</w:t>
      </w:r>
      <w:proofErr w:type="gramEnd"/>
      <w:r>
        <w:t>_ONE_DAY_IN_SECONDS)</w:t>
      </w:r>
    </w:p>
    <w:p w14:paraId="2F374865"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except KeyboardInterrupt:</w:t>
      </w:r>
    </w:p>
    <w:p w14:paraId="76E1123F"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server.stop()</w:t>
      </w:r>
      <w:proofErr w:type="gramEnd"/>
    </w:p>
    <w:p w14:paraId="3385E6A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32EDB67C"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if __name__ == "__main__":</w:t>
      </w:r>
    </w:p>
    <w:p w14:paraId="647E8085"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serve()</w:t>
      </w:r>
      <w:proofErr w:type="gramEnd"/>
    </w:p>
    <w:p w14:paraId="64156779" w14:textId="77777777" w:rsidR="004A47E0" w:rsidRPr="00770D57" w:rsidRDefault="004A47E0" w:rsidP="004A47E0">
      <w:pPr>
        <w:pStyle w:val="3"/>
      </w:pPr>
      <w:bookmarkStart w:id="182" w:name="_Toc42705718"/>
      <w:bookmarkStart w:id="183" w:name="_Toc46142791"/>
      <w:bookmarkStart w:id="184" w:name="_Toc47365090"/>
      <w:r w:rsidRPr="00770D57">
        <w:lastRenderedPageBreak/>
        <w:t>Client Code</w:t>
      </w:r>
      <w:bookmarkEnd w:id="182"/>
      <w:bookmarkEnd w:id="183"/>
      <w:bookmarkEnd w:id="184"/>
    </w:p>
    <w:p w14:paraId="242F8226" w14:textId="77777777" w:rsidR="004A47E0" w:rsidRPr="00E34090" w:rsidRDefault="004A47E0" w:rsidP="004A47E0">
      <w:r>
        <w:t>To compile the gRPC client code, perform the following steps:</w:t>
      </w:r>
    </w:p>
    <w:p w14:paraId="4DA0A294" w14:textId="77777777" w:rsidR="004A47E0" w:rsidRPr="00E34090" w:rsidRDefault="004A47E0" w:rsidP="004A47E0">
      <w:pPr>
        <w:pStyle w:val="ItemStep"/>
        <w:outlineLvl w:val="9"/>
      </w:pPr>
      <w:r>
        <w:t xml:space="preserve">Create </w:t>
      </w:r>
      <w:r>
        <w:rPr>
          <w:b/>
          <w:bCs/>
        </w:rPr>
        <w:t>stub</w:t>
      </w:r>
      <w:r>
        <w:t xml:space="preserve"> to invoke services later.</w:t>
      </w:r>
    </w:p>
    <w:p w14:paraId="2689D924" w14:textId="77777777" w:rsidR="004A47E0" w:rsidRPr="00E34090" w:rsidRDefault="004A47E0" w:rsidP="004A47E0">
      <w:pPr>
        <w:pStyle w:val="ItemStep"/>
        <w:outlineLvl w:val="9"/>
      </w:pPr>
      <w:r>
        <w:t>Invoke service methods through</w:t>
      </w:r>
      <w:r>
        <w:rPr>
          <w:b/>
          <w:bCs/>
        </w:rPr>
        <w:t xml:space="preserve"> stub</w:t>
      </w:r>
      <w:r>
        <w:t>.</w:t>
      </w:r>
    </w:p>
    <w:p w14:paraId="115BF799" w14:textId="77777777" w:rsidR="004A47E0" w:rsidRPr="00E34090" w:rsidRDefault="004A47E0" w:rsidP="005B7616">
      <w:pPr>
        <w:pStyle w:val="ItemStep"/>
        <w:numPr>
          <w:ilvl w:val="0"/>
          <w:numId w:val="0"/>
        </w:numPr>
        <w:ind w:left="1701"/>
        <w:outlineLvl w:val="9"/>
      </w:pPr>
      <w:r>
        <w:t xml:space="preserve">Create </w:t>
      </w:r>
      <w:r>
        <w:rPr>
          <w:b/>
          <w:bCs/>
        </w:rPr>
        <w:t>stub</w:t>
      </w:r>
      <w:r>
        <w:t xml:space="preserve"> to connect to the server.</w:t>
      </w:r>
    </w:p>
    <w:p w14:paraId="103660EE"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def</w:t>
      </w:r>
      <w:proofErr w:type="gramEnd"/>
      <w:r>
        <w:t xml:space="preserve"> run():</w:t>
      </w:r>
    </w:p>
    <w:p w14:paraId="113154B8"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Instantiate</w:t>
      </w:r>
      <w:r>
        <w:rPr>
          <w:b/>
          <w:bCs/>
        </w:rPr>
        <w:t xml:space="preserve"> stub</w:t>
      </w:r>
      <w:r>
        <w:t xml:space="preserve"> on the client.</w:t>
      </w:r>
    </w:p>
    <w:p w14:paraId="2C8BCA8C"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connect</w:t>
      </w:r>
      <w:proofErr w:type="gramEnd"/>
      <w:r>
        <w:t xml:space="preserve"> = grpc.insecure_channel('localhost:8080')</w:t>
      </w:r>
    </w:p>
    <w:p w14:paraId="09E61D14"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stub = get_config_pb2_grpc.get_configStub(channel=connect)</w:t>
      </w:r>
    </w:p>
    <w:p w14:paraId="5BF62EED" w14:textId="77777777" w:rsidR="004A47E0" w:rsidRPr="00E34090" w:rsidRDefault="004A47E0" w:rsidP="004A47E0">
      <w:r>
        <w:t xml:space="preserve">Use </w:t>
      </w:r>
      <w:r>
        <w:rPr>
          <w:b/>
          <w:bCs/>
        </w:rPr>
        <w:t>stub</w:t>
      </w:r>
      <w:r>
        <w:t xml:space="preserve"> to invoke the</w:t>
      </w:r>
      <w:r>
        <w:rPr>
          <w:b/>
          <w:bCs/>
        </w:rPr>
        <w:t xml:space="preserve"> Login_info</w:t>
      </w:r>
      <w:r>
        <w:t xml:space="preserve"> method of the server.</w:t>
      </w:r>
    </w:p>
    <w:p w14:paraId="0E732FD0" w14:textId="77777777" w:rsidR="004A47E0" w:rsidRPr="00E34090" w:rsidRDefault="004A47E0" w:rsidP="004A47E0">
      <w:r>
        <w:t>In this example, enter the IP address, user name, and password of the device for query. Then, the current device configurations are returned.</w:t>
      </w:r>
    </w:p>
    <w:p w14:paraId="73FDFFBF"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response</w:t>
      </w:r>
      <w:proofErr w:type="gramEnd"/>
      <w:r>
        <w:t xml:space="preserve"> = stub.Login_info(get_config_pb2.Request(host='192.168.56.100',username='python',password='Huawei12#$'))</w:t>
      </w:r>
    </w:p>
    <w:p w14:paraId="724943A3"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print</w:t>
      </w:r>
      <w:proofErr w:type="gramEnd"/>
      <w:r>
        <w:t xml:space="preserve"> (response.message)</w:t>
      </w:r>
    </w:p>
    <w:p w14:paraId="7FB4AACA"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5108FAD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if __name__ == "__main__":</w:t>
      </w:r>
    </w:p>
    <w:p w14:paraId="608C2D3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run()</w:t>
      </w:r>
      <w:proofErr w:type="gramEnd"/>
    </w:p>
    <w:p w14:paraId="7CAFCE1A" w14:textId="77777777" w:rsidR="004A47E0" w:rsidRPr="00E34090" w:rsidRDefault="004A47E0" w:rsidP="004A47E0">
      <w:r>
        <w:t>In this experiment, the configuration query is executed on the server and the query result is returned to the client.</w:t>
      </w:r>
    </w:p>
    <w:p w14:paraId="7F82B8F2" w14:textId="77777777" w:rsidR="004A47E0" w:rsidRPr="00770D57" w:rsidRDefault="004A47E0" w:rsidP="004A47E0">
      <w:pPr>
        <w:pStyle w:val="2"/>
      </w:pPr>
      <w:bookmarkStart w:id="185" w:name="_Toc42705719"/>
      <w:bookmarkStart w:id="186" w:name="_Toc46142792"/>
      <w:bookmarkStart w:id="187" w:name="_Toc47365091"/>
      <w:r w:rsidRPr="00770D57">
        <w:t>Quiz</w:t>
      </w:r>
      <w:bookmarkEnd w:id="185"/>
      <w:bookmarkEnd w:id="186"/>
      <w:bookmarkEnd w:id="187"/>
    </w:p>
    <w:p w14:paraId="34F96C18" w14:textId="18170360" w:rsidR="004A47E0" w:rsidRDefault="004A47E0" w:rsidP="004A47E0">
      <w:r>
        <w:t>What are the benefits of gRPC? Are there any other applications of gRPC in your mind?</w:t>
      </w:r>
    </w:p>
    <w:p w14:paraId="5FB4984D" w14:textId="77777777" w:rsidR="004A47E0" w:rsidRDefault="004A47E0" w:rsidP="004A47E0">
      <w:pPr>
        <w:sectPr w:rsidR="004A47E0" w:rsidSect="00462D04">
          <w:pgSz w:w="11907" w:h="16840" w:code="9"/>
          <w:pgMar w:top="1701" w:right="1134" w:bottom="1701" w:left="1134" w:header="567" w:footer="567" w:gutter="0"/>
          <w:cols w:space="425"/>
          <w:docGrid w:linePitch="312"/>
        </w:sectPr>
      </w:pPr>
    </w:p>
    <w:p w14:paraId="2E43BC08" w14:textId="307E27EC" w:rsidR="004A47E0" w:rsidRPr="00770D57" w:rsidRDefault="004A47E0" w:rsidP="004A47E0">
      <w:pPr>
        <w:pStyle w:val="1"/>
      </w:pPr>
      <w:bookmarkStart w:id="188" w:name="_Toc42705720"/>
      <w:bookmarkStart w:id="189" w:name="_Toc46142793"/>
      <w:bookmarkStart w:id="190" w:name="_Toc47365092"/>
      <w:r w:rsidRPr="00770D57">
        <w:lastRenderedPageBreak/>
        <w:t>Telemetry Experiment</w:t>
      </w:r>
      <w:bookmarkEnd w:id="188"/>
      <w:bookmarkEnd w:id="189"/>
      <w:bookmarkEnd w:id="190"/>
    </w:p>
    <w:p w14:paraId="7791549F" w14:textId="77777777" w:rsidR="004A47E0" w:rsidRPr="00770D57" w:rsidRDefault="004A47E0" w:rsidP="004A47E0">
      <w:pPr>
        <w:pStyle w:val="2"/>
      </w:pPr>
      <w:bookmarkStart w:id="191" w:name="_Toc42705721"/>
      <w:bookmarkStart w:id="192" w:name="_Toc46142794"/>
      <w:bookmarkStart w:id="193" w:name="_Toc47365093"/>
      <w:r w:rsidRPr="00770D57">
        <w:t>Background</w:t>
      </w:r>
      <w:bookmarkEnd w:id="191"/>
      <w:bookmarkEnd w:id="192"/>
      <w:bookmarkEnd w:id="193"/>
    </w:p>
    <w:p w14:paraId="1D68502D" w14:textId="77777777" w:rsidR="004A47E0" w:rsidRPr="00E34090" w:rsidRDefault="004A47E0" w:rsidP="004A47E0">
      <w:r>
        <w:t>A company deploys a CE12800 switch whose management IP address is 192.168.56.100. To better collect device performance data, it is required that the device push CPU information to the server in Telemetry static subscription mode.</w:t>
      </w:r>
    </w:p>
    <w:p w14:paraId="45D87DED" w14:textId="77777777" w:rsidR="004A47E0" w:rsidRPr="00770D57" w:rsidRDefault="004A47E0" w:rsidP="004A47E0">
      <w:pPr>
        <w:pStyle w:val="3"/>
      </w:pPr>
      <w:bookmarkStart w:id="194" w:name="_Toc42705722"/>
      <w:bookmarkStart w:id="195" w:name="_Toc46142795"/>
      <w:bookmarkStart w:id="196" w:name="_Toc47365094"/>
      <w:r w:rsidRPr="00770D57">
        <w:t>Objectives</w:t>
      </w:r>
      <w:bookmarkEnd w:id="194"/>
      <w:bookmarkEnd w:id="195"/>
      <w:bookmarkEnd w:id="196"/>
    </w:p>
    <w:p w14:paraId="1D63D40D" w14:textId="77777777" w:rsidR="004A47E0" w:rsidRPr="00E34090" w:rsidRDefault="004A47E0" w:rsidP="004A47E0">
      <w:pPr>
        <w:pStyle w:val="ItemList"/>
      </w:pPr>
      <w:r>
        <w:t>Master server code compilation for static collection by Huawei Telemetry.</w:t>
      </w:r>
    </w:p>
    <w:p w14:paraId="19CAC03B" w14:textId="77777777" w:rsidR="004A47E0" w:rsidRPr="00E34090" w:rsidRDefault="004A47E0" w:rsidP="004A47E0">
      <w:pPr>
        <w:pStyle w:val="ItemList"/>
      </w:pPr>
      <w:r>
        <w:t xml:space="preserve">Master the common methods defined in a Huawei </w:t>
      </w:r>
      <w:r>
        <w:rPr>
          <w:b/>
          <w:bCs/>
        </w:rPr>
        <w:t>.proto</w:t>
      </w:r>
      <w:r>
        <w:t xml:space="preserve"> file.</w:t>
      </w:r>
    </w:p>
    <w:p w14:paraId="123D522E" w14:textId="77777777" w:rsidR="004A47E0" w:rsidRPr="00770D57" w:rsidRDefault="004A47E0" w:rsidP="004A47E0">
      <w:pPr>
        <w:pStyle w:val="3"/>
      </w:pPr>
      <w:bookmarkStart w:id="197" w:name="_Toc42705723"/>
      <w:bookmarkStart w:id="198" w:name="_Toc46142796"/>
      <w:bookmarkStart w:id="199" w:name="_Toc47365095"/>
      <w:r w:rsidRPr="00770D57">
        <w:t>Environment Preparations</w:t>
      </w:r>
      <w:bookmarkEnd w:id="197"/>
      <w:bookmarkEnd w:id="198"/>
      <w:bookmarkEnd w:id="199"/>
    </w:p>
    <w:p w14:paraId="558671C5" w14:textId="1CA358DA" w:rsidR="004A47E0" w:rsidRPr="00E34090" w:rsidRDefault="004A47E0" w:rsidP="004A47E0">
      <w:r>
        <w:t xml:space="preserve">Prepare a simulated environment using a simulator or prepare a </w:t>
      </w:r>
      <w:r w:rsidR="0093315B">
        <w:rPr>
          <w:rFonts w:hint="eastAsia"/>
        </w:rPr>
        <w:t>physical</w:t>
      </w:r>
      <w:r w:rsidR="0093315B">
        <w:t xml:space="preserve"> </w:t>
      </w:r>
      <w:r>
        <w:t>environment. Run the Python script on the local PC as the server (in this example, the IP address as 192.168.56.1). The switch pushes data to the server (in this example, the IP address of CE1 as 192.168.56.100).</w:t>
      </w:r>
    </w:p>
    <w:p w14:paraId="21C78236" w14:textId="7D39AA68" w:rsidR="004A47E0" w:rsidRDefault="00CE1366" w:rsidP="004A47E0">
      <w:pPr>
        <w:pStyle w:val="Figure"/>
      </w:pPr>
      <w:r>
        <w:rPr>
          <w:noProof/>
        </w:rPr>
        <w:drawing>
          <wp:inline distT="0" distB="0" distL="0" distR="0" wp14:anchorId="284B46AD" wp14:editId="6AE32E17">
            <wp:extent cx="4317558" cy="1288297"/>
            <wp:effectExtent l="0" t="0" r="6985" b="7620"/>
            <wp:docPr id="36" name="图片 36" descr="C:\Users\z00275369\AppData\Roaming\eSpace_Desktop\UserData\z00275369\imagefiles\1726BB5D-5BDA-4DBD-8D94-7FDD9A40320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26BB5D-5BDA-4DBD-8D94-7FDD9A40320B" descr="C:\Users\z00275369\AppData\Roaming\eSpace_Desktop\UserData\z00275369\imagefiles\1726BB5D-5BDA-4DBD-8D94-7FDD9A40320B.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416017" cy="1317676"/>
                    </a:xfrm>
                    <a:prstGeom prst="rect">
                      <a:avLst/>
                    </a:prstGeom>
                    <a:noFill/>
                    <a:ln>
                      <a:noFill/>
                    </a:ln>
                  </pic:spPr>
                </pic:pic>
              </a:graphicData>
            </a:graphic>
          </wp:inline>
        </w:drawing>
      </w:r>
    </w:p>
    <w:p w14:paraId="7DDB1DD1" w14:textId="77777777" w:rsidR="004A47E0" w:rsidRPr="0083408F" w:rsidRDefault="004A47E0" w:rsidP="004A47E0"/>
    <w:p w14:paraId="5A13D0B6" w14:textId="77777777" w:rsidR="004A47E0" w:rsidRPr="00E34090" w:rsidRDefault="004A47E0" w:rsidP="004A47E0">
      <w:pPr>
        <w:pStyle w:val="ItemStep"/>
        <w:outlineLvl w:val="9"/>
      </w:pPr>
      <w:r>
        <w:t>Configure the CE12800 switch.</w:t>
      </w:r>
    </w:p>
    <w:p w14:paraId="453AC4A3" w14:textId="77777777" w:rsidR="004A47E0" w:rsidRPr="00E34090" w:rsidRDefault="004A47E0" w:rsidP="004A47E0">
      <w:pPr>
        <w:pStyle w:val="ItemlistTextTD"/>
      </w:pPr>
      <w:r>
        <w:t xml:space="preserve">&lt;HUAWEI&gt;system-view immediately </w:t>
      </w:r>
    </w:p>
    <w:p w14:paraId="7A9677FB" w14:textId="77777777" w:rsidR="004A47E0" w:rsidRPr="00E34090" w:rsidRDefault="004A47E0" w:rsidP="004A47E0">
      <w:pPr>
        <w:pStyle w:val="ItemlistTextTD"/>
      </w:pPr>
      <w:r>
        <w:t>Enter system view, return user view with return command.</w:t>
      </w:r>
    </w:p>
    <w:p w14:paraId="7985BF0F" w14:textId="77777777" w:rsidR="004A47E0" w:rsidRPr="00E34090" w:rsidRDefault="004A47E0" w:rsidP="004A47E0">
      <w:pPr>
        <w:pStyle w:val="ItemlistTextTD"/>
      </w:pPr>
      <w:r>
        <w:t>[HUAWEI]sysname CE1</w:t>
      </w:r>
    </w:p>
    <w:p w14:paraId="1AFF8B6D" w14:textId="77777777" w:rsidR="004A47E0" w:rsidRPr="00E34090" w:rsidRDefault="004A47E0" w:rsidP="004A47E0">
      <w:pPr>
        <w:pStyle w:val="ItemlistTextTD"/>
      </w:pPr>
      <w:r>
        <w:t>[CE1</w:t>
      </w:r>
      <w:proofErr w:type="gramStart"/>
      <w:r>
        <w:t>]interface</w:t>
      </w:r>
      <w:proofErr w:type="gramEnd"/>
      <w:r>
        <w:t xml:space="preserve"> Vlanif 1</w:t>
      </w:r>
    </w:p>
    <w:p w14:paraId="58949A81" w14:textId="77777777" w:rsidR="004A47E0" w:rsidRPr="00E34090" w:rsidRDefault="004A47E0" w:rsidP="004A47E0">
      <w:pPr>
        <w:pStyle w:val="ItemlistTextTD"/>
      </w:pPr>
      <w:r>
        <w:t>[CE1-Vlanif1</w:t>
      </w:r>
      <w:proofErr w:type="gramStart"/>
      <w:r>
        <w:t>]ip</w:t>
      </w:r>
      <w:proofErr w:type="gramEnd"/>
      <w:r>
        <w:t xml:space="preserve"> add 192.168.56.100 24</w:t>
      </w:r>
    </w:p>
    <w:p w14:paraId="57F832C2" w14:textId="77777777" w:rsidR="004A47E0" w:rsidRPr="00E34090" w:rsidRDefault="004A47E0" w:rsidP="004A47E0">
      <w:pPr>
        <w:pStyle w:val="ItemlistTextTD"/>
      </w:pPr>
      <w:r>
        <w:t>[CE1-Vlanif1</w:t>
      </w:r>
      <w:proofErr w:type="gramStart"/>
      <w:r>
        <w:t>]quit</w:t>
      </w:r>
      <w:proofErr w:type="gramEnd"/>
    </w:p>
    <w:p w14:paraId="67C02BE5" w14:textId="77777777" w:rsidR="004A47E0" w:rsidRDefault="004A47E0" w:rsidP="004A47E0">
      <w:pPr>
        <w:pStyle w:val="ItemStep"/>
        <w:outlineLvl w:val="9"/>
      </w:pPr>
      <w:r>
        <w:lastRenderedPageBreak/>
        <w:t>Verify connectivity between the switch and local PC.</w:t>
      </w:r>
    </w:p>
    <w:p w14:paraId="5260CDDA" w14:textId="77777777" w:rsidR="004A47E0" w:rsidRPr="00E34090" w:rsidRDefault="004A47E0" w:rsidP="004A47E0">
      <w:pPr>
        <w:pStyle w:val="ItemListText"/>
      </w:pPr>
      <w:r>
        <w:t xml:space="preserve">Open the </w:t>
      </w:r>
      <w:r>
        <w:rPr>
          <w:b/>
          <w:bCs/>
        </w:rPr>
        <w:t>CMD</w:t>
      </w:r>
      <w:r>
        <w:t xml:space="preserve"> window on the local PC and test connectivity between the local PC and CE1.</w:t>
      </w:r>
    </w:p>
    <w:p w14:paraId="66C5FFFB" w14:textId="77777777" w:rsidR="004A47E0" w:rsidRPr="008F56FF" w:rsidRDefault="004A47E0" w:rsidP="004A47E0">
      <w:pPr>
        <w:pStyle w:val="ItemlistTextTD"/>
      </w:pPr>
      <w:r>
        <w:t>C:\Users\XXX&gt;ping 192.168.56.100</w:t>
      </w:r>
    </w:p>
    <w:p w14:paraId="54FA2D94" w14:textId="77777777" w:rsidR="004A47E0" w:rsidRPr="008F56FF" w:rsidRDefault="004A47E0" w:rsidP="004A47E0">
      <w:pPr>
        <w:pStyle w:val="ItemlistTextTD"/>
      </w:pPr>
      <w:r>
        <w:t>Pinging 192.168.56.100 with 32 bytes of data:</w:t>
      </w:r>
    </w:p>
    <w:p w14:paraId="1CB3681A" w14:textId="77777777" w:rsidR="004A47E0" w:rsidRPr="008F56FF" w:rsidRDefault="004A47E0" w:rsidP="004A47E0">
      <w:pPr>
        <w:pStyle w:val="ItemlistTextTD"/>
      </w:pPr>
      <w:r>
        <w:t>Reply from 192.168.56.100: Bytes = 32, time = 3 ms, TTL = 255</w:t>
      </w:r>
    </w:p>
    <w:p w14:paraId="29AD5F0D" w14:textId="77777777" w:rsidR="004A47E0" w:rsidRPr="008F56FF" w:rsidRDefault="004A47E0" w:rsidP="004A47E0">
      <w:pPr>
        <w:pStyle w:val="ItemlistTextTD"/>
      </w:pPr>
      <w:r>
        <w:t>Reply from 192.168.56.100: Bytes = 32, time = 3 ms, TTL = 255</w:t>
      </w:r>
    </w:p>
    <w:p w14:paraId="7B2432A3" w14:textId="77777777" w:rsidR="004A47E0" w:rsidRPr="008F56FF" w:rsidRDefault="004A47E0" w:rsidP="004A47E0">
      <w:pPr>
        <w:pStyle w:val="ItemlistTextTD"/>
      </w:pPr>
      <w:r>
        <w:t>Reply from 192.168.56.100: Bytes = 32, time = 2 ms, TTL= 255</w:t>
      </w:r>
    </w:p>
    <w:p w14:paraId="36B78AE8" w14:textId="77777777" w:rsidR="004A47E0" w:rsidRPr="008F56FF" w:rsidRDefault="004A47E0" w:rsidP="004A47E0">
      <w:pPr>
        <w:pStyle w:val="ItemlistTextTD"/>
      </w:pPr>
      <w:r>
        <w:t>Reply from 192.168.56.100: Bytes = 32, time = 4 ms, TTL = 255</w:t>
      </w:r>
    </w:p>
    <w:p w14:paraId="3A58AB24" w14:textId="77777777" w:rsidR="004A47E0" w:rsidRPr="008F56FF" w:rsidRDefault="004A47E0" w:rsidP="004A47E0">
      <w:pPr>
        <w:pStyle w:val="ItemlistTextTD"/>
      </w:pPr>
      <w:r>
        <w:t>Ping statistics for 192.168.56.100:</w:t>
      </w:r>
    </w:p>
    <w:p w14:paraId="76AA5B24" w14:textId="77777777" w:rsidR="004A47E0" w:rsidRPr="008F56FF" w:rsidRDefault="004A47E0" w:rsidP="004A47E0">
      <w:pPr>
        <w:pStyle w:val="ItemlistTextTD"/>
      </w:pPr>
      <w:r>
        <w:t xml:space="preserve">    Packets: 4 packets transmitted, 4 packets received, 0 packet loss (0.0%)</w:t>
      </w:r>
    </w:p>
    <w:p w14:paraId="007776D5" w14:textId="77777777" w:rsidR="004A47E0" w:rsidRPr="008F56FF" w:rsidRDefault="004A47E0" w:rsidP="004A47E0">
      <w:pPr>
        <w:pStyle w:val="ItemlistTextTD"/>
      </w:pPr>
      <w:r>
        <w:t>Estimated RTT (ms):</w:t>
      </w:r>
    </w:p>
    <w:p w14:paraId="02167B83" w14:textId="77777777" w:rsidR="004A47E0" w:rsidRPr="008F56FF" w:rsidRDefault="004A47E0" w:rsidP="004A47E0">
      <w:pPr>
        <w:pStyle w:val="ItemlistTextTD"/>
      </w:pPr>
      <w:r>
        <w:t xml:space="preserve">    Minimum = 2 ms, maximum = 4 ms, average = 3 ms</w:t>
      </w:r>
    </w:p>
    <w:p w14:paraId="338CF190" w14:textId="77777777" w:rsidR="004A47E0" w:rsidRPr="00E34090" w:rsidRDefault="004A47E0" w:rsidP="004A47E0">
      <w:pPr>
        <w:pStyle w:val="ItemListText"/>
      </w:pPr>
      <w:r>
        <w:t>The connection is successful.</w:t>
      </w:r>
    </w:p>
    <w:p w14:paraId="411BDD4A" w14:textId="498F6C7E" w:rsidR="004A47E0" w:rsidRPr="00E34090" w:rsidRDefault="004A47E0" w:rsidP="004A47E0">
      <w:pPr>
        <w:pStyle w:val="ItemStep"/>
        <w:outlineLvl w:val="9"/>
      </w:pPr>
      <w:r>
        <w:t xml:space="preserve">SSH has been configured on CE1. The user name is </w:t>
      </w:r>
      <w:r>
        <w:rPr>
          <w:b/>
          <w:bCs/>
        </w:rPr>
        <w:t>python</w:t>
      </w:r>
      <w:r>
        <w:t xml:space="preserve"> and the password is </w:t>
      </w:r>
      <w:r>
        <w:rPr>
          <w:b/>
          <w:bCs/>
        </w:rPr>
        <w:t>Huawei12#$</w:t>
      </w:r>
      <w:r>
        <w:t xml:space="preserve">. (For details, see section </w:t>
      </w:r>
      <w:r w:rsidR="0038294B">
        <w:fldChar w:fldCharType="begin"/>
      </w:r>
      <w:r w:rsidR="0038294B">
        <w:instrText xml:space="preserve"> REF _Ref46168882 \r \h </w:instrText>
      </w:r>
      <w:r w:rsidR="0038294B">
        <w:fldChar w:fldCharType="separate"/>
      </w:r>
      <w:r w:rsidR="0095250F">
        <w:rPr>
          <w:rFonts w:hint="cs"/>
          <w:cs/>
        </w:rPr>
        <w:t>‎</w:t>
      </w:r>
      <w:proofErr w:type="gramStart"/>
      <w:r w:rsidR="0095250F">
        <w:t xml:space="preserve">1.2.2 </w:t>
      </w:r>
      <w:proofErr w:type="gramEnd"/>
      <w:r w:rsidR="0038294B">
        <w:fldChar w:fldCharType="end"/>
      </w:r>
      <w:r>
        <w:t>.)</w:t>
      </w:r>
    </w:p>
    <w:p w14:paraId="6505455F" w14:textId="77777777" w:rsidR="004A47E0" w:rsidRPr="00770D57" w:rsidRDefault="004A47E0" w:rsidP="004A47E0">
      <w:pPr>
        <w:pStyle w:val="2"/>
      </w:pPr>
      <w:bookmarkStart w:id="200" w:name="_Toc42705724"/>
      <w:bookmarkStart w:id="201" w:name="_Toc46142797"/>
      <w:bookmarkStart w:id="202" w:name="_Toc47365096"/>
      <w:r w:rsidRPr="00770D57">
        <w:t>Configuration Roadmap</w:t>
      </w:r>
      <w:bookmarkEnd w:id="200"/>
      <w:bookmarkEnd w:id="201"/>
      <w:bookmarkEnd w:id="202"/>
    </w:p>
    <w:p w14:paraId="16433BCF" w14:textId="77777777" w:rsidR="004A47E0" w:rsidRPr="00E34090" w:rsidRDefault="004A47E0" w:rsidP="004A47E0">
      <w:pPr>
        <w:pStyle w:val="ItemStep"/>
        <w:outlineLvl w:val="9"/>
      </w:pPr>
      <w:r>
        <w:t>Set up an environment.</w:t>
      </w:r>
    </w:p>
    <w:p w14:paraId="2C5A3610" w14:textId="77777777" w:rsidR="004A47E0" w:rsidRPr="00E34090" w:rsidRDefault="004A47E0" w:rsidP="004A47E0">
      <w:pPr>
        <w:pStyle w:val="ItemStep"/>
        <w:outlineLvl w:val="9"/>
      </w:pPr>
      <w:r>
        <w:t>Configure Telemetry static subscription on the device, including content to be collected, push object, and push interval.</w:t>
      </w:r>
    </w:p>
    <w:p w14:paraId="1BD8D0B1" w14:textId="68790B30" w:rsidR="004A47E0" w:rsidRPr="00770D57" w:rsidRDefault="004A47E0" w:rsidP="004A47E0">
      <w:pPr>
        <w:pStyle w:val="ItemStep"/>
        <w:outlineLvl w:val="9"/>
      </w:pPr>
      <w:r>
        <w:t xml:space="preserve">Download the </w:t>
      </w:r>
      <w:r w:rsidRPr="0083408F">
        <w:rPr>
          <w:b/>
          <w:bCs/>
        </w:rPr>
        <w:t>.proto</w:t>
      </w:r>
      <w:r>
        <w:t xml:space="preserve"> file of Huawei device from Huawei official website. (Download the </w:t>
      </w:r>
      <w:r w:rsidRPr="0083408F">
        <w:rPr>
          <w:b/>
          <w:bCs/>
        </w:rPr>
        <w:t>.proto</w:t>
      </w:r>
      <w:r>
        <w:t xml:space="preserve"> file in the same way as you download the system software.) Visit Huawei enterprise technical support website (</w:t>
      </w:r>
      <w:hyperlink r:id="rId45" w:history="1">
        <w:r w:rsidR="0038294B" w:rsidRPr="00AB2AC2">
          <w:rPr>
            <w:rStyle w:val="ad"/>
          </w:rPr>
          <w:t>http://support.huawei.com/enterprise</w:t>
        </w:r>
      </w:hyperlink>
      <w:r w:rsidR="0038294B">
        <w:t>) o</w:t>
      </w:r>
      <w:r>
        <w:t>r Huawei carrier technical support website (</w:t>
      </w:r>
      <w:hyperlink r:id="rId46" w:history="1">
        <w:r w:rsidR="005621DE" w:rsidRPr="00AB2AC2">
          <w:rPr>
            <w:rStyle w:val="ad"/>
          </w:rPr>
          <w:t>http://support.huawei.com/carrier</w:t>
        </w:r>
      </w:hyperlink>
      <w:r w:rsidR="005621DE">
        <w:t xml:space="preserve">) </w:t>
      </w:r>
      <w:r>
        <w:t xml:space="preserve">and search for the device model and version. Go to the software download page and obtain the </w:t>
      </w:r>
      <w:r w:rsidRPr="0083408F">
        <w:rPr>
          <w:b/>
          <w:bCs/>
        </w:rPr>
        <w:t>.proto</w:t>
      </w:r>
      <w:r>
        <w:t xml:space="preserve"> file of the required version. Compile the</w:t>
      </w:r>
      <w:r w:rsidRPr="0083408F">
        <w:rPr>
          <w:b/>
          <w:bCs/>
        </w:rPr>
        <w:t xml:space="preserve"> .proto</w:t>
      </w:r>
      <w:r>
        <w:t xml:space="preserve"> file to obtain the method invoked by the server.</w:t>
      </w:r>
    </w:p>
    <w:p w14:paraId="67CAD7B6" w14:textId="77777777" w:rsidR="004A47E0" w:rsidRPr="00E34090" w:rsidRDefault="004A47E0" w:rsidP="004A47E0">
      <w:pPr>
        <w:pStyle w:val="ItemStep"/>
        <w:outlineLvl w:val="9"/>
      </w:pPr>
      <w:r>
        <w:t>Compile the server code to listen on the specified port to obtain data.</w:t>
      </w:r>
    </w:p>
    <w:p w14:paraId="6BC250E8" w14:textId="77777777" w:rsidR="004A47E0" w:rsidRPr="00E34090" w:rsidRDefault="004A47E0" w:rsidP="004A47E0">
      <w:pPr>
        <w:pStyle w:val="ItemStep"/>
        <w:outlineLvl w:val="9"/>
      </w:pPr>
      <w:r>
        <w:t>Based on the data to be sent, select an appropriate method to decode the data.</w:t>
      </w:r>
    </w:p>
    <w:p w14:paraId="18A6D4C9" w14:textId="77777777" w:rsidR="004A47E0" w:rsidRPr="00770D57" w:rsidRDefault="004A47E0" w:rsidP="004A47E0">
      <w:pPr>
        <w:pStyle w:val="2"/>
      </w:pPr>
      <w:bookmarkStart w:id="203" w:name="_Toc42705725"/>
      <w:bookmarkStart w:id="204" w:name="_Toc46142798"/>
      <w:bookmarkStart w:id="205" w:name="_Toc47365097"/>
      <w:r w:rsidRPr="00770D57">
        <w:t>Configuration Procedure and Complete Code</w:t>
      </w:r>
      <w:bookmarkEnd w:id="203"/>
      <w:bookmarkEnd w:id="204"/>
      <w:bookmarkEnd w:id="205"/>
    </w:p>
    <w:p w14:paraId="533DEA47" w14:textId="77777777" w:rsidR="004A47E0" w:rsidRPr="00770D57" w:rsidRDefault="004A47E0" w:rsidP="004A47E0">
      <w:pPr>
        <w:pStyle w:val="3"/>
      </w:pPr>
      <w:bookmarkStart w:id="206" w:name="_Toc42705726"/>
      <w:bookmarkStart w:id="207" w:name="_Toc46142799"/>
      <w:bookmarkStart w:id="208" w:name="_Toc47365098"/>
      <w:r w:rsidRPr="00770D57">
        <w:t>Configuring the Switch</w:t>
      </w:r>
      <w:bookmarkEnd w:id="206"/>
      <w:bookmarkEnd w:id="207"/>
      <w:bookmarkEnd w:id="208"/>
    </w:p>
    <w:p w14:paraId="095175AC" w14:textId="77777777" w:rsidR="004A47E0" w:rsidRPr="00E34090" w:rsidRDefault="004A47E0" w:rsidP="004A47E0">
      <w:r>
        <w:t>Ensure that the switch and server are reachable at Layer 3, and configure Telemetry static subscription on the switch.</w:t>
      </w:r>
    </w:p>
    <w:p w14:paraId="151BECBA" w14:textId="77777777" w:rsidR="004A47E0" w:rsidRPr="00E34090" w:rsidRDefault="004A47E0" w:rsidP="004A47E0">
      <w:pPr>
        <w:pStyle w:val="Step"/>
        <w:outlineLvl w:val="9"/>
      </w:pPr>
      <w:r>
        <w:t>Go to the Telemetry view.</w:t>
      </w:r>
    </w:p>
    <w:p w14:paraId="6B55599C" w14:textId="77777777" w:rsidR="004A47E0" w:rsidRPr="00E34090" w:rsidRDefault="004A47E0" w:rsidP="004A47E0">
      <w:pPr>
        <w:pStyle w:val="TerminalDisplay"/>
      </w:pPr>
      <w:r>
        <w:t xml:space="preserve">&lt;CE1&gt; system-view immediately </w:t>
      </w:r>
    </w:p>
    <w:p w14:paraId="445B9ECC" w14:textId="77777777" w:rsidR="004A47E0" w:rsidRPr="00E34090" w:rsidRDefault="004A47E0" w:rsidP="004A47E0">
      <w:pPr>
        <w:pStyle w:val="TerminalDisplay"/>
      </w:pPr>
      <w:r>
        <w:t>Enter system view, return user view with return command.</w:t>
      </w:r>
    </w:p>
    <w:p w14:paraId="09E7CBF5" w14:textId="77777777" w:rsidR="004A47E0" w:rsidRPr="00E34090" w:rsidRDefault="004A47E0" w:rsidP="004A47E0">
      <w:pPr>
        <w:pStyle w:val="TerminalDisplay"/>
      </w:pPr>
      <w:r>
        <w:lastRenderedPageBreak/>
        <w:t>[CE1] telemetry</w:t>
      </w:r>
    </w:p>
    <w:p w14:paraId="1C88334C" w14:textId="77777777" w:rsidR="004A47E0" w:rsidRPr="00E34090" w:rsidRDefault="004A47E0" w:rsidP="004A47E0">
      <w:pPr>
        <w:pStyle w:val="TerminalDisplay"/>
      </w:pPr>
      <w:r>
        <w:t>[CE1-telemetry]</w:t>
      </w:r>
    </w:p>
    <w:p w14:paraId="3024B46A" w14:textId="77777777" w:rsidR="004A47E0" w:rsidRPr="00E34090" w:rsidRDefault="004A47E0" w:rsidP="004A47E0">
      <w:pPr>
        <w:pStyle w:val="Step"/>
        <w:outlineLvl w:val="9"/>
      </w:pPr>
      <w:r>
        <w:t>Configure the push object on the device.</w:t>
      </w:r>
    </w:p>
    <w:p w14:paraId="0B2A1D21" w14:textId="2BE79BA8" w:rsidR="004A47E0" w:rsidRPr="00E34090" w:rsidRDefault="004A47E0" w:rsidP="004A47E0">
      <w:r>
        <w:t>In this example, create a destination group, Dest1. The target IP address is 192.168.56.</w:t>
      </w:r>
      <w:r w:rsidR="007363FF">
        <w:t>1 and the port number is 20000.</w:t>
      </w:r>
    </w:p>
    <w:p w14:paraId="69AC2D90" w14:textId="77777777" w:rsidR="004A47E0" w:rsidRPr="00E34090" w:rsidRDefault="004A47E0" w:rsidP="004A47E0">
      <w:pPr>
        <w:pStyle w:val="TerminalDisplay"/>
      </w:pPr>
      <w:r>
        <w:t>[CE1-telemetry] destination-group Dest1</w:t>
      </w:r>
    </w:p>
    <w:p w14:paraId="0D5CDE75" w14:textId="77777777" w:rsidR="004A47E0" w:rsidRPr="00E34090" w:rsidRDefault="004A47E0" w:rsidP="004A47E0">
      <w:pPr>
        <w:pStyle w:val="TerminalDisplay"/>
      </w:pPr>
      <w:r>
        <w:t>[CE1-telemetry-destination-group-Dest1] ipv4-address 192.168.56.1 port 20000 protocol grpc no-tls</w:t>
      </w:r>
    </w:p>
    <w:p w14:paraId="3ECEEC9F" w14:textId="77777777" w:rsidR="004A47E0" w:rsidRPr="00E34090" w:rsidRDefault="004A47E0" w:rsidP="004A47E0">
      <w:pPr>
        <w:pStyle w:val="Step"/>
        <w:outlineLvl w:val="9"/>
      </w:pPr>
      <w:r>
        <w:t>Configure sampling data on the device.</w:t>
      </w:r>
    </w:p>
    <w:p w14:paraId="2358597E" w14:textId="77777777" w:rsidR="004A47E0" w:rsidRPr="00E34090" w:rsidRDefault="004A47E0" w:rsidP="004A47E0">
      <w:r>
        <w:t>When you configure static telemetry subscription to the data sampled, you need to create a sampling sensor group and specify a sampling path.</w:t>
      </w:r>
    </w:p>
    <w:p w14:paraId="0F6E066D" w14:textId="6F4B4E13" w:rsidR="004A47E0" w:rsidRPr="00E34090" w:rsidRDefault="004A47E0" w:rsidP="004A47E0">
      <w:r>
        <w:t>In this example, the sampling group Sensor1 is created. The sampling path is CPU information.</w:t>
      </w:r>
    </w:p>
    <w:p w14:paraId="0AF93A4D" w14:textId="77777777" w:rsidR="004A47E0" w:rsidRPr="00E34090" w:rsidRDefault="004A47E0" w:rsidP="004A47E0">
      <w:pPr>
        <w:pStyle w:val="TerminalDisplay"/>
      </w:pPr>
      <w:r>
        <w:t>[CE1-telemetry] sensor-group Sensor1</w:t>
      </w:r>
    </w:p>
    <w:p w14:paraId="163E4004" w14:textId="77777777" w:rsidR="004A47E0" w:rsidRPr="00E34090" w:rsidRDefault="004A47E0" w:rsidP="004A47E0">
      <w:pPr>
        <w:pStyle w:val="TerminalDisplay"/>
      </w:pPr>
      <w:r>
        <w:t>[CE1-telemetry-sensor-group-Sensor1] sensor-path huawei-devm</w:t>
      </w:r>
      <w:proofErr w:type="gramStart"/>
      <w:r>
        <w:t>:devm</w:t>
      </w:r>
      <w:proofErr w:type="gramEnd"/>
      <w:r>
        <w:t>/cpuInfos/cpuInfo</w:t>
      </w:r>
    </w:p>
    <w:p w14:paraId="6D2A9B16" w14:textId="77777777" w:rsidR="004A47E0" w:rsidRPr="00E34090" w:rsidRDefault="004A47E0" w:rsidP="004A47E0">
      <w:pPr>
        <w:pStyle w:val="Step"/>
        <w:outlineLvl w:val="9"/>
      </w:pPr>
      <w:r>
        <w:t>Create a static subscription.</w:t>
      </w:r>
    </w:p>
    <w:p w14:paraId="168C9FB1" w14:textId="77777777" w:rsidR="004A47E0" w:rsidRPr="00E34090" w:rsidRDefault="004A47E0" w:rsidP="004A47E0">
      <w:r>
        <w:t>Create a subscription and associate the configured destination group with the sampling sensor group to send data. In this example, associate the destination group Dest1 with the sensor group Sensor1, and set the sampling interval to 1,000 ms.</w:t>
      </w:r>
    </w:p>
    <w:p w14:paraId="2BD71727" w14:textId="77777777" w:rsidR="004A47E0" w:rsidRPr="00E34090" w:rsidRDefault="004A47E0" w:rsidP="004A47E0">
      <w:pPr>
        <w:pStyle w:val="TerminalDisplay"/>
      </w:pPr>
      <w:r>
        <w:t>[CE1-telemetry</w:t>
      </w:r>
      <w:proofErr w:type="gramStart"/>
      <w:r>
        <w:t>]subscription</w:t>
      </w:r>
      <w:proofErr w:type="gramEnd"/>
      <w:r>
        <w:t xml:space="preserve"> Sub1</w:t>
      </w:r>
    </w:p>
    <w:p w14:paraId="75A00270" w14:textId="77777777" w:rsidR="004A47E0" w:rsidRPr="00E34090" w:rsidRDefault="004A47E0" w:rsidP="004A47E0">
      <w:pPr>
        <w:pStyle w:val="TerminalDisplay"/>
      </w:pPr>
      <w:r>
        <w:t>[CE1-telemetry-subscription-Sub1</w:t>
      </w:r>
      <w:proofErr w:type="gramStart"/>
      <w:r>
        <w:t>]destination</w:t>
      </w:r>
      <w:proofErr w:type="gramEnd"/>
      <w:r>
        <w:t xml:space="preserve">-group Dest1 </w:t>
      </w:r>
    </w:p>
    <w:p w14:paraId="168A89A3" w14:textId="77777777" w:rsidR="004A47E0" w:rsidRPr="00E34090" w:rsidRDefault="004A47E0" w:rsidP="004A47E0">
      <w:pPr>
        <w:pStyle w:val="TerminalDisplay"/>
      </w:pPr>
      <w:r>
        <w:t>[CE1-telemetry-subscription-Sub1</w:t>
      </w:r>
      <w:proofErr w:type="gramStart"/>
      <w:r>
        <w:t>]sensor</w:t>
      </w:r>
      <w:proofErr w:type="gramEnd"/>
      <w:r>
        <w:t>-group Sensor1 sample-interval 1000</w:t>
      </w:r>
    </w:p>
    <w:p w14:paraId="5BCEEAEF" w14:textId="77777777" w:rsidR="004A47E0" w:rsidRDefault="004A47E0" w:rsidP="004A47E0">
      <w:r>
        <w:t>In this way, the device continuously pushes data to the target.</w:t>
      </w:r>
    </w:p>
    <w:p w14:paraId="2C17BFEC" w14:textId="77777777" w:rsidR="004A47E0" w:rsidRPr="00E34090" w:rsidRDefault="004A47E0" w:rsidP="004A47E0">
      <w:pPr>
        <w:pStyle w:val="End"/>
      </w:pPr>
      <w:r>
        <w:t>----End</w:t>
      </w:r>
    </w:p>
    <w:p w14:paraId="262A8632" w14:textId="77777777" w:rsidR="004A47E0" w:rsidRPr="00770D57" w:rsidRDefault="004A47E0" w:rsidP="004A47E0">
      <w:pPr>
        <w:pStyle w:val="3"/>
      </w:pPr>
      <w:bookmarkStart w:id="209" w:name="_Toc42705727"/>
      <w:bookmarkStart w:id="210" w:name="_Toc46142800"/>
      <w:bookmarkStart w:id="211" w:name="_Toc47365099"/>
      <w:r w:rsidRPr="00770D57">
        <w:t>Compiling the .proto File</w:t>
      </w:r>
      <w:bookmarkEnd w:id="209"/>
      <w:bookmarkEnd w:id="210"/>
      <w:bookmarkEnd w:id="211"/>
    </w:p>
    <w:p w14:paraId="486AEE40" w14:textId="497DC4B3" w:rsidR="004A47E0" w:rsidRPr="00E34090" w:rsidRDefault="004A47E0" w:rsidP="004A47E0">
      <w:r>
        <w:t xml:space="preserve">You need to generate the gRPC client and server interfaces from the </w:t>
      </w:r>
      <w:r>
        <w:rPr>
          <w:b/>
          <w:bCs/>
        </w:rPr>
        <w:t>.proto</w:t>
      </w:r>
      <w:r>
        <w:t xml:space="preserve"> service definition. To do this, you can us</w:t>
      </w:r>
      <w:r w:rsidR="00A70BDE">
        <w:t>e the protocol buffer compiler(</w:t>
      </w:r>
      <w:r>
        <w:t>protoc</w:t>
      </w:r>
      <w:r w:rsidR="00A70BDE">
        <w:t>)</w:t>
      </w:r>
      <w:r>
        <w:t xml:space="preserve">, and a special gRPC Python plug-in. Ensure that you have installed Protoc and the gRPC Python plug-in. For more information, see </w:t>
      </w:r>
      <w:hyperlink r:id="rId47" w:history="1">
        <w:r w:rsidR="007363FF" w:rsidRPr="00AB2AC2">
          <w:rPr>
            <w:rStyle w:val="ad"/>
          </w:rPr>
          <w:t>https://grpc.io/docs/tutorials/basic/python/</w:t>
        </w:r>
      </w:hyperlink>
      <w:r w:rsidR="007363FF">
        <w:t xml:space="preserve">. </w:t>
      </w:r>
    </w:p>
    <w:p w14:paraId="4942EF08" w14:textId="77777777" w:rsidR="004A47E0" w:rsidRPr="00E34090" w:rsidRDefault="004A47E0" w:rsidP="004A47E0">
      <w:r>
        <w:t xml:space="preserve">In this example, compile the </w:t>
      </w:r>
      <w:r>
        <w:rPr>
          <w:b/>
          <w:bCs/>
        </w:rPr>
        <w:t>.proto</w:t>
      </w:r>
      <w:r>
        <w:t xml:space="preserve"> file using the</w:t>
      </w:r>
      <w:r>
        <w:rPr>
          <w:b/>
          <w:bCs/>
        </w:rPr>
        <w:t xml:space="preserve"> run_codegen.py</w:t>
      </w:r>
      <w:r>
        <w:t xml:space="preserve"> script. Place all </w:t>
      </w:r>
      <w:r>
        <w:rPr>
          <w:b/>
          <w:bCs/>
        </w:rPr>
        <w:t>.proto</w:t>
      </w:r>
      <w:r>
        <w:t xml:space="preserve"> files in the </w:t>
      </w:r>
      <w:r>
        <w:rPr>
          <w:b/>
          <w:bCs/>
        </w:rPr>
        <w:t>/protos</w:t>
      </w:r>
      <w:r>
        <w:t xml:space="preserve"> directory. This script compiles </w:t>
      </w:r>
      <w:r>
        <w:rPr>
          <w:b/>
          <w:bCs/>
        </w:rPr>
        <w:t>huawei-grpc-dialout.proto</w:t>
      </w:r>
      <w:r>
        <w:t xml:space="preserve">, </w:t>
      </w:r>
      <w:r>
        <w:rPr>
          <w:b/>
          <w:bCs/>
        </w:rPr>
        <w:t>huawei-telemetry.proto</w:t>
      </w:r>
      <w:r>
        <w:t xml:space="preserve">, and </w:t>
      </w:r>
      <w:r>
        <w:rPr>
          <w:b/>
          <w:bCs/>
        </w:rPr>
        <w:t>huawei-devm.proto</w:t>
      </w:r>
      <w:r>
        <w:t xml:space="preserve"> at a time. If you want to compile more files, you can add them in the same format.</w:t>
      </w:r>
    </w:p>
    <w:p w14:paraId="27D8E15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"""Generates protocol messages and gRPC stubs."""</w:t>
      </w:r>
    </w:p>
    <w:p w14:paraId="4648D158"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7293EC8A"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from grpc_tools import protoc</w:t>
      </w:r>
    </w:p>
    <w:p w14:paraId="2FE66697"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34FA7D75"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protoc.main(</w:t>
      </w:r>
      <w:proofErr w:type="gramEnd"/>
    </w:p>
    <w:p w14:paraId="08ABB9B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lastRenderedPageBreak/>
        <w:t xml:space="preserve">    (</w:t>
      </w:r>
    </w:p>
    <w:p w14:paraId="3F013F08"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
    <w:p w14:paraId="2DDBF8AA"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'-I./protos',</w:t>
      </w:r>
    </w:p>
    <w:p w14:paraId="6ADF54AB"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'--python_out=.',</w:t>
      </w:r>
    </w:p>
    <w:p w14:paraId="14C005D5"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'--grpc_python_out=.',</w:t>
      </w:r>
    </w:p>
    <w:p w14:paraId="25AC6A76"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'./protos/huawei-grpc-dialout.proto', # Specify the file path.</w:t>
      </w:r>
    </w:p>
    <w:p w14:paraId="627CFF8A" w14:textId="77777777" w:rsidR="004A47E0" w:rsidRPr="00B92F57" w:rsidRDefault="004A47E0" w:rsidP="004A47E0">
      <w:pPr>
        <w:pStyle w:val="TerminalDisplay"/>
        <w:pBdr>
          <w:top w:val="dashed" w:sz="4" w:space="1" w:color="auto"/>
          <w:left w:val="dashed" w:sz="4" w:space="4" w:color="auto"/>
          <w:bottom w:val="dashed" w:sz="4" w:space="1" w:color="auto"/>
          <w:right w:val="dashed" w:sz="4" w:space="4" w:color="auto"/>
        </w:pBdr>
        <w:rPr>
          <w:lang w:val="it-IT"/>
        </w:rPr>
      </w:pPr>
      <w:r>
        <w:t xml:space="preserve">    </w:t>
      </w:r>
      <w:r w:rsidRPr="00B92F57">
        <w:rPr>
          <w:lang w:val="it-IT"/>
        </w:rPr>
        <w:t>)</w:t>
      </w:r>
    </w:p>
    <w:p w14:paraId="706446B1" w14:textId="77777777" w:rsidR="004A47E0" w:rsidRPr="00B92F57" w:rsidRDefault="004A47E0" w:rsidP="004A47E0">
      <w:pPr>
        <w:pStyle w:val="TerminalDisplay"/>
        <w:pBdr>
          <w:top w:val="dashed" w:sz="4" w:space="1" w:color="auto"/>
          <w:left w:val="dashed" w:sz="4" w:space="4" w:color="auto"/>
          <w:bottom w:val="dashed" w:sz="4" w:space="1" w:color="auto"/>
          <w:right w:val="dashed" w:sz="4" w:space="4" w:color="auto"/>
        </w:pBdr>
        <w:rPr>
          <w:lang w:val="it-IT"/>
        </w:rPr>
      </w:pPr>
      <w:r w:rsidRPr="00B92F57">
        <w:rPr>
          <w:lang w:val="it-IT"/>
        </w:rPr>
        <w:t>)</w:t>
      </w:r>
    </w:p>
    <w:p w14:paraId="51F8F447" w14:textId="77777777" w:rsidR="004A47E0" w:rsidRPr="00B92F57" w:rsidRDefault="004A47E0" w:rsidP="004A47E0">
      <w:pPr>
        <w:pStyle w:val="TerminalDisplay"/>
        <w:pBdr>
          <w:top w:val="dashed" w:sz="4" w:space="1" w:color="auto"/>
          <w:left w:val="dashed" w:sz="4" w:space="4" w:color="auto"/>
          <w:bottom w:val="dashed" w:sz="4" w:space="1" w:color="auto"/>
          <w:right w:val="dashed" w:sz="4" w:space="4" w:color="auto"/>
        </w:pBdr>
        <w:rPr>
          <w:lang w:val="it-IT"/>
        </w:rPr>
      </w:pPr>
      <w:r w:rsidRPr="00B92F57">
        <w:rPr>
          <w:lang w:val="it-IT"/>
        </w:rPr>
        <w:t>protoc.main(</w:t>
      </w:r>
    </w:p>
    <w:p w14:paraId="56C02AEC" w14:textId="77777777" w:rsidR="004A47E0" w:rsidRPr="00B92F57" w:rsidRDefault="004A47E0" w:rsidP="004A47E0">
      <w:pPr>
        <w:pStyle w:val="TerminalDisplay"/>
        <w:pBdr>
          <w:top w:val="dashed" w:sz="4" w:space="1" w:color="auto"/>
          <w:left w:val="dashed" w:sz="4" w:space="4" w:color="auto"/>
          <w:bottom w:val="dashed" w:sz="4" w:space="1" w:color="auto"/>
          <w:right w:val="dashed" w:sz="4" w:space="4" w:color="auto"/>
        </w:pBdr>
        <w:rPr>
          <w:lang w:val="it-IT"/>
        </w:rPr>
      </w:pPr>
      <w:r w:rsidRPr="00B92F57">
        <w:rPr>
          <w:lang w:val="it-IT"/>
        </w:rPr>
        <w:t xml:space="preserve">    (</w:t>
      </w:r>
    </w:p>
    <w:p w14:paraId="253B857D" w14:textId="77777777" w:rsidR="004A47E0" w:rsidRPr="00B92F57" w:rsidRDefault="004A47E0" w:rsidP="004A47E0">
      <w:pPr>
        <w:pStyle w:val="TerminalDisplay"/>
        <w:pBdr>
          <w:top w:val="dashed" w:sz="4" w:space="1" w:color="auto"/>
          <w:left w:val="dashed" w:sz="4" w:space="4" w:color="auto"/>
          <w:bottom w:val="dashed" w:sz="4" w:space="1" w:color="auto"/>
          <w:right w:val="dashed" w:sz="4" w:space="4" w:color="auto"/>
        </w:pBdr>
        <w:rPr>
          <w:lang w:val="it-IT"/>
        </w:rPr>
      </w:pPr>
      <w:r w:rsidRPr="00B92F57">
        <w:rPr>
          <w:lang w:val="it-IT"/>
        </w:rPr>
        <w:t xml:space="preserve">        '',</w:t>
      </w:r>
    </w:p>
    <w:p w14:paraId="777CD982" w14:textId="77777777" w:rsidR="004A47E0" w:rsidRPr="00B92F57" w:rsidRDefault="004A47E0" w:rsidP="004A47E0">
      <w:pPr>
        <w:pStyle w:val="TerminalDisplay"/>
        <w:pBdr>
          <w:top w:val="dashed" w:sz="4" w:space="1" w:color="auto"/>
          <w:left w:val="dashed" w:sz="4" w:space="4" w:color="auto"/>
          <w:bottom w:val="dashed" w:sz="4" w:space="1" w:color="auto"/>
          <w:right w:val="dashed" w:sz="4" w:space="4" w:color="auto"/>
        </w:pBdr>
        <w:rPr>
          <w:lang w:val="it-IT"/>
        </w:rPr>
      </w:pPr>
      <w:r w:rsidRPr="00B92F57">
        <w:rPr>
          <w:lang w:val="it-IT"/>
        </w:rPr>
        <w:t xml:space="preserve">        '-I./protos',</w:t>
      </w:r>
    </w:p>
    <w:p w14:paraId="0BB14CE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rsidRPr="00B92F57">
        <w:rPr>
          <w:lang w:val="it-IT"/>
        </w:rPr>
        <w:t xml:space="preserve">        </w:t>
      </w:r>
      <w:r>
        <w:t>'--python_out=.',</w:t>
      </w:r>
    </w:p>
    <w:p w14:paraId="2BE043B6"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'--grpc_python_out=.',</w:t>
      </w:r>
    </w:p>
    <w:p w14:paraId="55927861" w14:textId="77777777" w:rsidR="004A47E0" w:rsidRPr="00B92F57" w:rsidRDefault="004A47E0" w:rsidP="004A47E0">
      <w:pPr>
        <w:pStyle w:val="TerminalDisplay"/>
        <w:pBdr>
          <w:top w:val="dashed" w:sz="4" w:space="1" w:color="auto"/>
          <w:left w:val="dashed" w:sz="4" w:space="4" w:color="auto"/>
          <w:bottom w:val="dashed" w:sz="4" w:space="1" w:color="auto"/>
          <w:right w:val="dashed" w:sz="4" w:space="4" w:color="auto"/>
        </w:pBdr>
        <w:rPr>
          <w:lang w:val="it-IT"/>
        </w:rPr>
      </w:pPr>
      <w:r>
        <w:t xml:space="preserve">        </w:t>
      </w:r>
      <w:r w:rsidRPr="00B92F57">
        <w:rPr>
          <w:lang w:val="it-IT"/>
        </w:rPr>
        <w:t>'./protos/</w:t>
      </w:r>
      <w:bookmarkStart w:id="212" w:name="_Hlk31211889"/>
      <w:r w:rsidRPr="00B92F57">
        <w:rPr>
          <w:lang w:val="it-IT"/>
        </w:rPr>
        <w:t>huawei-telemetry.proto</w:t>
      </w:r>
      <w:bookmarkEnd w:id="212"/>
      <w:r w:rsidRPr="00B92F57">
        <w:rPr>
          <w:lang w:val="it-IT"/>
        </w:rPr>
        <w:t>',</w:t>
      </w:r>
    </w:p>
    <w:p w14:paraId="6F210437" w14:textId="77777777" w:rsidR="004A47E0" w:rsidRPr="00B92F57" w:rsidRDefault="004A47E0" w:rsidP="004A47E0">
      <w:pPr>
        <w:pStyle w:val="TerminalDisplay"/>
        <w:pBdr>
          <w:top w:val="dashed" w:sz="4" w:space="1" w:color="auto"/>
          <w:left w:val="dashed" w:sz="4" w:space="4" w:color="auto"/>
          <w:bottom w:val="dashed" w:sz="4" w:space="1" w:color="auto"/>
          <w:right w:val="dashed" w:sz="4" w:space="4" w:color="auto"/>
        </w:pBdr>
        <w:rPr>
          <w:lang w:val="it-IT"/>
        </w:rPr>
      </w:pPr>
      <w:r w:rsidRPr="00B92F57">
        <w:rPr>
          <w:lang w:val="it-IT"/>
        </w:rPr>
        <w:t xml:space="preserve">    )</w:t>
      </w:r>
    </w:p>
    <w:p w14:paraId="60ABB028" w14:textId="77777777" w:rsidR="004A47E0" w:rsidRPr="00B92F57" w:rsidRDefault="004A47E0" w:rsidP="004A47E0">
      <w:pPr>
        <w:pStyle w:val="TerminalDisplay"/>
        <w:pBdr>
          <w:top w:val="dashed" w:sz="4" w:space="1" w:color="auto"/>
          <w:left w:val="dashed" w:sz="4" w:space="4" w:color="auto"/>
          <w:bottom w:val="dashed" w:sz="4" w:space="1" w:color="auto"/>
          <w:right w:val="dashed" w:sz="4" w:space="4" w:color="auto"/>
        </w:pBdr>
        <w:rPr>
          <w:lang w:val="it-IT"/>
        </w:rPr>
      </w:pPr>
      <w:r w:rsidRPr="00B92F57">
        <w:rPr>
          <w:lang w:val="it-IT"/>
        </w:rPr>
        <w:t>)</w:t>
      </w:r>
    </w:p>
    <w:p w14:paraId="3591EA3D" w14:textId="77777777" w:rsidR="004A47E0" w:rsidRPr="00B92F57" w:rsidRDefault="004A47E0" w:rsidP="004A47E0">
      <w:pPr>
        <w:pStyle w:val="TerminalDisplay"/>
        <w:pBdr>
          <w:top w:val="dashed" w:sz="4" w:space="1" w:color="auto"/>
          <w:left w:val="dashed" w:sz="4" w:space="4" w:color="auto"/>
          <w:bottom w:val="dashed" w:sz="4" w:space="1" w:color="auto"/>
          <w:right w:val="dashed" w:sz="4" w:space="4" w:color="auto"/>
        </w:pBdr>
        <w:rPr>
          <w:lang w:val="it-IT"/>
        </w:rPr>
      </w:pPr>
      <w:r w:rsidRPr="00B92F57">
        <w:rPr>
          <w:lang w:val="it-IT"/>
        </w:rPr>
        <w:t>protoc.main(</w:t>
      </w:r>
    </w:p>
    <w:p w14:paraId="39D3FBBB" w14:textId="77777777" w:rsidR="004A47E0" w:rsidRPr="00B92F57" w:rsidRDefault="004A47E0" w:rsidP="004A47E0">
      <w:pPr>
        <w:pStyle w:val="TerminalDisplay"/>
        <w:pBdr>
          <w:top w:val="dashed" w:sz="4" w:space="1" w:color="auto"/>
          <w:left w:val="dashed" w:sz="4" w:space="4" w:color="auto"/>
          <w:bottom w:val="dashed" w:sz="4" w:space="1" w:color="auto"/>
          <w:right w:val="dashed" w:sz="4" w:space="4" w:color="auto"/>
        </w:pBdr>
        <w:rPr>
          <w:lang w:val="it-IT"/>
        </w:rPr>
      </w:pPr>
      <w:r w:rsidRPr="00B92F57">
        <w:rPr>
          <w:lang w:val="it-IT"/>
        </w:rPr>
        <w:t xml:space="preserve">    (</w:t>
      </w:r>
    </w:p>
    <w:p w14:paraId="146CF90C" w14:textId="77777777" w:rsidR="004A47E0" w:rsidRPr="00B92F57" w:rsidRDefault="004A47E0" w:rsidP="004A47E0">
      <w:pPr>
        <w:pStyle w:val="TerminalDisplay"/>
        <w:pBdr>
          <w:top w:val="dashed" w:sz="4" w:space="1" w:color="auto"/>
          <w:left w:val="dashed" w:sz="4" w:space="4" w:color="auto"/>
          <w:bottom w:val="dashed" w:sz="4" w:space="1" w:color="auto"/>
          <w:right w:val="dashed" w:sz="4" w:space="4" w:color="auto"/>
        </w:pBdr>
        <w:rPr>
          <w:lang w:val="it-IT"/>
        </w:rPr>
      </w:pPr>
      <w:r w:rsidRPr="00B92F57">
        <w:rPr>
          <w:lang w:val="it-IT"/>
        </w:rPr>
        <w:t xml:space="preserve">        '',</w:t>
      </w:r>
    </w:p>
    <w:p w14:paraId="339AF91B" w14:textId="77777777" w:rsidR="004A47E0" w:rsidRPr="00B92F57" w:rsidRDefault="004A47E0" w:rsidP="004A47E0">
      <w:pPr>
        <w:pStyle w:val="TerminalDisplay"/>
        <w:pBdr>
          <w:top w:val="dashed" w:sz="4" w:space="1" w:color="auto"/>
          <w:left w:val="dashed" w:sz="4" w:space="4" w:color="auto"/>
          <w:bottom w:val="dashed" w:sz="4" w:space="1" w:color="auto"/>
          <w:right w:val="dashed" w:sz="4" w:space="4" w:color="auto"/>
        </w:pBdr>
        <w:rPr>
          <w:lang w:val="it-IT"/>
        </w:rPr>
      </w:pPr>
      <w:r w:rsidRPr="00B92F57">
        <w:rPr>
          <w:lang w:val="it-IT"/>
        </w:rPr>
        <w:t xml:space="preserve">        '-I./protos',</w:t>
      </w:r>
    </w:p>
    <w:p w14:paraId="5B53600B"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rsidRPr="00B92F57">
        <w:rPr>
          <w:lang w:val="it-IT"/>
        </w:rPr>
        <w:t xml:space="preserve">        </w:t>
      </w:r>
      <w:r>
        <w:t>'--python_out=.',</w:t>
      </w:r>
    </w:p>
    <w:p w14:paraId="28985AAB"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'--grpc_python_out=.',</w:t>
      </w:r>
    </w:p>
    <w:p w14:paraId="77DB0F56" w14:textId="77777777" w:rsidR="004A47E0" w:rsidRPr="00B92F57" w:rsidRDefault="004A47E0" w:rsidP="004A47E0">
      <w:pPr>
        <w:pStyle w:val="TerminalDisplay"/>
        <w:pBdr>
          <w:top w:val="dashed" w:sz="4" w:space="1" w:color="auto"/>
          <w:left w:val="dashed" w:sz="4" w:space="4" w:color="auto"/>
          <w:bottom w:val="dashed" w:sz="4" w:space="1" w:color="auto"/>
          <w:right w:val="dashed" w:sz="4" w:space="4" w:color="auto"/>
        </w:pBdr>
        <w:rPr>
          <w:lang w:val="it-IT"/>
        </w:rPr>
      </w:pPr>
      <w:r>
        <w:t xml:space="preserve">        </w:t>
      </w:r>
      <w:r w:rsidRPr="00B92F57">
        <w:rPr>
          <w:lang w:val="it-IT"/>
        </w:rPr>
        <w:t>'./protos/huawei-devm.proto',</w:t>
      </w:r>
    </w:p>
    <w:p w14:paraId="29E83F71"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rsidRPr="00B92F57">
        <w:rPr>
          <w:lang w:val="it-IT"/>
        </w:rPr>
        <w:t xml:space="preserve">    </w:t>
      </w:r>
      <w:r>
        <w:t>)</w:t>
      </w:r>
    </w:p>
    <w:p w14:paraId="4DD6ACCA"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w:t>
      </w:r>
    </w:p>
    <w:p w14:paraId="3FAF99F3" w14:textId="77777777" w:rsidR="004A47E0" w:rsidRPr="00E34090" w:rsidRDefault="004A47E0" w:rsidP="004A47E0">
      <w:r>
        <w:t xml:space="preserve">After the compilation is complete, the following Python file is generated in the </w:t>
      </w:r>
      <w:r>
        <w:rPr>
          <w:b/>
          <w:bCs/>
        </w:rPr>
        <w:t>run_codegen.py</w:t>
      </w:r>
      <w:r>
        <w:t xml:space="preserve"> directory:</w:t>
      </w:r>
    </w:p>
    <w:p w14:paraId="4EB1CD94" w14:textId="6C878F92" w:rsidR="004A47E0" w:rsidRDefault="00855E61" w:rsidP="004A47E0">
      <w:pPr>
        <w:pStyle w:val="Figure"/>
      </w:pPr>
      <w:r w:rsidRPr="00CB3C70">
        <w:rPr>
          <w:noProof/>
        </w:rPr>
        <w:drawing>
          <wp:inline distT="0" distB="0" distL="0" distR="0" wp14:anchorId="044FD3D6" wp14:editId="4901FE5A">
            <wp:extent cx="2476500" cy="1466850"/>
            <wp:effectExtent l="19050" t="19050" r="19050" b="19050"/>
            <wp:docPr id="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476500" cy="1466850"/>
                    </a:xfrm>
                    <a:prstGeom prst="rect">
                      <a:avLst/>
                    </a:prstGeom>
                    <a:noFill/>
                    <a:ln w="9525" cmpd="sng">
                      <a:solidFill>
                        <a:srgbClr val="D9D9D9"/>
                      </a:solidFill>
                      <a:miter lim="800000"/>
                      <a:headEnd/>
                      <a:tailEnd/>
                    </a:ln>
                    <a:effectLst/>
                  </pic:spPr>
                </pic:pic>
              </a:graphicData>
            </a:graphic>
          </wp:inline>
        </w:drawing>
      </w:r>
    </w:p>
    <w:p w14:paraId="1628797D" w14:textId="77777777" w:rsidR="004A47E0" w:rsidRPr="0083408F" w:rsidRDefault="004A47E0" w:rsidP="004A47E0"/>
    <w:p w14:paraId="29C97845" w14:textId="77777777" w:rsidR="004A47E0" w:rsidRPr="00770D57" w:rsidRDefault="004A47E0" w:rsidP="004A47E0">
      <w:pPr>
        <w:pStyle w:val="3"/>
      </w:pPr>
      <w:bookmarkStart w:id="213" w:name="_Toc42705728"/>
      <w:bookmarkStart w:id="214" w:name="_Toc46142801"/>
      <w:bookmarkStart w:id="215" w:name="_Toc47365100"/>
      <w:r w:rsidRPr="00770D57">
        <w:t>Complete Code of Python Server</w:t>
      </w:r>
      <w:bookmarkEnd w:id="213"/>
      <w:bookmarkEnd w:id="214"/>
      <w:bookmarkEnd w:id="215"/>
    </w:p>
    <w:p w14:paraId="3117A9F6" w14:textId="77777777" w:rsidR="004A47E0" w:rsidRPr="00E34090" w:rsidRDefault="004A47E0" w:rsidP="004A47E0">
      <w:pPr>
        <w:pStyle w:val="Step"/>
        <w:outlineLvl w:val="9"/>
      </w:pPr>
      <w:r>
        <w:t>Complete code:</w:t>
      </w:r>
    </w:p>
    <w:p w14:paraId="73E0135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from concurrent import futures</w:t>
      </w:r>
    </w:p>
    <w:p w14:paraId="7653BE2F"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import time</w:t>
      </w:r>
    </w:p>
    <w:p w14:paraId="05B40465"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import importlib</w:t>
      </w:r>
    </w:p>
    <w:p w14:paraId="661938C8" w14:textId="4EB21D5D" w:rsidR="004A47E0" w:rsidRPr="00E34090" w:rsidRDefault="00A70BDE" w:rsidP="004A47E0">
      <w:pPr>
        <w:pStyle w:val="TerminalDisplay"/>
        <w:pBdr>
          <w:top w:val="dashed" w:sz="4" w:space="1" w:color="auto"/>
          <w:left w:val="dashed" w:sz="4" w:space="4" w:color="auto"/>
          <w:bottom w:val="dashed" w:sz="4" w:space="1" w:color="auto"/>
          <w:right w:val="dashed" w:sz="4" w:space="4" w:color="auto"/>
        </w:pBdr>
      </w:pPr>
      <w:r>
        <w:t xml:space="preserve">import grpc #installed by </w:t>
      </w:r>
      <w:r w:rsidR="004A47E0">
        <w:t>pip.</w:t>
      </w:r>
    </w:p>
    <w:p w14:paraId="70A4434B" w14:textId="278DCDAF"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import huawei_g</w:t>
      </w:r>
      <w:r w:rsidR="00113481">
        <w:t xml:space="preserve">rpc_dialout_pb2_grpc # Generated by </w:t>
      </w:r>
      <w:r>
        <w:rPr>
          <w:b/>
          <w:bCs/>
        </w:rPr>
        <w:t>run_codegen.py</w:t>
      </w:r>
      <w:r>
        <w:t>.</w:t>
      </w:r>
    </w:p>
    <w:p w14:paraId="68B69100" w14:textId="6ED14081"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import huawei_telemetry_pb2 # Generate</w:t>
      </w:r>
      <w:r w:rsidR="00113481">
        <w:t>d by</w:t>
      </w:r>
      <w:r>
        <w:t xml:space="preserve"> </w:t>
      </w:r>
      <w:r>
        <w:rPr>
          <w:b/>
          <w:bCs/>
        </w:rPr>
        <w:t>run_codegen.py generation.</w:t>
      </w:r>
    </w:p>
    <w:p w14:paraId="3EE5977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08F0DB1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1B10FA6A"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lastRenderedPageBreak/>
        <w:t>_ONE_DAY_IN_SECONDS = 60 * 60 * 24</w:t>
      </w:r>
    </w:p>
    <w:p w14:paraId="756362D0"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00D2A925"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def</w:t>
      </w:r>
      <w:proofErr w:type="gramEnd"/>
      <w:r>
        <w:t xml:space="preserve"> serve():</w:t>
      </w:r>
    </w:p>
    <w:p w14:paraId="2CAFB35B"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Create a grpc server object.</w:t>
      </w:r>
    </w:p>
    <w:p w14:paraId="6B806567"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server</w:t>
      </w:r>
      <w:proofErr w:type="gramEnd"/>
      <w:r>
        <w:t xml:space="preserve"> = grpc.server(futures.ThreadPoolExecutor(max_workers=10))    </w:t>
      </w:r>
    </w:p>
    <w:p w14:paraId="37BF005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Register the telemetry data listening service of Huawei.</w:t>
      </w:r>
    </w:p>
    <w:p w14:paraId="357DCD3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huawei_grpc_dialout_pb2_grpc.add_gRPCDataserviceServicer_to_</w:t>
      </w:r>
      <w:proofErr w:type="gramStart"/>
      <w:r>
        <w:t>server(</w:t>
      </w:r>
      <w:proofErr w:type="gramEnd"/>
    </w:p>
    <w:p w14:paraId="3636CA97"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Telemetry_CPU_</w:t>
      </w:r>
      <w:proofErr w:type="gramStart"/>
      <w:r>
        <w:t>Info(</w:t>
      </w:r>
      <w:proofErr w:type="gramEnd"/>
      <w:r>
        <w:t xml:space="preserve">), server)     </w:t>
      </w:r>
    </w:p>
    <w:p w14:paraId="6F06D640"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Set the socket listening port.</w:t>
      </w:r>
    </w:p>
    <w:p w14:paraId="74563574"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server.add_insecure_</w:t>
      </w:r>
      <w:proofErr w:type="gramStart"/>
      <w:r>
        <w:t>port(</w:t>
      </w:r>
      <w:proofErr w:type="gramEnd"/>
      <w:r>
        <w:t xml:space="preserve">'192.168.56.1:20000')     </w:t>
      </w:r>
    </w:p>
    <w:p w14:paraId="2A4DAC0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Start the grpc server.</w:t>
      </w:r>
    </w:p>
    <w:p w14:paraId="00CDA9B8"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server.start()</w:t>
      </w:r>
      <w:proofErr w:type="gramEnd"/>
    </w:p>
    <w:p w14:paraId="6CF4A027"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Listen in a dead loop.</w:t>
      </w:r>
    </w:p>
    <w:p w14:paraId="7FB0EDBA" w14:textId="77777777" w:rsidR="004A47E0" w:rsidRPr="009C2542" w:rsidRDefault="004A47E0" w:rsidP="004A47E0">
      <w:pPr>
        <w:pStyle w:val="TerminalDisplay"/>
        <w:pBdr>
          <w:top w:val="dashed" w:sz="4" w:space="1" w:color="auto"/>
          <w:left w:val="dashed" w:sz="4" w:space="4" w:color="auto"/>
          <w:bottom w:val="dashed" w:sz="4" w:space="1" w:color="auto"/>
          <w:right w:val="dashed" w:sz="4" w:space="4" w:color="auto"/>
        </w:pBdr>
      </w:pPr>
      <w:r>
        <w:t xml:space="preserve">  try:</w:t>
      </w:r>
    </w:p>
    <w:p w14:paraId="419D0429" w14:textId="77777777" w:rsidR="004A47E0" w:rsidRPr="009C2542" w:rsidRDefault="004A47E0" w:rsidP="004A47E0">
      <w:pPr>
        <w:pStyle w:val="TerminalDisplay"/>
        <w:pBdr>
          <w:top w:val="dashed" w:sz="4" w:space="1" w:color="auto"/>
          <w:left w:val="dashed" w:sz="4" w:space="4" w:color="auto"/>
          <w:bottom w:val="dashed" w:sz="4" w:space="1" w:color="auto"/>
          <w:right w:val="dashed" w:sz="4" w:space="4" w:color="auto"/>
        </w:pBdr>
      </w:pPr>
      <w:r>
        <w:t xml:space="preserve">    while True:</w:t>
      </w:r>
    </w:p>
    <w:p w14:paraId="3FB58205" w14:textId="77777777" w:rsidR="004A47E0" w:rsidRPr="009C2542"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time.sleep(</w:t>
      </w:r>
      <w:proofErr w:type="gramEnd"/>
      <w:r>
        <w:t>_ONE_DAY_IN_SECONDS)</w:t>
      </w:r>
    </w:p>
    <w:p w14:paraId="3149CD96" w14:textId="77777777" w:rsidR="004A47E0" w:rsidRPr="009C2542" w:rsidRDefault="004A47E0" w:rsidP="004A47E0">
      <w:pPr>
        <w:pStyle w:val="TerminalDisplay"/>
        <w:pBdr>
          <w:top w:val="dashed" w:sz="4" w:space="1" w:color="auto"/>
          <w:left w:val="dashed" w:sz="4" w:space="4" w:color="auto"/>
          <w:bottom w:val="dashed" w:sz="4" w:space="1" w:color="auto"/>
          <w:right w:val="dashed" w:sz="4" w:space="4" w:color="auto"/>
        </w:pBdr>
      </w:pPr>
      <w:r>
        <w:t xml:space="preserve">  except KeyboardInterrupt:</w:t>
      </w:r>
    </w:p>
    <w:p w14:paraId="7760D02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server.stop(</w:t>
      </w:r>
      <w:proofErr w:type="gramEnd"/>
      <w:r>
        <w:t>0)</w:t>
      </w:r>
    </w:p>
    <w:p w14:paraId="581F42A3"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424C3D75"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Create a class that inherits the</w:t>
      </w:r>
      <w:r>
        <w:rPr>
          <w:b/>
          <w:bCs/>
        </w:rPr>
        <w:t xml:space="preserve"> servicer</w:t>
      </w:r>
      <w:r>
        <w:t xml:space="preserve"> method in </w:t>
      </w:r>
      <w:r>
        <w:rPr>
          <w:b/>
          <w:bCs/>
        </w:rPr>
        <w:t>huawei_grpc_dialout_pb2_grpc</w:t>
      </w:r>
      <w:r>
        <w:t xml:space="preserve">.    </w:t>
      </w:r>
    </w:p>
    <w:p w14:paraId="01DE8DF8"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class</w:t>
      </w:r>
      <w:proofErr w:type="gramEnd"/>
      <w:r>
        <w:t xml:space="preserve"> Telemetry_CPU_Info(huawei_grpc_dialout_pb2_grpc.gRPCDataserviceServicer): </w:t>
      </w:r>
    </w:p>
    <w:p w14:paraId="51F91C1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def __init__(self):</w:t>
      </w:r>
    </w:p>
    <w:p w14:paraId="5CB86724"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return</w:t>
      </w:r>
    </w:p>
    <w:p w14:paraId="2959C26C"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
    <w:p w14:paraId="738463C0"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def</w:t>
      </w:r>
      <w:proofErr w:type="gramEnd"/>
      <w:r>
        <w:t xml:space="preserve"> dataPublish(self, request_iterator, context):</w:t>
      </w:r>
    </w:p>
    <w:p w14:paraId="38F3B7A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for i in request_iterator:</w:t>
      </w:r>
    </w:p>
    <w:p w14:paraId="78D8977E"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print ('############ start ############\n')</w:t>
      </w:r>
    </w:p>
    <w:p w14:paraId="2838AE37"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telemetry_data = huawei_telemetry_</w:t>
      </w:r>
      <w:proofErr w:type="gramStart"/>
      <w:r>
        <w:t>pb2.Telemetry.FromString(</w:t>
      </w:r>
      <w:proofErr w:type="gramEnd"/>
      <w:r>
        <w:t>i.data)</w:t>
      </w:r>
    </w:p>
    <w:p w14:paraId="21804E1F"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print (telemetry_data)            </w:t>
      </w:r>
    </w:p>
    <w:p w14:paraId="5241C271"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
    <w:p w14:paraId="3FCD585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for</w:t>
      </w:r>
      <w:proofErr w:type="gramEnd"/>
      <w:r>
        <w:t xml:space="preserve"> row_data in  telemetry_data.data_gpb.row:</w:t>
      </w:r>
    </w:p>
    <w:p w14:paraId="43C21183"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print ('-----------------')</w:t>
      </w:r>
    </w:p>
    <w:p w14:paraId="0726B29F"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print</w:t>
      </w:r>
      <w:proofErr w:type="gramEnd"/>
      <w:r>
        <w:t xml:space="preserve"> ('The proto path is :'+telemetry_data.proto_path)</w:t>
      </w:r>
    </w:p>
    <w:p w14:paraId="729F440B"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print ('-----------------')</w:t>
      </w:r>
    </w:p>
    <w:p w14:paraId="6302425F"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module_name = telemetry_data.proto_</w:t>
      </w:r>
      <w:proofErr w:type="gramStart"/>
      <w:r>
        <w:t>path.split(</w:t>
      </w:r>
      <w:proofErr w:type="gramEnd"/>
      <w:r>
        <w:t>'.')[0]</w:t>
      </w:r>
    </w:p>
    <w:p w14:paraId="68B91166"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root_</w:t>
      </w:r>
      <w:proofErr w:type="gramStart"/>
      <w:r>
        <w:t>class  =</w:t>
      </w:r>
      <w:proofErr w:type="gramEnd"/>
      <w:r>
        <w:t xml:space="preserve"> telemetry_data.proto_path.split('.')[1]</w:t>
      </w:r>
    </w:p>
    <w:p w14:paraId="1EDD5C8F"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
    <w:p w14:paraId="2D34A00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Dynamically load the module for obtaining telemetry data. In this example, the module is:</w:t>
      </w:r>
    </w:p>
    <w:p w14:paraId="56EB403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decode_module = importlib.import_</w:t>
      </w:r>
      <w:proofErr w:type="gramStart"/>
      <w:r>
        <w:t>module(</w:t>
      </w:r>
      <w:proofErr w:type="gramEnd"/>
      <w:r>
        <w:t xml:space="preserve"> module_name+'_pb2')</w:t>
      </w:r>
    </w:p>
    <w:p w14:paraId="1A0AA558"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print (decode_module)</w:t>
      </w:r>
    </w:p>
    <w:p w14:paraId="2575D904"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Define the decoding method </w:t>
      </w:r>
      <w:r>
        <w:rPr>
          <w:b/>
          <w:bCs/>
        </w:rPr>
        <w:t>getattr</w:t>
      </w:r>
      <w:r>
        <w:t xml:space="preserve"> to obtain the attribute values in the dynamically-loaded module and invoke the decoding method </w:t>
      </w:r>
      <w:r>
        <w:rPr>
          <w:b/>
          <w:bCs/>
        </w:rPr>
        <w:t>FromString</w:t>
      </w:r>
      <w:r>
        <w:t xml:space="preserve"> for this attribute.</w:t>
      </w:r>
    </w:p>
    <w:p w14:paraId="35134333"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decode_func = </w:t>
      </w:r>
      <w:proofErr w:type="gramStart"/>
      <w:r>
        <w:t>getattr(</w:t>
      </w:r>
      <w:proofErr w:type="gramEnd"/>
      <w:r>
        <w:t>decode_module,root_class).FromString</w:t>
      </w:r>
    </w:p>
    <w:p w14:paraId="3F05BFB6"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
    <w:p w14:paraId="5A988E3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print ('----------- content is -----------\n')</w:t>
      </w:r>
    </w:p>
    <w:p w14:paraId="2993EF47"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Decode and output the content in </w:t>
      </w:r>
      <w:r>
        <w:rPr>
          <w:b/>
          <w:bCs/>
        </w:rPr>
        <w:t>row_data</w:t>
      </w:r>
      <w:r>
        <w:t xml:space="preserve"> using this method.</w:t>
      </w:r>
    </w:p>
    <w:p w14:paraId="2B4F4BD7"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print</w:t>
      </w:r>
      <w:proofErr w:type="gramEnd"/>
      <w:r>
        <w:t xml:space="preserve"> (decode_func(row_data.content))</w:t>
      </w:r>
    </w:p>
    <w:p w14:paraId="1C1D30CE"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print ('----------- done -----------------')</w:t>
      </w:r>
    </w:p>
    <w:p w14:paraId="26E5FD1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602A51C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52907957"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if __name__ == '__main__':</w:t>
      </w:r>
    </w:p>
    <w:p w14:paraId="0B8BD8F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serve()</w:t>
      </w:r>
      <w:proofErr w:type="gramEnd"/>
    </w:p>
    <w:p w14:paraId="0F0F7E2F" w14:textId="53A6F262" w:rsidR="004A47E0" w:rsidRPr="00E34090" w:rsidRDefault="007363FF" w:rsidP="004A47E0">
      <w:pPr>
        <w:pStyle w:val="Step"/>
        <w:outlineLvl w:val="9"/>
      </w:pPr>
      <w:r>
        <w:rPr>
          <w:rFonts w:hint="eastAsia"/>
        </w:rPr>
        <w:t>Code</w:t>
      </w:r>
      <w:r>
        <w:t xml:space="preserve"> execution</w:t>
      </w:r>
      <w:r w:rsidR="004A47E0">
        <w:t xml:space="preserve"> on th</w:t>
      </w:r>
      <w:r w:rsidR="001036EF">
        <w:t>e compiler:</w:t>
      </w:r>
    </w:p>
    <w:p w14:paraId="60688D9D" w14:textId="77777777" w:rsidR="004A47E0" w:rsidRPr="00E34090" w:rsidRDefault="004A47E0" w:rsidP="004A47E0">
      <w:r>
        <w:lastRenderedPageBreak/>
        <w:t>The server keeps listening unless interrupted.</w:t>
      </w:r>
    </w:p>
    <w:p w14:paraId="260DB73F" w14:textId="2A3BA246" w:rsidR="004A47E0" w:rsidRPr="00E34090" w:rsidRDefault="0008793D" w:rsidP="004A47E0">
      <w:pPr>
        <w:pStyle w:val="Figure"/>
        <w:ind w:left="0"/>
        <w:jc w:val="right"/>
      </w:pPr>
      <w:r w:rsidRPr="0008793D">
        <w:rPr>
          <w:noProof/>
        </w:rPr>
        <w:t xml:space="preserve"> </w:t>
      </w:r>
      <w:r>
        <w:rPr>
          <w:noProof/>
        </w:rPr>
        <w:drawing>
          <wp:inline distT="0" distB="0" distL="0" distR="0" wp14:anchorId="00EBB9F8" wp14:editId="1BABDC9A">
            <wp:extent cx="5325627" cy="3758161"/>
            <wp:effectExtent l="19050" t="19050" r="27940" b="1397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329631" cy="3760987"/>
                    </a:xfrm>
                    <a:prstGeom prst="rect">
                      <a:avLst/>
                    </a:prstGeom>
                    <a:ln>
                      <a:solidFill>
                        <a:schemeClr val="bg1">
                          <a:lumMod val="85000"/>
                        </a:schemeClr>
                      </a:solidFill>
                    </a:ln>
                  </pic:spPr>
                </pic:pic>
              </a:graphicData>
            </a:graphic>
          </wp:inline>
        </w:drawing>
      </w:r>
    </w:p>
    <w:p w14:paraId="773BC559" w14:textId="27D9DD0F" w:rsidR="004A47E0" w:rsidRPr="00E34090" w:rsidRDefault="004A47E0" w:rsidP="004A47E0">
      <w:pPr>
        <w:pStyle w:val="Step"/>
        <w:outlineLvl w:val="9"/>
      </w:pPr>
      <w:r>
        <w:t>Output</w:t>
      </w:r>
      <w:r w:rsidR="009550F9">
        <w:t>:</w:t>
      </w:r>
    </w:p>
    <w:p w14:paraId="4B0EE2E3" w14:textId="77777777" w:rsidR="004A47E0" w:rsidRPr="00E34090" w:rsidRDefault="004A47E0" w:rsidP="004A47E0">
      <w:r>
        <w:t>Data is pushed at the specified interval. This example uses one output.</w:t>
      </w:r>
    </w:p>
    <w:p w14:paraId="15230C8A" w14:textId="77777777" w:rsidR="004A47E0" w:rsidRPr="00E34090" w:rsidRDefault="004A47E0" w:rsidP="004A47E0">
      <w:pPr>
        <w:pStyle w:val="TerminalDisplay"/>
      </w:pPr>
      <w:r>
        <w:t>############ start ############</w:t>
      </w:r>
    </w:p>
    <w:p w14:paraId="7CA4B716" w14:textId="77777777" w:rsidR="004A47E0" w:rsidRPr="00E34090" w:rsidRDefault="004A47E0" w:rsidP="004A47E0">
      <w:pPr>
        <w:pStyle w:val="TerminalDisplay"/>
      </w:pPr>
    </w:p>
    <w:p w14:paraId="5610C698" w14:textId="77777777" w:rsidR="004A47E0" w:rsidRPr="00E34090" w:rsidRDefault="004A47E0" w:rsidP="004A47E0">
      <w:pPr>
        <w:pStyle w:val="TerminalDisplay"/>
      </w:pPr>
      <w:r>
        <w:t>node_id_str: "CE1"</w:t>
      </w:r>
    </w:p>
    <w:p w14:paraId="5C9F9BF2" w14:textId="77777777" w:rsidR="004A47E0" w:rsidRPr="00E34090" w:rsidRDefault="004A47E0" w:rsidP="004A47E0">
      <w:pPr>
        <w:pStyle w:val="TerminalDisplay"/>
      </w:pPr>
      <w:r>
        <w:t>subscription_id_str: "Sub1"</w:t>
      </w:r>
    </w:p>
    <w:p w14:paraId="722E6DE0" w14:textId="77777777" w:rsidR="004A47E0" w:rsidRPr="00E34090" w:rsidRDefault="004A47E0" w:rsidP="004A47E0">
      <w:pPr>
        <w:pStyle w:val="TerminalDisplay"/>
      </w:pPr>
      <w:r>
        <w:t>sensor_path: "huawei-devm</w:t>
      </w:r>
      <w:proofErr w:type="gramStart"/>
      <w:r>
        <w:t>:devm</w:t>
      </w:r>
      <w:proofErr w:type="gramEnd"/>
      <w:r>
        <w:t>/cpuInfos/cpuInfo"</w:t>
      </w:r>
    </w:p>
    <w:p w14:paraId="7A3A17D8" w14:textId="77777777" w:rsidR="004A47E0" w:rsidRPr="00E34090" w:rsidRDefault="004A47E0" w:rsidP="004A47E0">
      <w:pPr>
        <w:pStyle w:val="TerminalDisplay"/>
      </w:pPr>
      <w:r>
        <w:t>collection_id: 260</w:t>
      </w:r>
    </w:p>
    <w:p w14:paraId="21B1A1D9" w14:textId="77777777" w:rsidR="004A47E0" w:rsidRPr="00E34090" w:rsidRDefault="004A47E0" w:rsidP="004A47E0">
      <w:pPr>
        <w:pStyle w:val="TerminalDisplay"/>
      </w:pPr>
      <w:r>
        <w:t>collection_start_time: 1580278055740</w:t>
      </w:r>
    </w:p>
    <w:p w14:paraId="369AB65C" w14:textId="77777777" w:rsidR="004A47E0" w:rsidRPr="00E34090" w:rsidRDefault="004A47E0" w:rsidP="004A47E0">
      <w:pPr>
        <w:pStyle w:val="TerminalDisplay"/>
      </w:pPr>
      <w:r>
        <w:t>msg_timestamp: 1580278055824</w:t>
      </w:r>
    </w:p>
    <w:p w14:paraId="6852A78F" w14:textId="77777777" w:rsidR="004A47E0" w:rsidRPr="00E34090" w:rsidRDefault="004A47E0" w:rsidP="004A47E0">
      <w:pPr>
        <w:pStyle w:val="TerminalDisplay"/>
      </w:pPr>
      <w:r>
        <w:t>data_gpb {</w:t>
      </w:r>
    </w:p>
    <w:p w14:paraId="45F3055F" w14:textId="77777777" w:rsidR="004A47E0" w:rsidRPr="00E34090" w:rsidRDefault="004A47E0" w:rsidP="004A47E0">
      <w:pPr>
        <w:pStyle w:val="TerminalDisplay"/>
      </w:pPr>
      <w:r>
        <w:t xml:space="preserve">  row {</w:t>
      </w:r>
    </w:p>
    <w:p w14:paraId="1721E0FC" w14:textId="77777777" w:rsidR="004A47E0" w:rsidRPr="00E34090" w:rsidRDefault="004A47E0" w:rsidP="004A47E0">
      <w:pPr>
        <w:pStyle w:val="TerminalDisplay"/>
      </w:pPr>
      <w:r>
        <w:t xml:space="preserve">    timestamp: 1580278055740</w:t>
      </w:r>
    </w:p>
    <w:p w14:paraId="09C0E45D" w14:textId="77777777" w:rsidR="004A47E0" w:rsidRPr="00E34090" w:rsidRDefault="004A47E0" w:rsidP="004A47E0">
      <w:pPr>
        <w:pStyle w:val="TerminalDisplay"/>
      </w:pPr>
      <w:r>
        <w:t xml:space="preserve">    </w:t>
      </w:r>
      <w:proofErr w:type="gramStart"/>
      <w:r>
        <w:t>content</w:t>
      </w:r>
      <w:proofErr w:type="gramEnd"/>
      <w:r>
        <w:t>: "*\022\n\020\"\0011\010\201\200\204\010(\006\030Z0K\020\010"</w:t>
      </w:r>
    </w:p>
    <w:p w14:paraId="48057BD5" w14:textId="77777777" w:rsidR="004A47E0" w:rsidRPr="00E34090" w:rsidRDefault="004A47E0" w:rsidP="004A47E0">
      <w:pPr>
        <w:pStyle w:val="TerminalDisplay"/>
      </w:pPr>
      <w:r>
        <w:t xml:space="preserve">  }</w:t>
      </w:r>
    </w:p>
    <w:p w14:paraId="156C6F20" w14:textId="77777777" w:rsidR="004A47E0" w:rsidRPr="00E34090" w:rsidRDefault="004A47E0" w:rsidP="004A47E0">
      <w:pPr>
        <w:pStyle w:val="TerminalDisplay"/>
      </w:pPr>
      <w:r>
        <w:t xml:space="preserve">  row {</w:t>
      </w:r>
    </w:p>
    <w:p w14:paraId="7BEFE2CE" w14:textId="77777777" w:rsidR="004A47E0" w:rsidRPr="00E34090" w:rsidRDefault="004A47E0" w:rsidP="004A47E0">
      <w:pPr>
        <w:pStyle w:val="TerminalDisplay"/>
      </w:pPr>
      <w:r>
        <w:t xml:space="preserve">    timestamp: 1580278055740</w:t>
      </w:r>
    </w:p>
    <w:p w14:paraId="3CDD0447" w14:textId="77777777" w:rsidR="004A47E0" w:rsidRPr="00E34090" w:rsidRDefault="004A47E0" w:rsidP="004A47E0">
      <w:pPr>
        <w:pStyle w:val="TerminalDisplay"/>
      </w:pPr>
      <w:r>
        <w:t xml:space="preserve">    </w:t>
      </w:r>
      <w:proofErr w:type="gramStart"/>
      <w:r>
        <w:t>content</w:t>
      </w:r>
      <w:proofErr w:type="gramEnd"/>
      <w:r>
        <w:t>: "*\023\n\021\"\00217\010\201\200\304\010(\006\030Z0K\020\010"</w:t>
      </w:r>
    </w:p>
    <w:p w14:paraId="05F9F2FC" w14:textId="77777777" w:rsidR="004A47E0" w:rsidRPr="00E34090" w:rsidRDefault="004A47E0" w:rsidP="004A47E0">
      <w:pPr>
        <w:pStyle w:val="TerminalDisplay"/>
      </w:pPr>
      <w:r>
        <w:t xml:space="preserve">  }</w:t>
      </w:r>
    </w:p>
    <w:p w14:paraId="60EB6332" w14:textId="77777777" w:rsidR="004A47E0" w:rsidRPr="00E34090" w:rsidRDefault="004A47E0" w:rsidP="004A47E0">
      <w:pPr>
        <w:pStyle w:val="TerminalDisplay"/>
      </w:pPr>
      <w:r>
        <w:t>}</w:t>
      </w:r>
    </w:p>
    <w:p w14:paraId="4149511A" w14:textId="77777777" w:rsidR="004A47E0" w:rsidRPr="00E34090" w:rsidRDefault="004A47E0" w:rsidP="004A47E0">
      <w:pPr>
        <w:pStyle w:val="TerminalDisplay"/>
      </w:pPr>
      <w:r>
        <w:t>collection_end_time: 1580278055740</w:t>
      </w:r>
    </w:p>
    <w:p w14:paraId="34B9276A" w14:textId="77777777" w:rsidR="004A47E0" w:rsidRPr="00E34090" w:rsidRDefault="004A47E0" w:rsidP="004A47E0">
      <w:pPr>
        <w:pStyle w:val="TerminalDisplay"/>
      </w:pPr>
      <w:r>
        <w:t>current_period: 60000</w:t>
      </w:r>
    </w:p>
    <w:p w14:paraId="3E29E699" w14:textId="77777777" w:rsidR="004A47E0" w:rsidRPr="00E34090" w:rsidRDefault="004A47E0" w:rsidP="004A47E0">
      <w:pPr>
        <w:pStyle w:val="TerminalDisplay"/>
      </w:pPr>
      <w:r>
        <w:t>except_desc: "OK"</w:t>
      </w:r>
    </w:p>
    <w:p w14:paraId="6880544C" w14:textId="77777777" w:rsidR="004A47E0" w:rsidRPr="00E34090" w:rsidRDefault="004A47E0" w:rsidP="004A47E0">
      <w:pPr>
        <w:pStyle w:val="TerminalDisplay"/>
      </w:pPr>
      <w:r>
        <w:t>product_name: "CE12800"</w:t>
      </w:r>
    </w:p>
    <w:p w14:paraId="1E2EC3D9" w14:textId="77777777" w:rsidR="004A47E0" w:rsidRPr="00E34090" w:rsidRDefault="004A47E0" w:rsidP="004A47E0">
      <w:pPr>
        <w:pStyle w:val="TerminalDisplay"/>
      </w:pPr>
      <w:r>
        <w:t>proto_path: "huawei_devm.Devm"</w:t>
      </w:r>
    </w:p>
    <w:p w14:paraId="031C2651" w14:textId="77777777" w:rsidR="004A47E0" w:rsidRPr="00E34090" w:rsidRDefault="004A47E0" w:rsidP="004A47E0">
      <w:pPr>
        <w:pStyle w:val="TerminalDisplay"/>
      </w:pPr>
    </w:p>
    <w:p w14:paraId="69F693AA" w14:textId="77777777" w:rsidR="004A47E0" w:rsidRPr="00E34090" w:rsidRDefault="004A47E0" w:rsidP="004A47E0">
      <w:pPr>
        <w:pStyle w:val="TerminalDisplay"/>
      </w:pPr>
      <w:r>
        <w:lastRenderedPageBreak/>
        <w:t>-----------------</w:t>
      </w:r>
    </w:p>
    <w:p w14:paraId="338BE157" w14:textId="77777777" w:rsidR="004A47E0" w:rsidRPr="00E34090" w:rsidRDefault="004A47E0" w:rsidP="004A47E0">
      <w:pPr>
        <w:pStyle w:val="TerminalDisplay"/>
      </w:pPr>
      <w:r>
        <w:t xml:space="preserve">The proto path </w:t>
      </w:r>
      <w:proofErr w:type="gramStart"/>
      <w:r>
        <w:t>is :huawei</w:t>
      </w:r>
      <w:proofErr w:type="gramEnd"/>
      <w:r>
        <w:t>_devm.Devm</w:t>
      </w:r>
    </w:p>
    <w:p w14:paraId="18508566" w14:textId="77777777" w:rsidR="004A47E0" w:rsidRPr="00E34090" w:rsidRDefault="004A47E0" w:rsidP="004A47E0">
      <w:pPr>
        <w:pStyle w:val="TerminalDisplay"/>
      </w:pPr>
      <w:r>
        <w:t>-----------------</w:t>
      </w:r>
    </w:p>
    <w:p w14:paraId="641A55C5" w14:textId="77777777" w:rsidR="004A47E0" w:rsidRPr="00E34090" w:rsidRDefault="004A47E0" w:rsidP="004A47E0">
      <w:pPr>
        <w:pStyle w:val="TerminalDisplay"/>
      </w:pPr>
      <w:r>
        <w:t>&lt;module 'huawei_devm_pb2' from 'D:\\10 Python Learning\\Telemetry\\huawei_devm_pb2.py'&gt;</w:t>
      </w:r>
    </w:p>
    <w:p w14:paraId="61595DDA" w14:textId="77777777" w:rsidR="004A47E0" w:rsidRPr="00E34090" w:rsidRDefault="004A47E0" w:rsidP="004A47E0">
      <w:pPr>
        <w:pStyle w:val="TerminalDisplay"/>
      </w:pPr>
      <w:r>
        <w:t>----------- content is -----------</w:t>
      </w:r>
    </w:p>
    <w:p w14:paraId="3C7254A1" w14:textId="77777777" w:rsidR="004A47E0" w:rsidRPr="00E34090" w:rsidRDefault="004A47E0" w:rsidP="004A47E0">
      <w:pPr>
        <w:pStyle w:val="TerminalDisplay"/>
      </w:pPr>
    </w:p>
    <w:p w14:paraId="09257590" w14:textId="77777777" w:rsidR="004A47E0" w:rsidRPr="00E34090" w:rsidRDefault="004A47E0" w:rsidP="004A47E0">
      <w:pPr>
        <w:pStyle w:val="TerminalDisplay"/>
      </w:pPr>
      <w:r>
        <w:t>cpuInfos {</w:t>
      </w:r>
    </w:p>
    <w:p w14:paraId="7D1BDD51" w14:textId="77777777" w:rsidR="004A47E0" w:rsidRPr="00E34090" w:rsidRDefault="004A47E0" w:rsidP="004A47E0">
      <w:pPr>
        <w:pStyle w:val="TerminalDisplay"/>
      </w:pPr>
      <w:r>
        <w:t xml:space="preserve">  cpuInfo {</w:t>
      </w:r>
    </w:p>
    <w:p w14:paraId="31065B9F" w14:textId="77777777" w:rsidR="004A47E0" w:rsidRPr="00E34090" w:rsidRDefault="004A47E0" w:rsidP="004A47E0">
      <w:pPr>
        <w:pStyle w:val="TerminalDisplay"/>
      </w:pPr>
      <w:r>
        <w:t xml:space="preserve">    entIndex: 16842753</w:t>
      </w:r>
    </w:p>
    <w:p w14:paraId="5BF5AB84" w14:textId="77777777" w:rsidR="004A47E0" w:rsidRPr="00E34090" w:rsidRDefault="004A47E0" w:rsidP="004A47E0">
      <w:pPr>
        <w:pStyle w:val="TerminalDisplay"/>
      </w:pPr>
      <w:r>
        <w:t xml:space="preserve">    interval: 8</w:t>
      </w:r>
    </w:p>
    <w:p w14:paraId="7AC1CF1A" w14:textId="77777777" w:rsidR="004A47E0" w:rsidRPr="00E34090" w:rsidRDefault="004A47E0" w:rsidP="004A47E0">
      <w:pPr>
        <w:pStyle w:val="TerminalDisplay"/>
      </w:pPr>
      <w:r>
        <w:t xml:space="preserve">    ovloadThreshold: 90</w:t>
      </w:r>
    </w:p>
    <w:p w14:paraId="783304B7" w14:textId="77777777" w:rsidR="004A47E0" w:rsidRPr="00E34090" w:rsidRDefault="004A47E0" w:rsidP="004A47E0">
      <w:pPr>
        <w:pStyle w:val="TerminalDisplay"/>
      </w:pPr>
      <w:r>
        <w:t xml:space="preserve">    position: "1"</w:t>
      </w:r>
    </w:p>
    <w:p w14:paraId="5848CC73" w14:textId="77777777" w:rsidR="004A47E0" w:rsidRPr="00E34090" w:rsidRDefault="004A47E0" w:rsidP="004A47E0">
      <w:pPr>
        <w:pStyle w:val="TerminalDisplay"/>
      </w:pPr>
      <w:r>
        <w:t xml:space="preserve">    systemCpuUsage: 6</w:t>
      </w:r>
    </w:p>
    <w:p w14:paraId="7BD84E3C" w14:textId="77777777" w:rsidR="004A47E0" w:rsidRPr="00E34090" w:rsidRDefault="004A47E0" w:rsidP="004A47E0">
      <w:pPr>
        <w:pStyle w:val="TerminalDisplay"/>
      </w:pPr>
      <w:r>
        <w:t xml:space="preserve">    unovloadThreshold: 75</w:t>
      </w:r>
    </w:p>
    <w:p w14:paraId="343E5AAB" w14:textId="77777777" w:rsidR="004A47E0" w:rsidRPr="00E34090" w:rsidRDefault="004A47E0" w:rsidP="004A47E0">
      <w:pPr>
        <w:pStyle w:val="TerminalDisplay"/>
      </w:pPr>
      <w:r>
        <w:t xml:space="preserve">  }</w:t>
      </w:r>
    </w:p>
    <w:p w14:paraId="57292A29" w14:textId="77777777" w:rsidR="004A47E0" w:rsidRPr="00E34090" w:rsidRDefault="004A47E0" w:rsidP="004A47E0">
      <w:pPr>
        <w:pStyle w:val="TerminalDisplay"/>
      </w:pPr>
      <w:r>
        <w:t>}</w:t>
      </w:r>
    </w:p>
    <w:p w14:paraId="61435124" w14:textId="77777777" w:rsidR="004A47E0" w:rsidRPr="00E34090" w:rsidRDefault="004A47E0" w:rsidP="004A47E0">
      <w:pPr>
        <w:pStyle w:val="TerminalDisplay"/>
      </w:pPr>
    </w:p>
    <w:p w14:paraId="6E8CC1A5" w14:textId="77777777" w:rsidR="004A47E0" w:rsidRPr="00E34090" w:rsidRDefault="004A47E0" w:rsidP="004A47E0">
      <w:pPr>
        <w:pStyle w:val="TerminalDisplay"/>
      </w:pPr>
      <w:r>
        <w:t>----------- done -----------------</w:t>
      </w:r>
    </w:p>
    <w:p w14:paraId="28EDC28A" w14:textId="77777777" w:rsidR="004A47E0" w:rsidRPr="00E34090" w:rsidRDefault="004A47E0" w:rsidP="004A47E0">
      <w:pPr>
        <w:pStyle w:val="TerminalDisplay"/>
      </w:pPr>
      <w:r>
        <w:t>-----------------</w:t>
      </w:r>
    </w:p>
    <w:p w14:paraId="444CFBAE" w14:textId="77777777" w:rsidR="004A47E0" w:rsidRPr="00E34090" w:rsidRDefault="004A47E0" w:rsidP="004A47E0">
      <w:pPr>
        <w:pStyle w:val="TerminalDisplay"/>
      </w:pPr>
      <w:r>
        <w:t xml:space="preserve">The proto path </w:t>
      </w:r>
      <w:proofErr w:type="gramStart"/>
      <w:r>
        <w:t>is :huawei</w:t>
      </w:r>
      <w:proofErr w:type="gramEnd"/>
      <w:r>
        <w:t>_devm.Devm</w:t>
      </w:r>
    </w:p>
    <w:p w14:paraId="586009FE" w14:textId="77777777" w:rsidR="004A47E0" w:rsidRPr="00E34090" w:rsidRDefault="004A47E0" w:rsidP="004A47E0">
      <w:pPr>
        <w:pStyle w:val="TerminalDisplay"/>
      </w:pPr>
      <w:r>
        <w:t>-----------------</w:t>
      </w:r>
    </w:p>
    <w:p w14:paraId="776C2F8F" w14:textId="77777777" w:rsidR="004A47E0" w:rsidRPr="00E34090" w:rsidRDefault="004A47E0" w:rsidP="004A47E0">
      <w:pPr>
        <w:pStyle w:val="TerminalDisplay"/>
      </w:pPr>
      <w:r>
        <w:t>&lt;module 'huawei_devm_pb2' from 'D:\\10 Python Learning\\Telemetry\\huawei_devm_pb2.py'&gt;</w:t>
      </w:r>
    </w:p>
    <w:p w14:paraId="0C697C6F" w14:textId="77777777" w:rsidR="004A47E0" w:rsidRPr="00E34090" w:rsidRDefault="004A47E0" w:rsidP="004A47E0">
      <w:pPr>
        <w:pStyle w:val="TerminalDisplay"/>
      </w:pPr>
      <w:r>
        <w:t>----------- content is -----------</w:t>
      </w:r>
    </w:p>
    <w:p w14:paraId="45D76EFD" w14:textId="77777777" w:rsidR="004A47E0" w:rsidRPr="00E34090" w:rsidRDefault="004A47E0" w:rsidP="004A47E0">
      <w:pPr>
        <w:pStyle w:val="TerminalDisplay"/>
      </w:pPr>
    </w:p>
    <w:p w14:paraId="74C9B061" w14:textId="77777777" w:rsidR="004A47E0" w:rsidRPr="00E34090" w:rsidRDefault="004A47E0" w:rsidP="004A47E0">
      <w:pPr>
        <w:pStyle w:val="TerminalDisplay"/>
      </w:pPr>
      <w:r>
        <w:t>cpuInfos {</w:t>
      </w:r>
    </w:p>
    <w:p w14:paraId="78807C96" w14:textId="77777777" w:rsidR="004A47E0" w:rsidRPr="00E34090" w:rsidRDefault="004A47E0" w:rsidP="004A47E0">
      <w:pPr>
        <w:pStyle w:val="TerminalDisplay"/>
      </w:pPr>
      <w:r>
        <w:t xml:space="preserve">  cpuInfo {</w:t>
      </w:r>
    </w:p>
    <w:p w14:paraId="7438705D" w14:textId="77777777" w:rsidR="004A47E0" w:rsidRPr="00E34090" w:rsidRDefault="004A47E0" w:rsidP="004A47E0">
      <w:pPr>
        <w:pStyle w:val="TerminalDisplay"/>
      </w:pPr>
      <w:r>
        <w:t xml:space="preserve">    entIndex: 17891329</w:t>
      </w:r>
    </w:p>
    <w:p w14:paraId="343B92F3" w14:textId="77777777" w:rsidR="004A47E0" w:rsidRPr="00E34090" w:rsidRDefault="004A47E0" w:rsidP="004A47E0">
      <w:pPr>
        <w:pStyle w:val="TerminalDisplay"/>
      </w:pPr>
      <w:r>
        <w:t xml:space="preserve">    interval: 8</w:t>
      </w:r>
    </w:p>
    <w:p w14:paraId="6C815528" w14:textId="77777777" w:rsidR="004A47E0" w:rsidRPr="00E34090" w:rsidRDefault="004A47E0" w:rsidP="004A47E0">
      <w:pPr>
        <w:pStyle w:val="TerminalDisplay"/>
      </w:pPr>
      <w:r>
        <w:t xml:space="preserve">    ovloadThreshold: 90</w:t>
      </w:r>
    </w:p>
    <w:p w14:paraId="38ACDA6A" w14:textId="77777777" w:rsidR="004A47E0" w:rsidRPr="00E34090" w:rsidRDefault="004A47E0" w:rsidP="004A47E0">
      <w:pPr>
        <w:pStyle w:val="TerminalDisplay"/>
      </w:pPr>
      <w:r>
        <w:t xml:space="preserve">    position: "17"</w:t>
      </w:r>
    </w:p>
    <w:p w14:paraId="5A43EA26" w14:textId="77777777" w:rsidR="004A47E0" w:rsidRPr="00E34090" w:rsidRDefault="004A47E0" w:rsidP="004A47E0">
      <w:pPr>
        <w:pStyle w:val="TerminalDisplay"/>
      </w:pPr>
      <w:r>
        <w:t xml:space="preserve">    systemCpuUsage: 6</w:t>
      </w:r>
    </w:p>
    <w:p w14:paraId="7A7AA53E" w14:textId="77777777" w:rsidR="004A47E0" w:rsidRPr="00E34090" w:rsidRDefault="004A47E0" w:rsidP="004A47E0">
      <w:pPr>
        <w:pStyle w:val="TerminalDisplay"/>
      </w:pPr>
      <w:r>
        <w:t xml:space="preserve">    unovloadThreshold: 75</w:t>
      </w:r>
    </w:p>
    <w:p w14:paraId="4E223BE0" w14:textId="77777777" w:rsidR="004A47E0" w:rsidRPr="00E34090" w:rsidRDefault="004A47E0" w:rsidP="004A47E0">
      <w:pPr>
        <w:pStyle w:val="TerminalDisplay"/>
      </w:pPr>
      <w:r>
        <w:t xml:space="preserve">  }</w:t>
      </w:r>
    </w:p>
    <w:p w14:paraId="125FE010" w14:textId="77777777" w:rsidR="004A47E0" w:rsidRPr="00E34090" w:rsidRDefault="004A47E0" w:rsidP="004A47E0">
      <w:pPr>
        <w:pStyle w:val="TerminalDisplay"/>
      </w:pPr>
      <w:r>
        <w:t>}</w:t>
      </w:r>
    </w:p>
    <w:p w14:paraId="03237792" w14:textId="77777777" w:rsidR="004A47E0" w:rsidRPr="00E34090" w:rsidRDefault="004A47E0" w:rsidP="004A47E0">
      <w:pPr>
        <w:pStyle w:val="TerminalDisplay"/>
      </w:pPr>
    </w:p>
    <w:p w14:paraId="02AEC089" w14:textId="77777777" w:rsidR="004A47E0" w:rsidRDefault="004A47E0" w:rsidP="004A47E0">
      <w:pPr>
        <w:pStyle w:val="TerminalDisplay"/>
      </w:pPr>
      <w:r>
        <w:t>----------- done -----------------</w:t>
      </w:r>
    </w:p>
    <w:p w14:paraId="051CE67F" w14:textId="77777777" w:rsidR="004A47E0" w:rsidRPr="00E34090" w:rsidRDefault="004A47E0" w:rsidP="004A47E0">
      <w:pPr>
        <w:pStyle w:val="End"/>
      </w:pPr>
      <w:r>
        <w:t>----End</w:t>
      </w:r>
    </w:p>
    <w:p w14:paraId="40C34C61" w14:textId="3A3724B5" w:rsidR="004A47E0" w:rsidRPr="00770D57" w:rsidRDefault="004A47E0" w:rsidP="004A47E0">
      <w:pPr>
        <w:pStyle w:val="2"/>
      </w:pPr>
      <w:bookmarkStart w:id="216" w:name="_Toc42705729"/>
      <w:bookmarkStart w:id="217" w:name="_Toc46142802"/>
      <w:bookmarkStart w:id="218" w:name="_Toc47365101"/>
      <w:r w:rsidRPr="00770D57">
        <w:t xml:space="preserve">Code </w:t>
      </w:r>
      <w:r w:rsidR="00B2474F">
        <w:t>Explaination</w:t>
      </w:r>
      <w:bookmarkEnd w:id="216"/>
      <w:bookmarkEnd w:id="217"/>
      <w:bookmarkEnd w:id="218"/>
    </w:p>
    <w:p w14:paraId="1F560AEF" w14:textId="77777777" w:rsidR="004A47E0" w:rsidRPr="00E34090" w:rsidRDefault="004A47E0" w:rsidP="004A47E0">
      <w:r>
        <w:t xml:space="preserve">The server code invokes the Python file generated by compiling the </w:t>
      </w:r>
      <w:r>
        <w:rPr>
          <w:b/>
          <w:bCs/>
        </w:rPr>
        <w:t>.proto</w:t>
      </w:r>
      <w:r>
        <w:t xml:space="preserve"> file. The</w:t>
      </w:r>
      <w:r>
        <w:rPr>
          <w:b/>
          <w:bCs/>
        </w:rPr>
        <w:t xml:space="preserve"> run_codegen.py</w:t>
      </w:r>
      <w:r>
        <w:t xml:space="preserve"> script is simple and is not described here. An important part of writing server code is learning to invoke these generated classes and methods.</w:t>
      </w:r>
    </w:p>
    <w:p w14:paraId="42EE2972" w14:textId="77777777" w:rsidR="004A47E0" w:rsidRPr="00E34090" w:rsidRDefault="004A47E0" w:rsidP="004A47E0">
      <w:pPr>
        <w:pStyle w:val="Step"/>
        <w:outlineLvl w:val="9"/>
      </w:pPr>
      <w:r>
        <w:t>Import the modules.</w:t>
      </w:r>
    </w:p>
    <w:p w14:paraId="45B8E436"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from concurrent import futures</w:t>
      </w:r>
    </w:p>
    <w:p w14:paraId="6117D7B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import time</w:t>
      </w:r>
    </w:p>
    <w:p w14:paraId="6ABC4B9E"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import importlib</w:t>
      </w:r>
    </w:p>
    <w:p w14:paraId="54ADE40F"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import grpc # Install GRPC using pip.</w:t>
      </w:r>
    </w:p>
    <w:p w14:paraId="2E12F05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import huawei_grpc_dialout_pb2_grpc # Generate code using run_codegen.py.</w:t>
      </w:r>
    </w:p>
    <w:p w14:paraId="279BDC41"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import huawei_telemetry_pb2 # Generate code using run_codegen.py generation</w:t>
      </w:r>
    </w:p>
    <w:p w14:paraId="215D737F" w14:textId="77777777" w:rsidR="004A47E0" w:rsidRPr="00E34090" w:rsidRDefault="004A47E0" w:rsidP="004A47E0">
      <w:r>
        <w:lastRenderedPageBreak/>
        <w:t>Import all modules used by this script. If gRPC has not been installed, make the preparations by referring to the following link:</w:t>
      </w:r>
    </w:p>
    <w:p w14:paraId="1924865D" w14:textId="26ECFEEB" w:rsidR="004A47E0" w:rsidRPr="00E34090" w:rsidRDefault="005A1817" w:rsidP="004A47E0">
      <w:hyperlink r:id="rId50" w:history="1">
        <w:r w:rsidR="00A17DAB" w:rsidRPr="00AB2AC2">
          <w:rPr>
            <w:rStyle w:val="ad"/>
          </w:rPr>
          <w:t>https://grpc.io/docs/tutorials/basic/python/</w:t>
        </w:r>
      </w:hyperlink>
      <w:r w:rsidR="00A17DAB">
        <w:t xml:space="preserve"> </w:t>
      </w:r>
    </w:p>
    <w:p w14:paraId="29434C3E" w14:textId="77777777" w:rsidR="004A47E0" w:rsidRPr="00E34090" w:rsidRDefault="004A47E0" w:rsidP="004A47E0">
      <w:proofErr w:type="gramStart"/>
      <w:r>
        <w:rPr>
          <w:b/>
          <w:bCs/>
        </w:rPr>
        <w:t>concurrent.futures</w:t>
      </w:r>
      <w:proofErr w:type="gramEnd"/>
      <w:r>
        <w:t xml:space="preserve"> implements multiple processes or threads on the server.</w:t>
      </w:r>
    </w:p>
    <w:p w14:paraId="15D0B1AE" w14:textId="77777777" w:rsidR="004A47E0" w:rsidRPr="00E34090" w:rsidRDefault="004A47E0" w:rsidP="004A47E0">
      <w:r>
        <w:rPr>
          <w:b/>
          <w:bCs/>
        </w:rPr>
        <w:t>importlib</w:t>
      </w:r>
      <w:r>
        <w:t xml:space="preserve"> dynamically imports modules.</w:t>
      </w:r>
    </w:p>
    <w:p w14:paraId="023D1ACF" w14:textId="77777777" w:rsidR="004A47E0" w:rsidRPr="00E34090" w:rsidRDefault="004A47E0" w:rsidP="004A47E0">
      <w:pPr>
        <w:pStyle w:val="Step"/>
        <w:outlineLvl w:val="9"/>
      </w:pPr>
      <w:r>
        <w:t>Define the main function.</w:t>
      </w:r>
    </w:p>
    <w:p w14:paraId="7D3A2C5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if __name__ == '__main__':</w:t>
      </w:r>
    </w:p>
    <w:p w14:paraId="3BC33DA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serve()</w:t>
      </w:r>
      <w:proofErr w:type="gramEnd"/>
    </w:p>
    <w:p w14:paraId="4C21F861" w14:textId="77777777" w:rsidR="004A47E0" w:rsidRPr="00E34090" w:rsidRDefault="004A47E0" w:rsidP="004A47E0">
      <w:r>
        <w:t xml:space="preserve">The program runs the main function first. The </w:t>
      </w:r>
      <w:proofErr w:type="gramStart"/>
      <w:r>
        <w:rPr>
          <w:b/>
          <w:bCs/>
        </w:rPr>
        <w:t>serve(</w:t>
      </w:r>
      <w:proofErr w:type="gramEnd"/>
      <w:r>
        <w:rPr>
          <w:b/>
          <w:bCs/>
        </w:rPr>
        <w:t>)</w:t>
      </w:r>
      <w:r>
        <w:t xml:space="preserve"> function is invoked in the main function.</w:t>
      </w:r>
    </w:p>
    <w:p w14:paraId="4E42759B" w14:textId="77777777" w:rsidR="004A47E0" w:rsidRPr="00E34090" w:rsidRDefault="004A47E0" w:rsidP="004A47E0">
      <w:pPr>
        <w:pStyle w:val="Step"/>
        <w:outlineLvl w:val="9"/>
      </w:pPr>
      <w:r>
        <w:t xml:space="preserve">Define the </w:t>
      </w:r>
      <w:proofErr w:type="gramStart"/>
      <w:r>
        <w:rPr>
          <w:b/>
          <w:bCs/>
        </w:rPr>
        <w:t>serve(</w:t>
      </w:r>
      <w:proofErr w:type="gramEnd"/>
      <w:r>
        <w:rPr>
          <w:b/>
          <w:bCs/>
        </w:rPr>
        <w:t>)</w:t>
      </w:r>
      <w:r>
        <w:t xml:space="preserve"> function.</w:t>
      </w:r>
    </w:p>
    <w:p w14:paraId="66A6A960" w14:textId="77777777" w:rsidR="004A47E0" w:rsidRPr="00E34090" w:rsidRDefault="004A47E0" w:rsidP="004A47E0">
      <w:r>
        <w:t xml:space="preserve">As the main part of the server, the </w:t>
      </w:r>
      <w:proofErr w:type="gramStart"/>
      <w:r>
        <w:rPr>
          <w:b/>
          <w:bCs/>
        </w:rPr>
        <w:t>serve(</w:t>
      </w:r>
      <w:proofErr w:type="gramEnd"/>
      <w:r>
        <w:rPr>
          <w:b/>
          <w:bCs/>
        </w:rPr>
        <w:t>)</w:t>
      </w:r>
      <w:r>
        <w:t xml:space="preserve"> function sets threads and listening IP addresses, and start or stop services.</w:t>
      </w:r>
    </w:p>
    <w:p w14:paraId="22BCC190"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Define variables for one day in seconds (60 x 60 x 24 seconds).</w:t>
      </w:r>
    </w:p>
    <w:p w14:paraId="3E5A6430"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_ONE_DAY_IN_SECONDS = 60 * 60 * 24</w:t>
      </w:r>
    </w:p>
    <w:p w14:paraId="2CC26C17"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39B9825A"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def</w:t>
      </w:r>
      <w:proofErr w:type="gramEnd"/>
      <w:r>
        <w:t xml:space="preserve"> serve():</w:t>
      </w:r>
    </w:p>
    <w:p w14:paraId="1CCA81E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Create a gRPC server object with a maximum of 10 threads.</w:t>
      </w:r>
    </w:p>
    <w:p w14:paraId="1FE722AA"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server</w:t>
      </w:r>
      <w:proofErr w:type="gramEnd"/>
      <w:r>
        <w:t xml:space="preserve"> = grpc.server(futures.ThreadPoolExecutor(max_workers=10))    </w:t>
      </w:r>
    </w:p>
    <w:p w14:paraId="012984C4"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Register with the telemetry data listening service of Huawei.</w:t>
      </w:r>
    </w:p>
    <w:p w14:paraId="30D6FEB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huawei_grpc_dialout_pb2_grpc.add_gRPCDataserviceServicer_to_</w:t>
      </w:r>
      <w:proofErr w:type="gramStart"/>
      <w:r>
        <w:t>server(</w:t>
      </w:r>
      <w:proofErr w:type="gramEnd"/>
    </w:p>
    <w:p w14:paraId="42F76098"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Telemetry_CPU_</w:t>
      </w:r>
      <w:proofErr w:type="gramStart"/>
      <w:r>
        <w:t>Info(</w:t>
      </w:r>
      <w:proofErr w:type="gramEnd"/>
      <w:r>
        <w:t xml:space="preserve">), server)     </w:t>
      </w:r>
    </w:p>
    <w:p w14:paraId="27417496"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Set the socket listening port.</w:t>
      </w:r>
    </w:p>
    <w:p w14:paraId="152253B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server.add_insecure_</w:t>
      </w:r>
      <w:proofErr w:type="gramStart"/>
      <w:r>
        <w:t>port(</w:t>
      </w:r>
      <w:proofErr w:type="gramEnd"/>
      <w:r>
        <w:t xml:space="preserve">'192.168.56.1:20000')     </w:t>
      </w:r>
    </w:p>
    <w:p w14:paraId="60F185CA"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Start the grpc server.</w:t>
      </w:r>
    </w:p>
    <w:p w14:paraId="2CA68414"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server.start()</w:t>
      </w:r>
      <w:proofErr w:type="gramEnd"/>
    </w:p>
    <w:p w14:paraId="0B25CA1C"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Perform listening in an infinite loop.</w:t>
      </w:r>
    </w:p>
    <w:p w14:paraId="43C75BA7" w14:textId="77777777" w:rsidR="004A47E0" w:rsidRPr="009C2542" w:rsidRDefault="004A47E0" w:rsidP="004A47E0">
      <w:pPr>
        <w:pStyle w:val="TerminalDisplay"/>
        <w:pBdr>
          <w:top w:val="dashed" w:sz="4" w:space="1" w:color="auto"/>
          <w:left w:val="dashed" w:sz="4" w:space="4" w:color="auto"/>
          <w:bottom w:val="dashed" w:sz="4" w:space="1" w:color="auto"/>
          <w:right w:val="dashed" w:sz="4" w:space="4" w:color="auto"/>
        </w:pBdr>
      </w:pPr>
      <w:r>
        <w:t xml:space="preserve">  try:</w:t>
      </w:r>
    </w:p>
    <w:p w14:paraId="5213FA72" w14:textId="77777777" w:rsidR="004A47E0" w:rsidRPr="009C2542" w:rsidRDefault="004A47E0" w:rsidP="004A47E0">
      <w:pPr>
        <w:pStyle w:val="TerminalDisplay"/>
        <w:pBdr>
          <w:top w:val="dashed" w:sz="4" w:space="1" w:color="auto"/>
          <w:left w:val="dashed" w:sz="4" w:space="4" w:color="auto"/>
          <w:bottom w:val="dashed" w:sz="4" w:space="1" w:color="auto"/>
          <w:right w:val="dashed" w:sz="4" w:space="4" w:color="auto"/>
        </w:pBdr>
      </w:pPr>
      <w:r>
        <w:t xml:space="preserve">    while True:</w:t>
      </w:r>
    </w:p>
    <w:p w14:paraId="637BCD04" w14:textId="77777777" w:rsidR="004A47E0" w:rsidRPr="009C2542"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time.sleep(</w:t>
      </w:r>
      <w:proofErr w:type="gramEnd"/>
      <w:r>
        <w:t>_ONE_DAY_IN_SECONDS)</w:t>
      </w:r>
    </w:p>
    <w:p w14:paraId="1F74F7FC" w14:textId="77777777" w:rsidR="004A47E0" w:rsidRPr="009C2542" w:rsidRDefault="004A47E0" w:rsidP="004A47E0">
      <w:pPr>
        <w:pStyle w:val="TerminalDisplay"/>
        <w:pBdr>
          <w:top w:val="dashed" w:sz="4" w:space="1" w:color="auto"/>
          <w:left w:val="dashed" w:sz="4" w:space="4" w:color="auto"/>
          <w:bottom w:val="dashed" w:sz="4" w:space="1" w:color="auto"/>
          <w:right w:val="dashed" w:sz="4" w:space="4" w:color="auto"/>
        </w:pBdr>
      </w:pPr>
      <w:r>
        <w:t xml:space="preserve">  except KeyboardInterrupt:</w:t>
      </w:r>
    </w:p>
    <w:p w14:paraId="655A36BE"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server.stop(</w:t>
      </w:r>
      <w:proofErr w:type="gramEnd"/>
      <w:r>
        <w:t>0)</w:t>
      </w:r>
    </w:p>
    <w:p w14:paraId="50F2F9B4" w14:textId="77777777" w:rsidR="004A47E0" w:rsidRPr="00E34090" w:rsidRDefault="004A47E0" w:rsidP="004A47E0">
      <w:r>
        <w:t>In the</w:t>
      </w:r>
      <w:r>
        <w:rPr>
          <w:b/>
          <w:bCs/>
        </w:rPr>
        <w:t xml:space="preserve"> </w:t>
      </w:r>
      <w:proofErr w:type="gramStart"/>
      <w:r>
        <w:rPr>
          <w:b/>
          <w:bCs/>
        </w:rPr>
        <w:t>serve(</w:t>
      </w:r>
      <w:proofErr w:type="gramEnd"/>
      <w:r>
        <w:rPr>
          <w:b/>
          <w:bCs/>
        </w:rPr>
        <w:t>)</w:t>
      </w:r>
      <w:r>
        <w:t xml:space="preserve"> function, futures is used to allow the server to receive a maximum of 10 threads and assign a value to the server.</w:t>
      </w:r>
    </w:p>
    <w:p w14:paraId="146250B3"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server</w:t>
      </w:r>
      <w:proofErr w:type="gramEnd"/>
      <w:r>
        <w:t xml:space="preserve"> = grpc.server(futures.ThreadPoolExecutor(max_workers=10))</w:t>
      </w:r>
    </w:p>
    <w:p w14:paraId="1ABEA27F" w14:textId="77777777" w:rsidR="004A47E0" w:rsidRPr="00E34090" w:rsidRDefault="004A47E0" w:rsidP="004A47E0">
      <w:r>
        <w:t>Then, invoke the</w:t>
      </w:r>
      <w:r>
        <w:rPr>
          <w:b/>
          <w:bCs/>
        </w:rPr>
        <w:t xml:space="preserve"> add_gRPCDataserviceServicer_to_server</w:t>
      </w:r>
      <w:r>
        <w:t xml:space="preserve"> method in </w:t>
      </w:r>
      <w:r>
        <w:rPr>
          <w:b/>
          <w:bCs/>
        </w:rPr>
        <w:t>huawei_grpc_dialout_pb2_grpc</w:t>
      </w:r>
      <w:r>
        <w:t xml:space="preserve">. The input </w:t>
      </w:r>
      <w:r>
        <w:rPr>
          <w:b/>
          <w:bCs/>
        </w:rPr>
        <w:t>Telemetry_CPU_</w:t>
      </w:r>
      <w:proofErr w:type="gramStart"/>
      <w:r>
        <w:rPr>
          <w:b/>
          <w:bCs/>
        </w:rPr>
        <w:t>Info(</w:t>
      </w:r>
      <w:proofErr w:type="gramEnd"/>
      <w:r>
        <w:rPr>
          <w:b/>
          <w:bCs/>
        </w:rPr>
        <w:t>)</w:t>
      </w:r>
      <w:r>
        <w:t xml:space="preserve"> class will be defined later. (You can open the </w:t>
      </w:r>
      <w:r>
        <w:rPr>
          <w:b/>
          <w:bCs/>
        </w:rPr>
        <w:t>huawei_grpc_dialout_pb2_grpc.py</w:t>
      </w:r>
      <w:r>
        <w:t xml:space="preserve"> file to view the specific function.)</w:t>
      </w:r>
    </w:p>
    <w:p w14:paraId="1E6C8FD8"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huawei_grpc_dialout_pb2_grpc.add_gRPCDataserviceServicer_to_</w:t>
      </w:r>
      <w:proofErr w:type="gramStart"/>
      <w:r>
        <w:t>server(</w:t>
      </w:r>
      <w:proofErr w:type="gramEnd"/>
    </w:p>
    <w:p w14:paraId="45D723AA"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Telemetry_CPU_</w:t>
      </w:r>
      <w:proofErr w:type="gramStart"/>
      <w:r>
        <w:t>Info(</w:t>
      </w:r>
      <w:proofErr w:type="gramEnd"/>
      <w:r>
        <w:t>), server)</w:t>
      </w:r>
    </w:p>
    <w:p w14:paraId="6980148F" w14:textId="77777777" w:rsidR="004A47E0" w:rsidRPr="00E34090" w:rsidRDefault="004A47E0" w:rsidP="004A47E0">
      <w:proofErr w:type="gramStart"/>
      <w:r>
        <w:rPr>
          <w:b/>
          <w:bCs/>
        </w:rPr>
        <w:lastRenderedPageBreak/>
        <w:t>server(</w:t>
      </w:r>
      <w:proofErr w:type="gramEnd"/>
      <w:r>
        <w:rPr>
          <w:b/>
          <w:bCs/>
        </w:rPr>
        <w:t>)</w:t>
      </w:r>
      <w:r>
        <w:t xml:space="preserve"> is used to set the listening IP address and port. In this example, the IP address 192.168.56.1 is used for communication with the switch.</w:t>
      </w:r>
    </w:p>
    <w:p w14:paraId="71A1B00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server.add_insecure_</w:t>
      </w:r>
      <w:proofErr w:type="gramStart"/>
      <w:r>
        <w:t>port(</w:t>
      </w:r>
      <w:proofErr w:type="gramEnd"/>
      <w:r>
        <w:t>'192.168.56.1:20000')</w:t>
      </w:r>
    </w:p>
    <w:p w14:paraId="62EBD776" w14:textId="77777777" w:rsidR="004A47E0" w:rsidRPr="00E34090" w:rsidRDefault="004A47E0" w:rsidP="004A47E0">
      <w:r>
        <w:t xml:space="preserve">Start the gRPC service. Run the </w:t>
      </w:r>
      <w:r>
        <w:rPr>
          <w:b/>
          <w:bCs/>
        </w:rPr>
        <w:t>while</w:t>
      </w:r>
      <w:r>
        <w:t xml:space="preserve"> function continuously within the time specified by</w:t>
      </w:r>
      <w:r>
        <w:rPr>
          <w:b/>
          <w:bCs/>
        </w:rPr>
        <w:t xml:space="preserve"> </w:t>
      </w:r>
      <w:proofErr w:type="gramStart"/>
      <w:r>
        <w:rPr>
          <w:b/>
          <w:bCs/>
        </w:rPr>
        <w:t>time.sleep(</w:t>
      </w:r>
      <w:proofErr w:type="gramEnd"/>
      <w:r>
        <w:rPr>
          <w:b/>
          <w:bCs/>
        </w:rPr>
        <w:t>)</w:t>
      </w:r>
      <w:r>
        <w:t>.</w:t>
      </w:r>
    </w:p>
    <w:p w14:paraId="0CB5A3B6"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server.start()</w:t>
      </w:r>
      <w:proofErr w:type="gramEnd"/>
    </w:p>
    <w:p w14:paraId="2F56286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Perform listening in an infinite loop.</w:t>
      </w:r>
    </w:p>
    <w:p w14:paraId="1759B6F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try:</w:t>
      </w:r>
    </w:p>
    <w:p w14:paraId="67CDD62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while True:</w:t>
      </w:r>
    </w:p>
    <w:p w14:paraId="5E9CC877"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time.sleep(</w:t>
      </w:r>
      <w:proofErr w:type="gramEnd"/>
      <w:r>
        <w:t>_ONE_DAY_IN_SECONDS)</w:t>
      </w:r>
    </w:p>
    <w:p w14:paraId="3FC36F9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except KeyboardInterrupt:</w:t>
      </w:r>
    </w:p>
    <w:p w14:paraId="479C14EC"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server.stop(</w:t>
      </w:r>
      <w:proofErr w:type="gramEnd"/>
      <w:r>
        <w:t>0)</w:t>
      </w:r>
    </w:p>
    <w:p w14:paraId="49DB7641" w14:textId="77777777" w:rsidR="004A47E0" w:rsidRPr="00E34090" w:rsidRDefault="004A47E0" w:rsidP="004A47E0">
      <w:pPr>
        <w:pStyle w:val="Step"/>
        <w:outlineLvl w:val="9"/>
      </w:pPr>
      <w:r>
        <w:t>Obtain Telemetry data.</w:t>
      </w:r>
    </w:p>
    <w:p w14:paraId="03547143" w14:textId="77777777" w:rsidR="004A47E0" w:rsidRPr="00E34090" w:rsidRDefault="004A47E0" w:rsidP="004A47E0">
      <w:r>
        <w:t>The</w:t>
      </w:r>
      <w:r>
        <w:rPr>
          <w:b/>
          <w:bCs/>
        </w:rPr>
        <w:t xml:space="preserve"> </w:t>
      </w:r>
      <w:proofErr w:type="gramStart"/>
      <w:r>
        <w:rPr>
          <w:b/>
          <w:bCs/>
        </w:rPr>
        <w:t>serve(</w:t>
      </w:r>
      <w:proofErr w:type="gramEnd"/>
      <w:r>
        <w:rPr>
          <w:b/>
          <w:bCs/>
        </w:rPr>
        <w:t>)</w:t>
      </w:r>
      <w:r>
        <w:t xml:space="preserve"> function invokes the </w:t>
      </w:r>
      <w:r>
        <w:rPr>
          <w:b/>
          <w:bCs/>
        </w:rPr>
        <w:t>Telemetry_CPU_Info()</w:t>
      </w:r>
      <w:r>
        <w:t xml:space="preserve"> class, which obtains and parses Telemetry data. First, let's see how to obtain Telemetry data.</w:t>
      </w:r>
    </w:p>
    <w:p w14:paraId="5989BC0E"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Create a class that inherits the </w:t>
      </w:r>
      <w:r>
        <w:rPr>
          <w:b/>
          <w:bCs/>
        </w:rPr>
        <w:t>servicer</w:t>
      </w:r>
      <w:r>
        <w:t xml:space="preserve"> method in </w:t>
      </w:r>
      <w:r>
        <w:rPr>
          <w:b/>
          <w:bCs/>
        </w:rPr>
        <w:t>huawei_grpc_dialout_pb2_grpc</w:t>
      </w:r>
      <w:r>
        <w:t xml:space="preserve">.    </w:t>
      </w:r>
    </w:p>
    <w:p w14:paraId="14003F15"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class</w:t>
      </w:r>
      <w:proofErr w:type="gramEnd"/>
      <w:r>
        <w:t xml:space="preserve"> Telemetry_CPU_Info(huawei_grpc_dialout_pb2_grpc.gRPCDataserviceServicer): </w:t>
      </w:r>
    </w:p>
    <w:p w14:paraId="6880B283"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def __init__(self):</w:t>
      </w:r>
    </w:p>
    <w:p w14:paraId="2C4D3A0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return</w:t>
      </w:r>
    </w:p>
    <w:p w14:paraId="29B83B1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
    <w:p w14:paraId="1BBEE62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def</w:t>
      </w:r>
      <w:proofErr w:type="gramEnd"/>
      <w:r>
        <w:t xml:space="preserve"> dataPublish(self, request_iterator, context):</w:t>
      </w:r>
    </w:p>
    <w:p w14:paraId="05910E83"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for i in request_iterator:</w:t>
      </w:r>
    </w:p>
    <w:p w14:paraId="28E679FA"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print ('############ start ############\n')</w:t>
      </w:r>
    </w:p>
    <w:p w14:paraId="2CE2431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telemetry_data = huawei_telemetry_</w:t>
      </w:r>
      <w:proofErr w:type="gramStart"/>
      <w:r>
        <w:t>pb2.Telemetry.FromString(</w:t>
      </w:r>
      <w:proofErr w:type="gramEnd"/>
      <w:r>
        <w:t>i.data)</w:t>
      </w:r>
    </w:p>
    <w:p w14:paraId="7F357A76"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print (telemetry_data)            </w:t>
      </w:r>
    </w:p>
    <w:p w14:paraId="41A7F348" w14:textId="77777777" w:rsidR="004A47E0" w:rsidRPr="00E34090" w:rsidRDefault="004A47E0" w:rsidP="004A47E0">
      <w:r>
        <w:rPr>
          <w:b/>
          <w:bCs/>
        </w:rPr>
        <w:t>Telemetry_CPU_Info ()</w:t>
      </w:r>
      <w:r>
        <w:t xml:space="preserve"> inherits the </w:t>
      </w:r>
      <w:r>
        <w:rPr>
          <w:b/>
          <w:bCs/>
        </w:rPr>
        <w:t>gRPCDataserviceServicer</w:t>
      </w:r>
      <w:r>
        <w:t xml:space="preserve"> method in </w:t>
      </w:r>
      <w:r>
        <w:rPr>
          <w:b/>
          <w:bCs/>
        </w:rPr>
        <w:t>huawei_grpc_dialout_pb2_grpc</w:t>
      </w:r>
      <w:r>
        <w:t xml:space="preserve">. For details, see the </w:t>
      </w:r>
      <w:r>
        <w:rPr>
          <w:b/>
          <w:bCs/>
        </w:rPr>
        <w:t>huawei_grpc_dialout_pb2_grpc.py</w:t>
      </w:r>
      <w:r>
        <w:t xml:space="preserve"> file.</w:t>
      </w:r>
    </w:p>
    <w:p w14:paraId="632CF914"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class</w:t>
      </w:r>
      <w:proofErr w:type="gramEnd"/>
      <w:r>
        <w:t xml:space="preserve"> Telemetry_CPU_Info(huawei_grpc_dialout_pb2_grpc.gRPCDataserviceServicer): </w:t>
      </w:r>
    </w:p>
    <w:p w14:paraId="4F5C71FF" w14:textId="77777777" w:rsidR="004A47E0" w:rsidRPr="00E34090" w:rsidRDefault="004A47E0" w:rsidP="004A47E0">
      <w:r>
        <w:t xml:space="preserve">The subclass inherits the </w:t>
      </w:r>
      <w:proofErr w:type="gramStart"/>
      <w:r>
        <w:rPr>
          <w:b/>
          <w:bCs/>
        </w:rPr>
        <w:t>dataPublish(</w:t>
      </w:r>
      <w:proofErr w:type="gramEnd"/>
      <w:r>
        <w:rPr>
          <w:b/>
          <w:bCs/>
        </w:rPr>
        <w:t>self, request_iterator, context)</w:t>
      </w:r>
      <w:r>
        <w:t xml:space="preserve"> function of the parent class.</w:t>
      </w:r>
    </w:p>
    <w:p w14:paraId="288E1589" w14:textId="77777777" w:rsidR="004A47E0" w:rsidRPr="00E34090" w:rsidRDefault="004A47E0" w:rsidP="004A47E0">
      <w:r>
        <w:t xml:space="preserve">Telemetry data of the device is continuously pushed. Each push is identified by the </w:t>
      </w:r>
      <w:r>
        <w:rPr>
          <w:b/>
          <w:bCs/>
        </w:rPr>
        <w:t>#####start#####</w:t>
      </w:r>
      <w:r>
        <w:t xml:space="preserve"> field.</w:t>
      </w:r>
    </w:p>
    <w:p w14:paraId="6DDCF0B3"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for i in request_iterator:</w:t>
      </w:r>
    </w:p>
    <w:p w14:paraId="500AEB40"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print ('############ start ############\n')</w:t>
      </w:r>
    </w:p>
    <w:p w14:paraId="4DEFE990" w14:textId="77777777" w:rsidR="004A47E0" w:rsidRPr="00E34090" w:rsidRDefault="004A47E0" w:rsidP="004A47E0">
      <w:r>
        <w:t xml:space="preserve">The obtained telemetry data is expressed by the </w:t>
      </w:r>
      <w:r>
        <w:rPr>
          <w:b/>
          <w:bCs/>
        </w:rPr>
        <w:t>telemetry_data</w:t>
      </w:r>
      <w:r>
        <w:t xml:space="preserve"> variable. Note that the </w:t>
      </w:r>
      <w:r>
        <w:rPr>
          <w:b/>
          <w:bCs/>
        </w:rPr>
        <w:t>FromString</w:t>
      </w:r>
      <w:r>
        <w:t xml:space="preserve"> method in the </w:t>
      </w:r>
      <w:r>
        <w:rPr>
          <w:b/>
          <w:bCs/>
        </w:rPr>
        <w:t>huawei_telemetry_pb2.Telemetry</w:t>
      </w:r>
      <w:r>
        <w:t xml:space="preserve"> class needs to be used, and only the data attribute in </w:t>
      </w:r>
      <w:r>
        <w:rPr>
          <w:b/>
          <w:bCs/>
        </w:rPr>
        <w:t>request_iterator</w:t>
      </w:r>
      <w:r>
        <w:t xml:space="preserve"> needs to be entered.</w:t>
      </w:r>
    </w:p>
    <w:p w14:paraId="07E0280F"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telemetry_data = huawei_telemetry_</w:t>
      </w:r>
      <w:proofErr w:type="gramStart"/>
      <w:r>
        <w:t>pb2.Telemetry.FromString(</w:t>
      </w:r>
      <w:proofErr w:type="gramEnd"/>
      <w:r>
        <w:t>i.data)</w:t>
      </w:r>
    </w:p>
    <w:p w14:paraId="3D6D8CC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print (telemetry_data)   </w:t>
      </w:r>
    </w:p>
    <w:p w14:paraId="2EBDC8FE" w14:textId="77777777" w:rsidR="004A47E0" w:rsidRPr="00E34090" w:rsidRDefault="004A47E0" w:rsidP="004A47E0">
      <w:r>
        <w:lastRenderedPageBreak/>
        <w:t>The output of Telemetry_data is as follows:</w:t>
      </w:r>
    </w:p>
    <w:p w14:paraId="41D47BEF" w14:textId="77777777" w:rsidR="004A47E0" w:rsidRPr="00E34090" w:rsidRDefault="004A47E0" w:rsidP="004A47E0">
      <w:pPr>
        <w:pStyle w:val="TerminalDisplay"/>
      </w:pPr>
      <w:r>
        <w:t>############ start ############</w:t>
      </w:r>
    </w:p>
    <w:p w14:paraId="0FA35A7E" w14:textId="77777777" w:rsidR="004A47E0" w:rsidRPr="00E34090" w:rsidRDefault="004A47E0" w:rsidP="004A47E0">
      <w:pPr>
        <w:pStyle w:val="TerminalDisplay"/>
      </w:pPr>
    </w:p>
    <w:p w14:paraId="08D33F03" w14:textId="77777777" w:rsidR="004A47E0" w:rsidRPr="00E34090" w:rsidRDefault="004A47E0" w:rsidP="004A47E0">
      <w:pPr>
        <w:pStyle w:val="TerminalDisplay"/>
      </w:pPr>
      <w:r>
        <w:t>node_id_str: "CE1"</w:t>
      </w:r>
    </w:p>
    <w:p w14:paraId="2B250226" w14:textId="77777777" w:rsidR="004A47E0" w:rsidRPr="00E34090" w:rsidRDefault="004A47E0" w:rsidP="004A47E0">
      <w:pPr>
        <w:pStyle w:val="TerminalDisplay"/>
      </w:pPr>
      <w:r>
        <w:t>subscription_id_str: "Sub1"</w:t>
      </w:r>
    </w:p>
    <w:p w14:paraId="45D03E27" w14:textId="77777777" w:rsidR="004A47E0" w:rsidRPr="00E34090" w:rsidRDefault="004A47E0" w:rsidP="004A47E0">
      <w:pPr>
        <w:pStyle w:val="TerminalDisplay"/>
      </w:pPr>
      <w:r>
        <w:t>sensor_path: "huawei-devm</w:t>
      </w:r>
      <w:proofErr w:type="gramStart"/>
      <w:r>
        <w:t>:devm</w:t>
      </w:r>
      <w:proofErr w:type="gramEnd"/>
      <w:r>
        <w:t>/cpuInfos/cpuInfo"</w:t>
      </w:r>
    </w:p>
    <w:p w14:paraId="60ED298B" w14:textId="77777777" w:rsidR="004A47E0" w:rsidRPr="00E34090" w:rsidRDefault="004A47E0" w:rsidP="004A47E0">
      <w:pPr>
        <w:pStyle w:val="TerminalDisplay"/>
      </w:pPr>
      <w:r>
        <w:t>collection_id: 260</w:t>
      </w:r>
    </w:p>
    <w:p w14:paraId="055FAF5D" w14:textId="77777777" w:rsidR="004A47E0" w:rsidRPr="00E34090" w:rsidRDefault="004A47E0" w:rsidP="004A47E0">
      <w:pPr>
        <w:pStyle w:val="TerminalDisplay"/>
      </w:pPr>
      <w:r>
        <w:t>collection_start_time: 1580278055740</w:t>
      </w:r>
    </w:p>
    <w:p w14:paraId="42D72B8C" w14:textId="77777777" w:rsidR="004A47E0" w:rsidRPr="00E34090" w:rsidRDefault="004A47E0" w:rsidP="004A47E0">
      <w:pPr>
        <w:pStyle w:val="TerminalDisplay"/>
      </w:pPr>
      <w:r>
        <w:t>msg_timestamp: 1580278055824</w:t>
      </w:r>
    </w:p>
    <w:p w14:paraId="53AE6C81" w14:textId="77777777" w:rsidR="004A47E0" w:rsidRPr="00E34090" w:rsidRDefault="004A47E0" w:rsidP="004A47E0">
      <w:pPr>
        <w:pStyle w:val="TerminalDisplay"/>
      </w:pPr>
      <w:r>
        <w:t>data_gpb {</w:t>
      </w:r>
    </w:p>
    <w:p w14:paraId="6585781D" w14:textId="77777777" w:rsidR="004A47E0" w:rsidRPr="00E34090" w:rsidRDefault="004A47E0" w:rsidP="004A47E0">
      <w:pPr>
        <w:pStyle w:val="TerminalDisplay"/>
      </w:pPr>
      <w:r>
        <w:t xml:space="preserve">  row {</w:t>
      </w:r>
    </w:p>
    <w:p w14:paraId="4C5DD5EA" w14:textId="77777777" w:rsidR="004A47E0" w:rsidRPr="00E34090" w:rsidRDefault="004A47E0" w:rsidP="004A47E0">
      <w:pPr>
        <w:pStyle w:val="TerminalDisplay"/>
      </w:pPr>
      <w:r>
        <w:t xml:space="preserve">    timestamp: 1580278055740</w:t>
      </w:r>
    </w:p>
    <w:p w14:paraId="46E442A1" w14:textId="77777777" w:rsidR="004A47E0" w:rsidRPr="00E34090" w:rsidRDefault="004A47E0" w:rsidP="004A47E0">
      <w:pPr>
        <w:pStyle w:val="TerminalDisplay"/>
      </w:pPr>
      <w:r>
        <w:t xml:space="preserve">    </w:t>
      </w:r>
      <w:proofErr w:type="gramStart"/>
      <w:r>
        <w:t>content</w:t>
      </w:r>
      <w:proofErr w:type="gramEnd"/>
      <w:r>
        <w:t>: "*\022\n\020\"\0011\010\201\200\204\010(\006\030Z0K\020\010"</w:t>
      </w:r>
    </w:p>
    <w:p w14:paraId="3DDD0569" w14:textId="77777777" w:rsidR="004A47E0" w:rsidRPr="00E34090" w:rsidRDefault="004A47E0" w:rsidP="004A47E0">
      <w:pPr>
        <w:pStyle w:val="TerminalDisplay"/>
      </w:pPr>
      <w:r>
        <w:t xml:space="preserve">  }</w:t>
      </w:r>
    </w:p>
    <w:p w14:paraId="63256EB3" w14:textId="77777777" w:rsidR="004A47E0" w:rsidRPr="00E34090" w:rsidRDefault="004A47E0" w:rsidP="004A47E0">
      <w:pPr>
        <w:pStyle w:val="TerminalDisplay"/>
      </w:pPr>
      <w:r>
        <w:t xml:space="preserve">  row {</w:t>
      </w:r>
    </w:p>
    <w:p w14:paraId="2E14B5E6" w14:textId="77777777" w:rsidR="004A47E0" w:rsidRPr="00E34090" w:rsidRDefault="004A47E0" w:rsidP="004A47E0">
      <w:pPr>
        <w:pStyle w:val="TerminalDisplay"/>
      </w:pPr>
      <w:r>
        <w:t xml:space="preserve">    timestamp: 1580278055740</w:t>
      </w:r>
    </w:p>
    <w:p w14:paraId="6B930F78" w14:textId="77777777" w:rsidR="004A47E0" w:rsidRPr="00E34090" w:rsidRDefault="004A47E0" w:rsidP="004A47E0">
      <w:pPr>
        <w:pStyle w:val="TerminalDisplay"/>
      </w:pPr>
      <w:r>
        <w:t xml:space="preserve">    </w:t>
      </w:r>
      <w:proofErr w:type="gramStart"/>
      <w:r>
        <w:t>content</w:t>
      </w:r>
      <w:proofErr w:type="gramEnd"/>
      <w:r>
        <w:t>: "*\023\n\021\"\00217\010\201\200\304\010(\006\030Z0K\020\010"</w:t>
      </w:r>
    </w:p>
    <w:p w14:paraId="03C56369" w14:textId="77777777" w:rsidR="004A47E0" w:rsidRPr="00E34090" w:rsidRDefault="004A47E0" w:rsidP="004A47E0">
      <w:pPr>
        <w:pStyle w:val="TerminalDisplay"/>
      </w:pPr>
      <w:r>
        <w:t xml:space="preserve">  }</w:t>
      </w:r>
    </w:p>
    <w:p w14:paraId="46836D83" w14:textId="77777777" w:rsidR="004A47E0" w:rsidRPr="00E34090" w:rsidRDefault="004A47E0" w:rsidP="004A47E0">
      <w:pPr>
        <w:pStyle w:val="TerminalDisplay"/>
      </w:pPr>
      <w:r>
        <w:t>}</w:t>
      </w:r>
    </w:p>
    <w:p w14:paraId="3B0D2789" w14:textId="77777777" w:rsidR="004A47E0" w:rsidRPr="00E34090" w:rsidRDefault="004A47E0" w:rsidP="004A47E0">
      <w:pPr>
        <w:pStyle w:val="TerminalDisplay"/>
      </w:pPr>
      <w:r>
        <w:t>collection_end_time: 1580278055740</w:t>
      </w:r>
    </w:p>
    <w:p w14:paraId="02B290A9" w14:textId="77777777" w:rsidR="004A47E0" w:rsidRPr="00E34090" w:rsidRDefault="004A47E0" w:rsidP="004A47E0">
      <w:pPr>
        <w:pStyle w:val="TerminalDisplay"/>
      </w:pPr>
      <w:r>
        <w:t>current_period: 60000</w:t>
      </w:r>
    </w:p>
    <w:p w14:paraId="1764475D" w14:textId="77777777" w:rsidR="004A47E0" w:rsidRPr="00E34090" w:rsidRDefault="004A47E0" w:rsidP="004A47E0">
      <w:pPr>
        <w:pStyle w:val="TerminalDisplay"/>
      </w:pPr>
      <w:r>
        <w:t>except_desc: "OK"</w:t>
      </w:r>
    </w:p>
    <w:p w14:paraId="7D127574" w14:textId="77777777" w:rsidR="004A47E0" w:rsidRPr="00E34090" w:rsidRDefault="004A47E0" w:rsidP="004A47E0">
      <w:pPr>
        <w:pStyle w:val="TerminalDisplay"/>
      </w:pPr>
      <w:r>
        <w:t>product_name: "CE12800"</w:t>
      </w:r>
    </w:p>
    <w:p w14:paraId="4830DC99" w14:textId="77777777" w:rsidR="004A47E0" w:rsidRPr="00E34090" w:rsidRDefault="004A47E0" w:rsidP="004A47E0">
      <w:pPr>
        <w:pStyle w:val="TerminalDisplay"/>
      </w:pPr>
      <w:r>
        <w:t>proto_path: "huawei_devm.Devm"</w:t>
      </w:r>
    </w:p>
    <w:p w14:paraId="158BC45C" w14:textId="77777777" w:rsidR="004A47E0" w:rsidRPr="00E34090" w:rsidRDefault="004A47E0" w:rsidP="004A47E0">
      <w:r>
        <w:t xml:space="preserve">The complete Telemetry data contains parameters such as node_id, subscription ID, and time. The </w:t>
      </w:r>
      <w:r>
        <w:rPr>
          <w:b/>
          <w:bCs/>
        </w:rPr>
        <w:t>data_gpb</w:t>
      </w:r>
      <w:r>
        <w:t xml:space="preserve"> contains multiple rows, and each row contains the </w:t>
      </w:r>
      <w:r>
        <w:rPr>
          <w:b/>
          <w:bCs/>
        </w:rPr>
        <w:t>timestamp</w:t>
      </w:r>
      <w:r>
        <w:t xml:space="preserve"> and </w:t>
      </w:r>
      <w:r>
        <w:rPr>
          <w:b/>
          <w:bCs/>
        </w:rPr>
        <w:t>content</w:t>
      </w:r>
      <w:r>
        <w:t xml:space="preserve"> fields. In this case, the data in the </w:t>
      </w:r>
      <w:r>
        <w:rPr>
          <w:b/>
          <w:bCs/>
        </w:rPr>
        <w:t>content</w:t>
      </w:r>
      <w:r>
        <w:t xml:space="preserve"> field cannot be identified and needs to be further decoded.</w:t>
      </w:r>
    </w:p>
    <w:p w14:paraId="2DF8AAAE" w14:textId="77777777" w:rsidR="004A47E0" w:rsidRPr="00E34090" w:rsidRDefault="004A47E0" w:rsidP="004A47E0">
      <w:pPr>
        <w:pStyle w:val="Step"/>
        <w:outlineLvl w:val="9"/>
      </w:pPr>
      <w:r>
        <w:t>Decode Telemetry data.</w:t>
      </w:r>
    </w:p>
    <w:p w14:paraId="37B8A3F6" w14:textId="77777777" w:rsidR="004A47E0" w:rsidRPr="00E34090" w:rsidRDefault="004A47E0" w:rsidP="004A47E0">
      <w:r>
        <w:t xml:space="preserve">In this example, the CPU information to be obtained is contained in the </w:t>
      </w:r>
      <w:r>
        <w:rPr>
          <w:b/>
          <w:bCs/>
        </w:rPr>
        <w:t>content</w:t>
      </w:r>
      <w:r>
        <w:t xml:space="preserve"> field and cannot be identified. Therefore, the</w:t>
      </w:r>
      <w:r>
        <w:rPr>
          <w:b/>
          <w:bCs/>
        </w:rPr>
        <w:t xml:space="preserve"> content</w:t>
      </w:r>
      <w:r>
        <w:t xml:space="preserve"> field has to be decoded in the </w:t>
      </w:r>
      <w:r>
        <w:rPr>
          <w:b/>
          <w:bCs/>
        </w:rPr>
        <w:t>.proto</w:t>
      </w:r>
      <w:r>
        <w:t xml:space="preserve"> file.</w:t>
      </w:r>
    </w:p>
    <w:p w14:paraId="4176EA89" w14:textId="77777777" w:rsidR="004A47E0" w:rsidRPr="00E34090" w:rsidRDefault="004A47E0" w:rsidP="004A47E0">
      <w:r>
        <w:t xml:space="preserve">As each data push contains multiple rows, data is read and pushed in the </w:t>
      </w:r>
      <w:r>
        <w:rPr>
          <w:b/>
          <w:bCs/>
        </w:rPr>
        <w:t>for</w:t>
      </w:r>
      <w:r>
        <w:t xml:space="preserve"> loop.</w:t>
      </w:r>
    </w:p>
    <w:p w14:paraId="0A105F44"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for row_data in telemetry_data.data_gpb.row:</w:t>
      </w:r>
    </w:p>
    <w:p w14:paraId="312370D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print ('-----------------')</w:t>
      </w:r>
    </w:p>
    <w:p w14:paraId="37ACF0B3"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print</w:t>
      </w:r>
      <w:proofErr w:type="gramEnd"/>
      <w:r>
        <w:t xml:space="preserve"> ('The proto path is :'+telemetry_data.proto_path)</w:t>
      </w:r>
    </w:p>
    <w:p w14:paraId="009AE1E4"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print ('-----------------')</w:t>
      </w:r>
    </w:p>
    <w:p w14:paraId="50D899A8" w14:textId="77777777" w:rsidR="004A47E0" w:rsidRPr="00E34090" w:rsidRDefault="004A47E0" w:rsidP="004A47E0">
      <w:r>
        <w:t xml:space="preserve">Check the value of </w:t>
      </w:r>
      <w:r>
        <w:rPr>
          <w:b/>
          <w:bCs/>
        </w:rPr>
        <w:t>proto_path</w:t>
      </w:r>
      <w:r>
        <w:t xml:space="preserve"> for each data record. The command output is as follows:</w:t>
      </w:r>
    </w:p>
    <w:p w14:paraId="208B93DB" w14:textId="77777777" w:rsidR="004A47E0" w:rsidRPr="00E34090" w:rsidRDefault="004A47E0" w:rsidP="004A47E0">
      <w:pPr>
        <w:pStyle w:val="TerminalDisplay"/>
      </w:pPr>
      <w:r>
        <w:t>-----------------</w:t>
      </w:r>
    </w:p>
    <w:p w14:paraId="25B404FD" w14:textId="77777777" w:rsidR="004A47E0" w:rsidRPr="00E34090" w:rsidRDefault="004A47E0" w:rsidP="004A47E0">
      <w:pPr>
        <w:pStyle w:val="TerminalDisplay"/>
      </w:pPr>
      <w:r>
        <w:t xml:space="preserve">The proto path </w:t>
      </w:r>
      <w:proofErr w:type="gramStart"/>
      <w:r>
        <w:t>is :huawei</w:t>
      </w:r>
      <w:proofErr w:type="gramEnd"/>
      <w:r>
        <w:t>_devm.Devm</w:t>
      </w:r>
    </w:p>
    <w:p w14:paraId="06301BE1" w14:textId="77777777" w:rsidR="004A47E0" w:rsidRPr="00E34090" w:rsidRDefault="004A47E0" w:rsidP="004A47E0">
      <w:pPr>
        <w:pStyle w:val="TerminalDisplay"/>
      </w:pPr>
      <w:r>
        <w:t>-----------------</w:t>
      </w:r>
    </w:p>
    <w:p w14:paraId="7EAA4287" w14:textId="77777777" w:rsidR="004A47E0" w:rsidRPr="00E34090" w:rsidRDefault="004A47E0" w:rsidP="004A47E0">
      <w:r>
        <w:t xml:space="preserve">Different modules are dynamically loaded based on the value of </w:t>
      </w:r>
      <w:r>
        <w:rPr>
          <w:b/>
          <w:bCs/>
        </w:rPr>
        <w:t>proto_path</w:t>
      </w:r>
      <w:r>
        <w:t xml:space="preserve">. Use the </w:t>
      </w:r>
      <w:proofErr w:type="gramStart"/>
      <w:r>
        <w:rPr>
          <w:b/>
          <w:bCs/>
        </w:rPr>
        <w:t>split(</w:t>
      </w:r>
      <w:proofErr w:type="gramEnd"/>
      <w:r>
        <w:rPr>
          <w:b/>
          <w:bCs/>
        </w:rPr>
        <w:t>)</w:t>
      </w:r>
      <w:r>
        <w:t xml:space="preserve"> method to split </w:t>
      </w:r>
      <w:r>
        <w:rPr>
          <w:b/>
          <w:bCs/>
        </w:rPr>
        <w:t>huawei_devm.Devm</w:t>
      </w:r>
      <w:r>
        <w:t xml:space="preserve"> into </w:t>
      </w:r>
      <w:r>
        <w:rPr>
          <w:b/>
          <w:bCs/>
        </w:rPr>
        <w:t>huawei_devm</w:t>
      </w:r>
      <w:r>
        <w:t xml:space="preserve"> and</w:t>
      </w:r>
      <w:r>
        <w:rPr>
          <w:b/>
          <w:bCs/>
        </w:rPr>
        <w:t xml:space="preserve"> Devm</w:t>
      </w:r>
      <w:r>
        <w:t>.</w:t>
      </w:r>
    </w:p>
    <w:p w14:paraId="64C7334C"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module_name = telemetry_data.proto_</w:t>
      </w:r>
      <w:proofErr w:type="gramStart"/>
      <w:r>
        <w:t>path.split(</w:t>
      </w:r>
      <w:proofErr w:type="gramEnd"/>
      <w:r>
        <w:t>'.')[0]</w:t>
      </w:r>
    </w:p>
    <w:p w14:paraId="4907C6FF"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root_class = telemetry_data.proto_</w:t>
      </w:r>
      <w:proofErr w:type="gramStart"/>
      <w:r>
        <w:t>path.split(</w:t>
      </w:r>
      <w:proofErr w:type="gramEnd"/>
      <w:r>
        <w:t>'.')[1]</w:t>
      </w:r>
    </w:p>
    <w:p w14:paraId="4A69FD0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lastRenderedPageBreak/>
        <w:t xml:space="preserve">                </w:t>
      </w:r>
    </w:p>
    <w:p w14:paraId="5F1DC273"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Dynamically load the module for obtaining telemetry data. In this example, the module is...</w:t>
      </w:r>
    </w:p>
    <w:p w14:paraId="13B990BE"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decode_module = importlib.import_ </w:t>
      </w:r>
      <w:proofErr w:type="gramStart"/>
      <w:r>
        <w:t>module(</w:t>
      </w:r>
      <w:proofErr w:type="gramEnd"/>
      <w:r>
        <w:t xml:space="preserve"> module_name+'_pb2')</w:t>
      </w:r>
    </w:p>
    <w:p w14:paraId="50F29021"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print (decode_module)</w:t>
      </w:r>
    </w:p>
    <w:p w14:paraId="59F72AEF" w14:textId="77777777" w:rsidR="0001347D" w:rsidRDefault="004A47E0" w:rsidP="0001347D">
      <w:r>
        <w:t xml:space="preserve">Use </w:t>
      </w:r>
      <w:r>
        <w:rPr>
          <w:b/>
          <w:bCs/>
        </w:rPr>
        <w:t>importlib.import_module</w:t>
      </w:r>
      <w:r>
        <w:t xml:space="preserve"> to dynamically load the module, and output the content. In this example, the module name is </w:t>
      </w:r>
      <w:r>
        <w:rPr>
          <w:b/>
          <w:bCs/>
        </w:rPr>
        <w:t>huawei_devm_pb2</w:t>
      </w:r>
      <w:r>
        <w:t>.</w:t>
      </w:r>
    </w:p>
    <w:p w14:paraId="0EDDA743" w14:textId="78E8F961" w:rsidR="0001347D" w:rsidRPr="0001347D" w:rsidRDefault="0001347D" w:rsidP="0001347D">
      <w:pPr>
        <w:rPr>
          <w:sz w:val="18"/>
        </w:rPr>
      </w:pPr>
      <w:r w:rsidRPr="0001347D">
        <w:rPr>
          <w:sz w:val="18"/>
        </w:rPr>
        <w:t>&lt;module 'huawei_devm_pb2' from 'D:\\10 Python Learning\\Telemetry\\huawei_devm_pb2.py'&gt;</w:t>
      </w:r>
    </w:p>
    <w:p w14:paraId="59C7BF3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Define the decoding method: </w:t>
      </w:r>
      <w:r>
        <w:rPr>
          <w:b/>
          <w:bCs/>
        </w:rPr>
        <w:t>getattr</w:t>
      </w:r>
      <w:r>
        <w:t xml:space="preserve"> to obtain the attribute value in the dynamically-loaded module and invoke the decoding method </w:t>
      </w:r>
      <w:r>
        <w:rPr>
          <w:b/>
          <w:bCs/>
        </w:rPr>
        <w:t>FromString</w:t>
      </w:r>
      <w:r>
        <w:t xml:space="preserve"> of this attribute.</w:t>
      </w:r>
    </w:p>
    <w:p w14:paraId="5EFFDDE0"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decode_func = </w:t>
      </w:r>
      <w:proofErr w:type="gramStart"/>
      <w:r>
        <w:t>getattr(</w:t>
      </w:r>
      <w:proofErr w:type="gramEnd"/>
      <w:r>
        <w:t>decode_module,root_class).FromString</w:t>
      </w:r>
    </w:p>
    <w:p w14:paraId="18EFB0FF" w14:textId="77777777" w:rsidR="004A47E0" w:rsidRPr="00E34090" w:rsidRDefault="004A47E0" w:rsidP="004A47E0">
      <w:r>
        <w:t xml:space="preserve">Define the </w:t>
      </w:r>
      <w:r>
        <w:rPr>
          <w:b/>
          <w:bCs/>
        </w:rPr>
        <w:t>decode_func</w:t>
      </w:r>
      <w:r>
        <w:t xml:space="preserve"> method to decode </w:t>
      </w:r>
      <w:r>
        <w:rPr>
          <w:b/>
          <w:bCs/>
        </w:rPr>
        <w:t>huawei_devm data</w:t>
      </w:r>
      <w:r>
        <w:t>.</w:t>
      </w:r>
    </w:p>
    <w:p w14:paraId="3E65D937"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print ('----------- content is -----------\n')</w:t>
      </w:r>
    </w:p>
    <w:p w14:paraId="644ADDC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Use this method to decode the content in</w:t>
      </w:r>
      <w:r>
        <w:rPr>
          <w:b/>
          <w:bCs/>
        </w:rPr>
        <w:t xml:space="preserve"> row_data</w:t>
      </w:r>
      <w:r>
        <w:t xml:space="preserve"> and output the decoded content.</w:t>
      </w:r>
    </w:p>
    <w:p w14:paraId="272A3FF5"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print</w:t>
      </w:r>
      <w:proofErr w:type="gramEnd"/>
      <w:r>
        <w:t xml:space="preserve"> (decode_func(row_data.content))</w:t>
      </w:r>
    </w:p>
    <w:p w14:paraId="1AE463BC"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print ('----------- done -----------------')</w:t>
      </w:r>
    </w:p>
    <w:p w14:paraId="46D2F2F2" w14:textId="77777777" w:rsidR="004A47E0" w:rsidRPr="00E34090" w:rsidRDefault="004A47E0" w:rsidP="004A47E0">
      <w:r>
        <w:t>Finally, input the content to be decoded to this method.</w:t>
      </w:r>
    </w:p>
    <w:p w14:paraId="25BF0AFA" w14:textId="77777777" w:rsidR="004A47E0" w:rsidRPr="00E34090" w:rsidRDefault="004A47E0" w:rsidP="004A47E0">
      <w:r>
        <w:t>The content that cannot be identified...</w:t>
      </w:r>
    </w:p>
    <w:p w14:paraId="2D14E33A" w14:textId="77777777" w:rsidR="004A47E0" w:rsidRPr="00E34090" w:rsidRDefault="004A47E0" w:rsidP="004A47E0">
      <w:pPr>
        <w:pStyle w:val="TerminalDisplay"/>
      </w:pPr>
      <w:r>
        <w:t>data_gpb {</w:t>
      </w:r>
    </w:p>
    <w:p w14:paraId="155DE9B6" w14:textId="77777777" w:rsidR="004A47E0" w:rsidRPr="00E34090" w:rsidRDefault="004A47E0" w:rsidP="004A47E0">
      <w:pPr>
        <w:pStyle w:val="TerminalDisplay"/>
      </w:pPr>
      <w:r>
        <w:t xml:space="preserve">  row {</w:t>
      </w:r>
    </w:p>
    <w:p w14:paraId="4EDBA317" w14:textId="77777777" w:rsidR="004A47E0" w:rsidRPr="00E34090" w:rsidRDefault="004A47E0" w:rsidP="004A47E0">
      <w:pPr>
        <w:pStyle w:val="TerminalDisplay"/>
      </w:pPr>
      <w:r>
        <w:t xml:space="preserve">    timestamp: 1580278055740</w:t>
      </w:r>
    </w:p>
    <w:p w14:paraId="5B0C7721" w14:textId="77777777" w:rsidR="004A47E0" w:rsidRPr="00E34090" w:rsidRDefault="004A47E0" w:rsidP="004A47E0">
      <w:pPr>
        <w:pStyle w:val="TerminalDisplay"/>
      </w:pPr>
      <w:r>
        <w:t xml:space="preserve">    </w:t>
      </w:r>
      <w:proofErr w:type="gramStart"/>
      <w:r>
        <w:t>content</w:t>
      </w:r>
      <w:proofErr w:type="gramEnd"/>
      <w:r>
        <w:t>: "*\022\n\020\"\0011\010\201\200\204\010(\006\030Z0K\020\010"</w:t>
      </w:r>
    </w:p>
    <w:p w14:paraId="08431BA9" w14:textId="77777777" w:rsidR="004A47E0" w:rsidRPr="00E34090" w:rsidRDefault="004A47E0" w:rsidP="004A47E0">
      <w:pPr>
        <w:pStyle w:val="TerminalDisplay"/>
      </w:pPr>
      <w:r>
        <w:t xml:space="preserve">  }</w:t>
      </w:r>
    </w:p>
    <w:p w14:paraId="1188E0BD" w14:textId="77777777" w:rsidR="004A47E0" w:rsidRPr="00E34090" w:rsidRDefault="004A47E0" w:rsidP="004A47E0">
      <w:pPr>
        <w:pStyle w:val="TerminalDisplay"/>
      </w:pPr>
      <w:r>
        <w:t xml:space="preserve">  row {</w:t>
      </w:r>
    </w:p>
    <w:p w14:paraId="4B226AEE" w14:textId="77777777" w:rsidR="004A47E0" w:rsidRPr="00E34090" w:rsidRDefault="004A47E0" w:rsidP="004A47E0">
      <w:pPr>
        <w:pStyle w:val="TerminalDisplay"/>
      </w:pPr>
      <w:r>
        <w:t xml:space="preserve">    timestamp: 1580278055740</w:t>
      </w:r>
    </w:p>
    <w:p w14:paraId="026D161D" w14:textId="77777777" w:rsidR="004A47E0" w:rsidRPr="00E34090" w:rsidRDefault="004A47E0" w:rsidP="004A47E0">
      <w:pPr>
        <w:pStyle w:val="TerminalDisplay"/>
      </w:pPr>
      <w:r>
        <w:t xml:space="preserve">    </w:t>
      </w:r>
      <w:proofErr w:type="gramStart"/>
      <w:r>
        <w:t>content</w:t>
      </w:r>
      <w:proofErr w:type="gramEnd"/>
      <w:r>
        <w:t>: "*\023\n\021\"\00217\010\201\200\304\010(\006\030Z0K\020\010"</w:t>
      </w:r>
    </w:p>
    <w:p w14:paraId="2DF60E5C" w14:textId="77777777" w:rsidR="004A47E0" w:rsidRPr="00E34090" w:rsidRDefault="004A47E0" w:rsidP="004A47E0">
      <w:pPr>
        <w:pStyle w:val="TerminalDisplay"/>
      </w:pPr>
      <w:r>
        <w:t xml:space="preserve">  }</w:t>
      </w:r>
    </w:p>
    <w:p w14:paraId="53919F43" w14:textId="77777777" w:rsidR="004A47E0" w:rsidRPr="00E34090" w:rsidRDefault="004A47E0" w:rsidP="004A47E0">
      <w:pPr>
        <w:pStyle w:val="TerminalDisplay"/>
      </w:pPr>
      <w:r>
        <w:t>}</w:t>
      </w:r>
    </w:p>
    <w:p w14:paraId="1497B4E5" w14:textId="77777777" w:rsidR="004A47E0" w:rsidRPr="00E34090" w:rsidRDefault="004A47E0" w:rsidP="004A47E0">
      <w:r>
        <w:t>Is decoded as follows...</w:t>
      </w:r>
    </w:p>
    <w:p w14:paraId="1B0369B8" w14:textId="77777777" w:rsidR="004A47E0" w:rsidRPr="00E34090" w:rsidRDefault="004A47E0" w:rsidP="004A47E0">
      <w:pPr>
        <w:pStyle w:val="TerminalDisplay"/>
      </w:pPr>
      <w:r>
        <w:t>cpuInfos {</w:t>
      </w:r>
    </w:p>
    <w:p w14:paraId="6CFB77FB" w14:textId="77777777" w:rsidR="004A47E0" w:rsidRPr="00E34090" w:rsidRDefault="004A47E0" w:rsidP="004A47E0">
      <w:pPr>
        <w:pStyle w:val="TerminalDisplay"/>
      </w:pPr>
      <w:r>
        <w:t xml:space="preserve">  cpuInfo {</w:t>
      </w:r>
    </w:p>
    <w:p w14:paraId="0636C49C" w14:textId="77777777" w:rsidR="004A47E0" w:rsidRPr="00E34090" w:rsidRDefault="004A47E0" w:rsidP="004A47E0">
      <w:pPr>
        <w:pStyle w:val="TerminalDisplay"/>
      </w:pPr>
      <w:r>
        <w:t xml:space="preserve">    entIndex: 16842753</w:t>
      </w:r>
    </w:p>
    <w:p w14:paraId="7E2141DA" w14:textId="77777777" w:rsidR="004A47E0" w:rsidRPr="00E34090" w:rsidRDefault="004A47E0" w:rsidP="004A47E0">
      <w:pPr>
        <w:pStyle w:val="TerminalDisplay"/>
      </w:pPr>
      <w:r>
        <w:t xml:space="preserve">    interval: 8</w:t>
      </w:r>
    </w:p>
    <w:p w14:paraId="5CE83657" w14:textId="77777777" w:rsidR="004A47E0" w:rsidRPr="00E34090" w:rsidRDefault="004A47E0" w:rsidP="004A47E0">
      <w:pPr>
        <w:pStyle w:val="TerminalDisplay"/>
      </w:pPr>
      <w:r>
        <w:t xml:space="preserve">    ovloadThreshold: 90</w:t>
      </w:r>
    </w:p>
    <w:p w14:paraId="5379820B" w14:textId="77777777" w:rsidR="004A47E0" w:rsidRPr="00E34090" w:rsidRDefault="004A47E0" w:rsidP="004A47E0">
      <w:pPr>
        <w:pStyle w:val="TerminalDisplay"/>
      </w:pPr>
      <w:r>
        <w:t xml:space="preserve">    position: "1"</w:t>
      </w:r>
    </w:p>
    <w:p w14:paraId="777EC30C" w14:textId="77777777" w:rsidR="004A47E0" w:rsidRPr="00E34090" w:rsidRDefault="004A47E0" w:rsidP="004A47E0">
      <w:pPr>
        <w:pStyle w:val="TerminalDisplay"/>
      </w:pPr>
      <w:r>
        <w:t xml:space="preserve">    systemCpuUsage: 6</w:t>
      </w:r>
    </w:p>
    <w:p w14:paraId="550DA882" w14:textId="77777777" w:rsidR="004A47E0" w:rsidRPr="00E34090" w:rsidRDefault="004A47E0" w:rsidP="004A47E0">
      <w:pPr>
        <w:pStyle w:val="TerminalDisplay"/>
      </w:pPr>
      <w:r>
        <w:t xml:space="preserve">    unovloadThreshold: 75</w:t>
      </w:r>
    </w:p>
    <w:p w14:paraId="08065487" w14:textId="77777777" w:rsidR="004A47E0" w:rsidRPr="00E34090" w:rsidRDefault="004A47E0" w:rsidP="004A47E0">
      <w:pPr>
        <w:pStyle w:val="TerminalDisplay"/>
      </w:pPr>
      <w:r>
        <w:t xml:space="preserve">  }</w:t>
      </w:r>
    </w:p>
    <w:p w14:paraId="75E57596" w14:textId="77777777" w:rsidR="004A47E0" w:rsidRPr="00E34090" w:rsidRDefault="004A47E0" w:rsidP="004A47E0">
      <w:pPr>
        <w:pStyle w:val="TerminalDisplay"/>
      </w:pPr>
      <w:r>
        <w:t>}</w:t>
      </w:r>
    </w:p>
    <w:p w14:paraId="7EDD04AF" w14:textId="77777777" w:rsidR="004A47E0" w:rsidRPr="00E34090" w:rsidRDefault="004A47E0" w:rsidP="004A47E0">
      <w:pPr>
        <w:pStyle w:val="TerminalDisplay"/>
      </w:pPr>
      <w:r>
        <w:t>and</w:t>
      </w:r>
    </w:p>
    <w:p w14:paraId="00099DE5" w14:textId="77777777" w:rsidR="004A47E0" w:rsidRPr="00E34090" w:rsidRDefault="004A47E0" w:rsidP="004A47E0">
      <w:pPr>
        <w:pStyle w:val="TerminalDisplay"/>
      </w:pPr>
      <w:r>
        <w:t>cpuInfos {</w:t>
      </w:r>
    </w:p>
    <w:p w14:paraId="0BFB1876" w14:textId="77777777" w:rsidR="004A47E0" w:rsidRPr="00E34090" w:rsidRDefault="004A47E0" w:rsidP="004A47E0">
      <w:pPr>
        <w:pStyle w:val="TerminalDisplay"/>
      </w:pPr>
      <w:r>
        <w:t xml:space="preserve">  cpuInfo {</w:t>
      </w:r>
    </w:p>
    <w:p w14:paraId="3AE6182C" w14:textId="77777777" w:rsidR="004A47E0" w:rsidRPr="00E34090" w:rsidRDefault="004A47E0" w:rsidP="004A47E0">
      <w:pPr>
        <w:pStyle w:val="TerminalDisplay"/>
      </w:pPr>
      <w:r>
        <w:t xml:space="preserve">    entIndex: 17891329</w:t>
      </w:r>
    </w:p>
    <w:p w14:paraId="283A250C" w14:textId="77777777" w:rsidR="004A47E0" w:rsidRPr="00E34090" w:rsidRDefault="004A47E0" w:rsidP="004A47E0">
      <w:pPr>
        <w:pStyle w:val="TerminalDisplay"/>
      </w:pPr>
      <w:r>
        <w:t xml:space="preserve">    interval: 8</w:t>
      </w:r>
    </w:p>
    <w:p w14:paraId="59AC158C" w14:textId="77777777" w:rsidR="004A47E0" w:rsidRPr="00E34090" w:rsidRDefault="004A47E0" w:rsidP="004A47E0">
      <w:pPr>
        <w:pStyle w:val="TerminalDisplay"/>
      </w:pPr>
      <w:r>
        <w:t xml:space="preserve">    ovloadThreshold: 90</w:t>
      </w:r>
    </w:p>
    <w:p w14:paraId="39C3940C" w14:textId="77777777" w:rsidR="004A47E0" w:rsidRPr="00E34090" w:rsidRDefault="004A47E0" w:rsidP="004A47E0">
      <w:pPr>
        <w:pStyle w:val="TerminalDisplay"/>
      </w:pPr>
      <w:r>
        <w:t xml:space="preserve">    position: "17"</w:t>
      </w:r>
    </w:p>
    <w:p w14:paraId="1F135153" w14:textId="77777777" w:rsidR="004A47E0" w:rsidRPr="00E34090" w:rsidRDefault="004A47E0" w:rsidP="004A47E0">
      <w:pPr>
        <w:pStyle w:val="TerminalDisplay"/>
      </w:pPr>
      <w:r>
        <w:t xml:space="preserve">    systemCpuUsage: 6</w:t>
      </w:r>
    </w:p>
    <w:p w14:paraId="4323A323" w14:textId="77777777" w:rsidR="004A47E0" w:rsidRPr="00E34090" w:rsidRDefault="004A47E0" w:rsidP="004A47E0">
      <w:pPr>
        <w:pStyle w:val="TerminalDisplay"/>
      </w:pPr>
      <w:r>
        <w:t xml:space="preserve">    unovloadThreshold: 75</w:t>
      </w:r>
    </w:p>
    <w:p w14:paraId="49364237" w14:textId="77777777" w:rsidR="004A47E0" w:rsidRPr="00E34090" w:rsidRDefault="004A47E0" w:rsidP="004A47E0">
      <w:pPr>
        <w:pStyle w:val="TerminalDisplay"/>
      </w:pPr>
      <w:r>
        <w:lastRenderedPageBreak/>
        <w:t xml:space="preserve">  }</w:t>
      </w:r>
    </w:p>
    <w:p w14:paraId="41972347" w14:textId="77777777" w:rsidR="004A47E0" w:rsidRPr="00E34090" w:rsidRDefault="004A47E0" w:rsidP="004A47E0">
      <w:pPr>
        <w:pStyle w:val="TerminalDisplay"/>
      </w:pPr>
      <w:r>
        <w:t>}</w:t>
      </w:r>
    </w:p>
    <w:p w14:paraId="5E3138D4" w14:textId="77777777" w:rsidR="004A47E0" w:rsidRDefault="004A47E0" w:rsidP="004A47E0">
      <w:r>
        <w:t>The display corresponds to the content in two rows, respectively.</w:t>
      </w:r>
    </w:p>
    <w:p w14:paraId="215DF549" w14:textId="77777777" w:rsidR="004A47E0" w:rsidRPr="00E34090" w:rsidRDefault="004A47E0" w:rsidP="004A47E0">
      <w:pPr>
        <w:pStyle w:val="End"/>
      </w:pPr>
      <w:r>
        <w:t>----End</w:t>
      </w:r>
    </w:p>
    <w:p w14:paraId="2C97A3F3" w14:textId="77777777" w:rsidR="004A47E0" w:rsidRPr="00770D57" w:rsidRDefault="004A47E0" w:rsidP="004A47E0">
      <w:pPr>
        <w:pStyle w:val="2"/>
      </w:pPr>
      <w:bookmarkStart w:id="219" w:name="_Toc42705730"/>
      <w:bookmarkStart w:id="220" w:name="_Toc46142803"/>
      <w:bookmarkStart w:id="221" w:name="_Toc47365102"/>
      <w:r w:rsidRPr="00770D57">
        <w:t>Quiz</w:t>
      </w:r>
      <w:bookmarkEnd w:id="219"/>
      <w:bookmarkEnd w:id="220"/>
      <w:bookmarkEnd w:id="221"/>
    </w:p>
    <w:p w14:paraId="50795E1E" w14:textId="77777777" w:rsidR="004A47E0" w:rsidRPr="00E34090" w:rsidRDefault="004A47E0" w:rsidP="004A47E0">
      <w:pPr>
        <w:pStyle w:val="ItemStep"/>
        <w:outlineLvl w:val="9"/>
      </w:pPr>
      <w:r>
        <w:t xml:space="preserve">Why is decoding required instead of transferring complete data in </w:t>
      </w:r>
      <w:r w:rsidRPr="00A17DAB">
        <w:rPr>
          <w:b/>
        </w:rPr>
        <w:t>data_gpb</w:t>
      </w:r>
      <w:r>
        <w:t>?</w:t>
      </w:r>
    </w:p>
    <w:p w14:paraId="720B49BD" w14:textId="41A45606" w:rsidR="004A47E0" w:rsidRPr="00E34090" w:rsidRDefault="004A47E0" w:rsidP="004A47E0">
      <w:pPr>
        <w:pStyle w:val="ItemStep"/>
        <w:outlineLvl w:val="9"/>
      </w:pPr>
      <w:r>
        <w:t xml:space="preserve">In this example, one function obtains and decodes data. Is there any way to optimize the function? </w:t>
      </w:r>
    </w:p>
    <w:p w14:paraId="3618D4B7" w14:textId="77777777" w:rsidR="004A47E0" w:rsidRDefault="004A47E0" w:rsidP="004A47E0">
      <w:pPr>
        <w:sectPr w:rsidR="004A47E0" w:rsidSect="00462D04">
          <w:pgSz w:w="11907" w:h="16840" w:code="9"/>
          <w:pgMar w:top="1701" w:right="1134" w:bottom="1701" w:left="1134" w:header="567" w:footer="567" w:gutter="0"/>
          <w:cols w:space="425"/>
          <w:docGrid w:linePitch="312"/>
        </w:sectPr>
      </w:pPr>
    </w:p>
    <w:p w14:paraId="71A55076" w14:textId="77777777" w:rsidR="004A47E0" w:rsidRPr="00770D57" w:rsidRDefault="004A47E0" w:rsidP="004A47E0">
      <w:pPr>
        <w:pStyle w:val="1"/>
      </w:pPr>
      <w:bookmarkStart w:id="222" w:name="_Toc42705731"/>
      <w:bookmarkStart w:id="223" w:name="_Toc46142804"/>
      <w:bookmarkStart w:id="224" w:name="_Toc47365103"/>
      <w:r w:rsidRPr="00770D57">
        <w:lastRenderedPageBreak/>
        <w:t>OPS Experiment</w:t>
      </w:r>
      <w:bookmarkEnd w:id="222"/>
      <w:bookmarkEnd w:id="223"/>
      <w:bookmarkEnd w:id="224"/>
    </w:p>
    <w:p w14:paraId="6E0CB2DB" w14:textId="77777777" w:rsidR="004A47E0" w:rsidRPr="00770D57" w:rsidRDefault="004A47E0" w:rsidP="004A47E0">
      <w:pPr>
        <w:pStyle w:val="2"/>
      </w:pPr>
      <w:bookmarkStart w:id="225" w:name="_Toc42705732"/>
      <w:bookmarkStart w:id="226" w:name="_Toc46142805"/>
      <w:bookmarkStart w:id="227" w:name="_Toc47365104"/>
      <w:r w:rsidRPr="00770D57">
        <w:t>Background</w:t>
      </w:r>
      <w:bookmarkEnd w:id="225"/>
      <w:bookmarkEnd w:id="226"/>
      <w:bookmarkEnd w:id="227"/>
    </w:p>
    <w:p w14:paraId="78365C4A" w14:textId="77777777" w:rsidR="004A47E0" w:rsidRPr="00E34090" w:rsidRDefault="004A47E0" w:rsidP="004A47E0">
      <w:r>
        <w:t>A company deploys a CE12800 switch whose management IP address is 192.168.56.100. You will test the Open Programmability System (OPS) function of the device, and query and clear the startup configuration file of the device.</w:t>
      </w:r>
    </w:p>
    <w:p w14:paraId="587F6FE7" w14:textId="77777777" w:rsidR="004A47E0" w:rsidRPr="00770D57" w:rsidRDefault="004A47E0" w:rsidP="004A47E0">
      <w:pPr>
        <w:pStyle w:val="3"/>
      </w:pPr>
      <w:bookmarkStart w:id="228" w:name="_Toc42705733"/>
      <w:bookmarkStart w:id="229" w:name="_Toc46142806"/>
      <w:bookmarkStart w:id="230" w:name="_Toc47365105"/>
      <w:r w:rsidRPr="00770D57">
        <w:t>Objectives</w:t>
      </w:r>
      <w:bookmarkEnd w:id="228"/>
      <w:bookmarkEnd w:id="229"/>
      <w:bookmarkEnd w:id="230"/>
    </w:p>
    <w:p w14:paraId="2BF4D5D9" w14:textId="77777777" w:rsidR="004A47E0" w:rsidRPr="00E34090" w:rsidRDefault="004A47E0" w:rsidP="004A47E0">
      <w:pPr>
        <w:pStyle w:val="ItemList"/>
      </w:pPr>
      <w:r>
        <w:t>Understand the common HTTP operations.</w:t>
      </w:r>
    </w:p>
    <w:p w14:paraId="6ABCB302" w14:textId="77777777" w:rsidR="004A47E0" w:rsidRPr="00E34090" w:rsidRDefault="004A47E0" w:rsidP="004A47E0">
      <w:pPr>
        <w:pStyle w:val="ItemList"/>
      </w:pPr>
      <w:r>
        <w:t>Master Huawei OPS development capabilities.</w:t>
      </w:r>
    </w:p>
    <w:p w14:paraId="642C3103" w14:textId="77777777" w:rsidR="004A47E0" w:rsidRPr="00770D57" w:rsidRDefault="004A47E0" w:rsidP="004A47E0">
      <w:pPr>
        <w:pStyle w:val="3"/>
      </w:pPr>
      <w:bookmarkStart w:id="231" w:name="_Toc42705734"/>
      <w:bookmarkStart w:id="232" w:name="_Toc46142807"/>
      <w:bookmarkStart w:id="233" w:name="_Toc47365106"/>
      <w:r w:rsidRPr="00770D57">
        <w:t>Environment Preparations</w:t>
      </w:r>
      <w:bookmarkEnd w:id="231"/>
      <w:bookmarkEnd w:id="232"/>
      <w:bookmarkEnd w:id="233"/>
    </w:p>
    <w:p w14:paraId="0E611F67" w14:textId="77777777" w:rsidR="004A47E0" w:rsidRPr="00E34090" w:rsidRDefault="004A47E0" w:rsidP="004A47E0">
      <w:r>
        <w:t>The FTP server and software has to be prepared additionally (no FTP server operation is involved in this guide.)</w:t>
      </w:r>
    </w:p>
    <w:p w14:paraId="3EFE67B1" w14:textId="5BB6B1DB" w:rsidR="004A47E0" w:rsidRDefault="004A47E0" w:rsidP="004A47E0">
      <w:r>
        <w:t xml:space="preserve">Simulate an environment using a simulator or prepare a </w:t>
      </w:r>
      <w:r w:rsidR="0093315B">
        <w:rPr>
          <w:rFonts w:hint="eastAsia"/>
        </w:rPr>
        <w:t>physical</w:t>
      </w:r>
      <w:r w:rsidR="0093315B">
        <w:t xml:space="preserve"> </w:t>
      </w:r>
      <w:r>
        <w:t>environment. In this experiment, the local PC runs the FTP server (IP address: 192.168.56.1), and the switch functions as the FTP client (IP address of CE1: 192.168.56.100), which downloads the Python script from the FTP server.</w:t>
      </w:r>
    </w:p>
    <w:p w14:paraId="40DCD0C2" w14:textId="573A74D5" w:rsidR="004A47E0" w:rsidRDefault="00CE1366" w:rsidP="004A47E0">
      <w:pPr>
        <w:pStyle w:val="Figure"/>
      </w:pPr>
      <w:r>
        <w:rPr>
          <w:noProof/>
        </w:rPr>
        <w:drawing>
          <wp:inline distT="0" distB="0" distL="0" distR="0" wp14:anchorId="78A0F0EF" wp14:editId="5147EDB2">
            <wp:extent cx="4317558" cy="1288297"/>
            <wp:effectExtent l="0" t="0" r="6985" b="7620"/>
            <wp:docPr id="37" name="图片 37" descr="C:\Users\z00275369\AppData\Roaming\eSpace_Desktop\UserData\z00275369\imagefiles\1726BB5D-5BDA-4DBD-8D94-7FDD9A40320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26BB5D-5BDA-4DBD-8D94-7FDD9A40320B" descr="C:\Users\z00275369\AppData\Roaming\eSpace_Desktop\UserData\z00275369\imagefiles\1726BB5D-5BDA-4DBD-8D94-7FDD9A40320B.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416017" cy="1317676"/>
                    </a:xfrm>
                    <a:prstGeom prst="rect">
                      <a:avLst/>
                    </a:prstGeom>
                    <a:noFill/>
                    <a:ln>
                      <a:noFill/>
                    </a:ln>
                  </pic:spPr>
                </pic:pic>
              </a:graphicData>
            </a:graphic>
          </wp:inline>
        </w:drawing>
      </w:r>
    </w:p>
    <w:p w14:paraId="72418C0C" w14:textId="77777777" w:rsidR="004A47E0" w:rsidRPr="0083408F" w:rsidRDefault="004A47E0" w:rsidP="004A47E0"/>
    <w:p w14:paraId="57A6A5F0" w14:textId="77777777" w:rsidR="004A47E0" w:rsidRPr="00E34090" w:rsidRDefault="004A47E0" w:rsidP="004A47E0">
      <w:pPr>
        <w:pStyle w:val="ItemStep"/>
        <w:outlineLvl w:val="9"/>
      </w:pPr>
      <w:r>
        <w:t>Configure the CE12800 switch.</w:t>
      </w:r>
    </w:p>
    <w:p w14:paraId="2F38D283" w14:textId="77777777" w:rsidR="004A47E0" w:rsidRPr="00E34090" w:rsidRDefault="004A47E0" w:rsidP="004A47E0">
      <w:pPr>
        <w:pStyle w:val="ItemlistTextTD"/>
      </w:pPr>
      <w:r>
        <w:t xml:space="preserve">&lt;HUAWEI&gt;system-view immediately </w:t>
      </w:r>
    </w:p>
    <w:p w14:paraId="31F0BBC4" w14:textId="77777777" w:rsidR="004A47E0" w:rsidRPr="00E34090" w:rsidRDefault="004A47E0" w:rsidP="004A47E0">
      <w:pPr>
        <w:pStyle w:val="ItemlistTextTD"/>
      </w:pPr>
      <w:r>
        <w:t>Enter system view, return user view with return command.</w:t>
      </w:r>
    </w:p>
    <w:p w14:paraId="7B600F50" w14:textId="77777777" w:rsidR="004A47E0" w:rsidRPr="00E34090" w:rsidRDefault="004A47E0" w:rsidP="004A47E0">
      <w:pPr>
        <w:pStyle w:val="ItemlistTextTD"/>
      </w:pPr>
      <w:r>
        <w:t>[HUAWEI]sysname CE1</w:t>
      </w:r>
    </w:p>
    <w:p w14:paraId="2F386A59" w14:textId="77777777" w:rsidR="004A47E0" w:rsidRPr="00E34090" w:rsidRDefault="004A47E0" w:rsidP="004A47E0">
      <w:pPr>
        <w:pStyle w:val="ItemlistTextTD"/>
      </w:pPr>
      <w:r>
        <w:lastRenderedPageBreak/>
        <w:t>[CE1</w:t>
      </w:r>
      <w:proofErr w:type="gramStart"/>
      <w:r>
        <w:t>]interface</w:t>
      </w:r>
      <w:proofErr w:type="gramEnd"/>
      <w:r>
        <w:t xml:space="preserve"> Vlanif 1</w:t>
      </w:r>
    </w:p>
    <w:p w14:paraId="22549C98" w14:textId="77777777" w:rsidR="004A47E0" w:rsidRPr="00E34090" w:rsidRDefault="004A47E0" w:rsidP="004A47E0">
      <w:pPr>
        <w:pStyle w:val="ItemlistTextTD"/>
      </w:pPr>
      <w:r>
        <w:t>[CE1-Vlanif1</w:t>
      </w:r>
      <w:proofErr w:type="gramStart"/>
      <w:r>
        <w:t>]ip</w:t>
      </w:r>
      <w:proofErr w:type="gramEnd"/>
      <w:r>
        <w:t xml:space="preserve"> add 192.168.56.100 24</w:t>
      </w:r>
    </w:p>
    <w:p w14:paraId="230838E7" w14:textId="77777777" w:rsidR="004A47E0" w:rsidRPr="00E34090" w:rsidRDefault="004A47E0" w:rsidP="004A47E0">
      <w:pPr>
        <w:pStyle w:val="ItemlistTextTD"/>
      </w:pPr>
      <w:r>
        <w:t>[CE1-Vlanif1</w:t>
      </w:r>
      <w:proofErr w:type="gramStart"/>
      <w:r>
        <w:t>]quit</w:t>
      </w:r>
      <w:proofErr w:type="gramEnd"/>
    </w:p>
    <w:p w14:paraId="0D7BCCEA" w14:textId="77777777" w:rsidR="004A47E0" w:rsidRDefault="004A47E0" w:rsidP="004A47E0">
      <w:pPr>
        <w:pStyle w:val="ItemStep"/>
        <w:outlineLvl w:val="9"/>
      </w:pPr>
      <w:r>
        <w:t>Verify connectivity between the switch and local PC.</w:t>
      </w:r>
    </w:p>
    <w:p w14:paraId="6170DC10" w14:textId="77777777" w:rsidR="004A47E0" w:rsidRPr="00E34090" w:rsidRDefault="004A47E0" w:rsidP="004A47E0">
      <w:pPr>
        <w:pStyle w:val="ItemListText"/>
      </w:pPr>
      <w:r>
        <w:t xml:space="preserve">Open the </w:t>
      </w:r>
      <w:r>
        <w:rPr>
          <w:b/>
          <w:bCs/>
        </w:rPr>
        <w:t>CMD</w:t>
      </w:r>
      <w:r>
        <w:t xml:space="preserve"> window on the local PC and test connectivity between the local PC and CE1.</w:t>
      </w:r>
    </w:p>
    <w:p w14:paraId="41B72E59" w14:textId="77777777" w:rsidR="004A47E0" w:rsidRPr="008F56FF" w:rsidRDefault="004A47E0" w:rsidP="004A47E0">
      <w:pPr>
        <w:pStyle w:val="ItemlistTextTD"/>
      </w:pPr>
      <w:r>
        <w:t>C:\Users\XXX&gt;ping 192.168.56.100</w:t>
      </w:r>
    </w:p>
    <w:p w14:paraId="2B79F2B0" w14:textId="77777777" w:rsidR="004A47E0" w:rsidRPr="008F56FF" w:rsidRDefault="004A47E0" w:rsidP="004A47E0">
      <w:pPr>
        <w:pStyle w:val="ItemlistTextTD"/>
      </w:pPr>
      <w:r>
        <w:t>Pinging 192.168.56.100 with 32 bytes of data:</w:t>
      </w:r>
    </w:p>
    <w:p w14:paraId="00600210" w14:textId="77777777" w:rsidR="004A47E0" w:rsidRPr="008F56FF" w:rsidRDefault="004A47E0" w:rsidP="004A47E0">
      <w:pPr>
        <w:pStyle w:val="ItemlistTextTD"/>
      </w:pPr>
      <w:r>
        <w:t>Reply from 192.168.56.100: Bytes = 32, time = 3 ms, TTL = 255</w:t>
      </w:r>
    </w:p>
    <w:p w14:paraId="7E3BD528" w14:textId="77777777" w:rsidR="004A47E0" w:rsidRPr="008F56FF" w:rsidRDefault="004A47E0" w:rsidP="004A47E0">
      <w:pPr>
        <w:pStyle w:val="ItemlistTextTD"/>
      </w:pPr>
      <w:r>
        <w:t>Reply from 192.168.56.100: Bytes = 32, time = 3 ms, TTL = 255</w:t>
      </w:r>
    </w:p>
    <w:p w14:paraId="586D6C52" w14:textId="77777777" w:rsidR="004A47E0" w:rsidRPr="008F56FF" w:rsidRDefault="004A47E0" w:rsidP="004A47E0">
      <w:pPr>
        <w:pStyle w:val="ItemlistTextTD"/>
      </w:pPr>
      <w:r>
        <w:t>Reply from 192.168.56.100: Bytes = 32, time = 2 ms, TTL= 255</w:t>
      </w:r>
    </w:p>
    <w:p w14:paraId="78E179B3" w14:textId="77777777" w:rsidR="004A47E0" w:rsidRPr="008F56FF" w:rsidRDefault="004A47E0" w:rsidP="004A47E0">
      <w:pPr>
        <w:pStyle w:val="ItemlistTextTD"/>
      </w:pPr>
      <w:r>
        <w:t>Reply from 192.168.56.100: Bytes = 32, time = 4 ms, TTL = 255</w:t>
      </w:r>
    </w:p>
    <w:p w14:paraId="7D06C827" w14:textId="77777777" w:rsidR="004A47E0" w:rsidRPr="008F56FF" w:rsidRDefault="004A47E0" w:rsidP="004A47E0">
      <w:pPr>
        <w:pStyle w:val="ItemlistTextTD"/>
      </w:pPr>
      <w:r>
        <w:t>Ping statistics for 192.168.56.100:</w:t>
      </w:r>
    </w:p>
    <w:p w14:paraId="08397163" w14:textId="77777777" w:rsidR="004A47E0" w:rsidRPr="008F56FF" w:rsidRDefault="004A47E0" w:rsidP="004A47E0">
      <w:pPr>
        <w:pStyle w:val="ItemlistTextTD"/>
      </w:pPr>
      <w:r>
        <w:t xml:space="preserve">    Packets: 4 packets transmitted, 4 packets received, 0 packet loss (0.0%)</w:t>
      </w:r>
    </w:p>
    <w:p w14:paraId="1EBFA820" w14:textId="77777777" w:rsidR="004A47E0" w:rsidRPr="008F56FF" w:rsidRDefault="004A47E0" w:rsidP="004A47E0">
      <w:pPr>
        <w:pStyle w:val="ItemlistTextTD"/>
      </w:pPr>
      <w:r>
        <w:t>Estimated RTT (ms):</w:t>
      </w:r>
    </w:p>
    <w:p w14:paraId="39A1A034" w14:textId="77777777" w:rsidR="004A47E0" w:rsidRPr="008F56FF" w:rsidRDefault="004A47E0" w:rsidP="004A47E0">
      <w:pPr>
        <w:pStyle w:val="ItemlistTextTD"/>
      </w:pPr>
      <w:r>
        <w:t xml:space="preserve">    Minimum = 2 ms, maximum = 4 ms, average = 3 ms</w:t>
      </w:r>
    </w:p>
    <w:p w14:paraId="088BB6CC" w14:textId="77777777" w:rsidR="004A47E0" w:rsidRPr="00E34090" w:rsidRDefault="004A47E0" w:rsidP="004A47E0">
      <w:pPr>
        <w:pStyle w:val="ItemStep"/>
        <w:outlineLvl w:val="9"/>
      </w:pPr>
      <w:r>
        <w:t>Test FTP connectivity.</w:t>
      </w:r>
    </w:p>
    <w:p w14:paraId="72F063A8" w14:textId="77777777" w:rsidR="004A47E0" w:rsidRPr="00E34090" w:rsidRDefault="004A47E0" w:rsidP="004A47E0">
      <w:pPr>
        <w:pStyle w:val="ItemlistTextTD"/>
      </w:pPr>
      <w:r>
        <w:t>&lt;CE1&gt;</w:t>
      </w:r>
      <w:r w:rsidRPr="00D60793">
        <w:rPr>
          <w:rStyle w:val="ad"/>
        </w:rPr>
        <w:t>ftp 192.168.56.1</w:t>
      </w:r>
    </w:p>
    <w:p w14:paraId="0B2C230A" w14:textId="77777777" w:rsidR="004A47E0" w:rsidRPr="00E34090" w:rsidRDefault="004A47E0" w:rsidP="004A47E0">
      <w:pPr>
        <w:pStyle w:val="ItemlistTextTD"/>
      </w:pPr>
      <w:r>
        <w:t>Trying 192.168.56.1 ...</w:t>
      </w:r>
    </w:p>
    <w:p w14:paraId="3748E59D" w14:textId="77777777" w:rsidR="004A47E0" w:rsidRPr="00E34090" w:rsidRDefault="004A47E0" w:rsidP="004A47E0">
      <w:pPr>
        <w:pStyle w:val="ItemlistTextTD"/>
      </w:pPr>
      <w:r>
        <w:t>Press CTRL + K to abort</w:t>
      </w:r>
    </w:p>
    <w:p w14:paraId="029D8D9B" w14:textId="77777777" w:rsidR="004A47E0" w:rsidRPr="00E34090" w:rsidRDefault="004A47E0" w:rsidP="004A47E0">
      <w:pPr>
        <w:pStyle w:val="ItemlistTextTD"/>
      </w:pPr>
      <w:r>
        <w:t>Connected to 192.168.56.1.</w:t>
      </w:r>
    </w:p>
    <w:p w14:paraId="714E376A" w14:textId="77777777" w:rsidR="004A47E0" w:rsidRPr="00E34090" w:rsidRDefault="004A47E0" w:rsidP="004A47E0">
      <w:pPr>
        <w:pStyle w:val="ItemlistTextTD"/>
      </w:pPr>
      <w:r>
        <w:t>User(192.168.56.1:(none)):</w:t>
      </w:r>
    </w:p>
    <w:p w14:paraId="60B0E1FB" w14:textId="77777777" w:rsidR="004A47E0" w:rsidRPr="00E34090" w:rsidRDefault="004A47E0" w:rsidP="004A47E0">
      <w:pPr>
        <w:pStyle w:val="ItemListText"/>
      </w:pPr>
      <w:r>
        <w:t>The FTP connectivity test is successful.</w:t>
      </w:r>
    </w:p>
    <w:p w14:paraId="7CDA507E" w14:textId="77777777" w:rsidR="004A47E0" w:rsidRPr="00770D57" w:rsidRDefault="004A47E0" w:rsidP="004A47E0">
      <w:pPr>
        <w:pStyle w:val="2"/>
      </w:pPr>
      <w:bookmarkStart w:id="234" w:name="_Toc42705735"/>
      <w:bookmarkStart w:id="235" w:name="_Toc46142808"/>
      <w:bookmarkStart w:id="236" w:name="_Toc47365107"/>
      <w:r w:rsidRPr="00770D57">
        <w:t>Configuration Roadmap</w:t>
      </w:r>
      <w:bookmarkEnd w:id="234"/>
      <w:bookmarkEnd w:id="235"/>
      <w:bookmarkEnd w:id="236"/>
    </w:p>
    <w:p w14:paraId="5E4EEAB5" w14:textId="77777777" w:rsidR="004A47E0" w:rsidRPr="00E34090" w:rsidRDefault="004A47E0" w:rsidP="004A47E0">
      <w:pPr>
        <w:pStyle w:val="ItemStep"/>
        <w:outlineLvl w:val="9"/>
      </w:pPr>
      <w:r>
        <w:t xml:space="preserve">Compile the OPS script </w:t>
      </w:r>
      <w:r>
        <w:rPr>
          <w:b/>
          <w:bCs/>
        </w:rPr>
        <w:t>demo.py</w:t>
      </w:r>
      <w:r>
        <w:t xml:space="preserve"> on the PC.</w:t>
      </w:r>
    </w:p>
    <w:p w14:paraId="148F0231" w14:textId="77777777" w:rsidR="004A47E0" w:rsidRPr="00E34090" w:rsidRDefault="004A47E0" w:rsidP="004A47E0">
      <w:pPr>
        <w:pStyle w:val="ItemStep"/>
        <w:outlineLvl w:val="9"/>
      </w:pPr>
      <w:r>
        <w:t>Upload the OPS script to the switch.</w:t>
      </w:r>
    </w:p>
    <w:p w14:paraId="4D53BC82" w14:textId="77777777" w:rsidR="004A47E0" w:rsidRPr="00E34090" w:rsidRDefault="004A47E0" w:rsidP="004A47E0">
      <w:pPr>
        <w:pStyle w:val="ItemStep"/>
        <w:outlineLvl w:val="9"/>
      </w:pPr>
      <w:r>
        <w:t xml:space="preserve">Run </w:t>
      </w:r>
      <w:r>
        <w:rPr>
          <w:b/>
          <w:bCs/>
        </w:rPr>
        <w:t>demo.py</w:t>
      </w:r>
      <w:r>
        <w:t xml:space="preserve"> on the switch.</w:t>
      </w:r>
    </w:p>
    <w:p w14:paraId="2073B599" w14:textId="77777777" w:rsidR="004A47E0" w:rsidRPr="00770D57" w:rsidRDefault="004A47E0" w:rsidP="004A47E0">
      <w:pPr>
        <w:pStyle w:val="2"/>
      </w:pPr>
      <w:bookmarkStart w:id="237" w:name="_Toc42705736"/>
      <w:bookmarkStart w:id="238" w:name="_Toc46142809"/>
      <w:bookmarkStart w:id="239" w:name="_Toc47365108"/>
      <w:r w:rsidRPr="00770D57">
        <w:t>Configuration Procedure and Complete Code</w:t>
      </w:r>
      <w:bookmarkEnd w:id="237"/>
      <w:bookmarkEnd w:id="238"/>
      <w:bookmarkEnd w:id="239"/>
    </w:p>
    <w:p w14:paraId="120A776A" w14:textId="77777777" w:rsidR="004A47E0" w:rsidRPr="00770D57" w:rsidRDefault="004A47E0" w:rsidP="004A47E0">
      <w:pPr>
        <w:pStyle w:val="3"/>
      </w:pPr>
      <w:bookmarkStart w:id="240" w:name="_Toc42705737"/>
      <w:bookmarkStart w:id="241" w:name="_Toc46142810"/>
      <w:bookmarkStart w:id="242" w:name="_Toc47365109"/>
      <w:r w:rsidRPr="00770D57">
        <w:t>Complete Code</w:t>
      </w:r>
      <w:bookmarkEnd w:id="240"/>
      <w:bookmarkEnd w:id="241"/>
      <w:bookmarkEnd w:id="242"/>
    </w:p>
    <w:p w14:paraId="3693E644"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w:t>
      </w:r>
      <w:proofErr w:type="gramEnd"/>
      <w:r>
        <w:t>usr/bin/env python</w:t>
      </w:r>
    </w:p>
    <w:p w14:paraId="62F5807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 coding: utf-8 -*-</w:t>
      </w:r>
    </w:p>
    <w:p w14:paraId="7F4F27AE"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1AB22A1C"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import traceback</w:t>
      </w:r>
    </w:p>
    <w:p w14:paraId="40063D3A"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import httplib</w:t>
      </w:r>
    </w:p>
    <w:p w14:paraId="4A67B7BB"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import string</w:t>
      </w:r>
    </w:p>
    <w:p w14:paraId="08005CB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10F1EC3E"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2C00C17E"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Define a class for invoking </w:t>
      </w:r>
      <w:r>
        <w:rPr>
          <w:b/>
          <w:bCs/>
        </w:rPr>
        <w:t>RESTful API</w:t>
      </w:r>
      <w:r>
        <w:t>. The class contains some methods to perform operations during HTTP connection establishment. This part can be used directly without any modification.</w:t>
      </w:r>
    </w:p>
    <w:p w14:paraId="340BD6BE"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Invoke this part without any modification.</w:t>
      </w:r>
    </w:p>
    <w:p w14:paraId="4539F3F1"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class OPSConnection(object):</w:t>
      </w:r>
    </w:p>
    <w:p w14:paraId="5B5031E0"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lastRenderedPageBreak/>
        <w:t xml:space="preserve">    """Make an OPS connection instance."""</w:t>
      </w:r>
    </w:p>
    <w:p w14:paraId="2E96499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569249A6" w14:textId="1F93D656"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w:t>
      </w:r>
      <w:r w:rsidR="00A17DAB">
        <w:t>Initialize a class and create an HTTP connection</w:t>
      </w:r>
      <w:r w:rsidR="00A17DAB">
        <w:rPr>
          <w:rFonts w:hint="eastAsia"/>
        </w:rPr>
        <w:t>.</w:t>
      </w:r>
    </w:p>
    <w:p w14:paraId="452041B1"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def</w:t>
      </w:r>
      <w:proofErr w:type="gramEnd"/>
      <w:r>
        <w:t xml:space="preserve"> __init__(self, host, port=80):</w:t>
      </w:r>
    </w:p>
    <w:p w14:paraId="0184FBB8"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self.host = host</w:t>
      </w:r>
    </w:p>
    <w:p w14:paraId="65B98235"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self.port = port</w:t>
      </w:r>
    </w:p>
    <w:p w14:paraId="18C5063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self.headers = {</w:t>
      </w:r>
    </w:p>
    <w:p w14:paraId="598C64EA"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"Content-type": "text/xml",</w:t>
      </w:r>
    </w:p>
    <w:p w14:paraId="7A08454A"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"Accept": "text/xml"</w:t>
      </w:r>
    </w:p>
    <w:p w14:paraId="2A57116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
    <w:p w14:paraId="6942ACD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self.conn = </w:t>
      </w:r>
      <w:proofErr w:type="gramStart"/>
      <w:r>
        <w:t>None</w:t>
      </w:r>
      <w:proofErr w:type="gramEnd"/>
    </w:p>
    <w:p w14:paraId="3DEDEF47"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6C014697"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Close the HTTP connection.</w:t>
      </w:r>
    </w:p>
    <w:p w14:paraId="07FDF9DB"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def close(self):</w:t>
      </w:r>
    </w:p>
    <w:p w14:paraId="356708B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"""Close the connection"""</w:t>
      </w:r>
    </w:p>
    <w:p w14:paraId="4CC66398"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self.conn.close()</w:t>
      </w:r>
      <w:proofErr w:type="gramEnd"/>
    </w:p>
    <w:p w14:paraId="71E7958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5C5F8D84"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Create operations on device resources.</w:t>
      </w:r>
    </w:p>
    <w:p w14:paraId="58C4F35E"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def</w:t>
      </w:r>
      <w:proofErr w:type="gramEnd"/>
      <w:r>
        <w:t xml:space="preserve"> create(self, uri, req_data):</w:t>
      </w:r>
    </w:p>
    <w:p w14:paraId="16B94500"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"""Create operation"""</w:t>
      </w:r>
    </w:p>
    <w:p w14:paraId="5C98E166"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ret</w:t>
      </w:r>
      <w:proofErr w:type="gramEnd"/>
      <w:r>
        <w:t xml:space="preserve"> = self.rest_call("POST", uri, req_data)</w:t>
      </w:r>
    </w:p>
    <w:p w14:paraId="700BDC1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return</w:t>
      </w:r>
      <w:proofErr w:type="gramEnd"/>
      <w:r>
        <w:t xml:space="preserve"> ret</w:t>
      </w:r>
    </w:p>
    <w:p w14:paraId="12068C76"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20475054"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Delete operations on device resources.</w:t>
      </w:r>
    </w:p>
    <w:p w14:paraId="6AE1689A"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def</w:t>
      </w:r>
      <w:proofErr w:type="gramEnd"/>
      <w:r>
        <w:t xml:space="preserve"> delete(self, uri, req_data):</w:t>
      </w:r>
    </w:p>
    <w:p w14:paraId="6476BDBA"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"""Delete operation"""</w:t>
      </w:r>
    </w:p>
    <w:p w14:paraId="3A59640F"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ret</w:t>
      </w:r>
      <w:proofErr w:type="gramEnd"/>
      <w:r>
        <w:t xml:space="preserve"> = self.rest_call("DELETE", uri, req_data)</w:t>
      </w:r>
    </w:p>
    <w:p w14:paraId="126064F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return</w:t>
      </w:r>
      <w:proofErr w:type="gramEnd"/>
      <w:r>
        <w:t xml:space="preserve"> ret</w:t>
      </w:r>
    </w:p>
    <w:p w14:paraId="170E6FEA"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1FE8141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Get operations on device resources.</w:t>
      </w:r>
    </w:p>
    <w:p w14:paraId="2558678A"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def</w:t>
      </w:r>
      <w:proofErr w:type="gramEnd"/>
      <w:r>
        <w:t xml:space="preserve"> get(self, uri, req_data=None):</w:t>
      </w:r>
    </w:p>
    <w:p w14:paraId="4B88EC27"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"""Get operation"""</w:t>
      </w:r>
    </w:p>
    <w:p w14:paraId="5ED877E5"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ret</w:t>
      </w:r>
      <w:proofErr w:type="gramEnd"/>
      <w:r>
        <w:t xml:space="preserve"> = self.rest_call("GET", uri, req_data)</w:t>
      </w:r>
    </w:p>
    <w:p w14:paraId="317C8354"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return</w:t>
      </w:r>
      <w:proofErr w:type="gramEnd"/>
      <w:r>
        <w:t xml:space="preserve"> ret</w:t>
      </w:r>
    </w:p>
    <w:p w14:paraId="10C70004"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3D584C68"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Modify operations on device resources.</w:t>
      </w:r>
    </w:p>
    <w:p w14:paraId="7F77F90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def</w:t>
      </w:r>
      <w:proofErr w:type="gramEnd"/>
      <w:r>
        <w:t xml:space="preserve"> set(self, uri, req_data):</w:t>
      </w:r>
    </w:p>
    <w:p w14:paraId="3899C48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"""Set operation"""</w:t>
      </w:r>
    </w:p>
    <w:p w14:paraId="7E147AFA"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ret</w:t>
      </w:r>
      <w:proofErr w:type="gramEnd"/>
      <w:r>
        <w:t xml:space="preserve"> = self.rest_call("PUT", uri, req_data)</w:t>
      </w:r>
    </w:p>
    <w:p w14:paraId="72BEBB28"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return</w:t>
      </w:r>
      <w:proofErr w:type="gramEnd"/>
      <w:r>
        <w:t xml:space="preserve"> ret</w:t>
      </w:r>
    </w:p>
    <w:p w14:paraId="1A1EF4EE"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30A70AA1"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Define methods invoked in a class.</w:t>
      </w:r>
    </w:p>
    <w:p w14:paraId="134F96DC"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def</w:t>
      </w:r>
      <w:proofErr w:type="gramEnd"/>
      <w:r>
        <w:t xml:space="preserve"> rest_call(self, method, uri, req_data):</w:t>
      </w:r>
    </w:p>
    <w:p w14:paraId="6F5B3DA0"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"""REST call"""</w:t>
      </w:r>
    </w:p>
    <w:p w14:paraId="1A581CD0"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print(</w:t>
      </w:r>
      <w:proofErr w:type="gramEnd"/>
      <w:r>
        <w:t>'|---------------------------------- request: ----------------------------------|')</w:t>
      </w:r>
    </w:p>
    <w:p w14:paraId="41560A70"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print(</w:t>
      </w:r>
      <w:proofErr w:type="gramEnd"/>
      <w:r>
        <w:t>'%s %s HTTP/1.1\n' % (method, uri))</w:t>
      </w:r>
    </w:p>
    <w:p w14:paraId="1CDB5157"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if req_data == None:</w:t>
      </w:r>
    </w:p>
    <w:p w14:paraId="24CC4A9A"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body = ""</w:t>
      </w:r>
    </w:p>
    <w:p w14:paraId="4C56C12C"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else:</w:t>
      </w:r>
    </w:p>
    <w:p w14:paraId="373D9CE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body = req_data</w:t>
      </w:r>
    </w:p>
    <w:p w14:paraId="51B96E03"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print(body)</w:t>
      </w:r>
    </w:p>
    <w:p w14:paraId="51BE3AFC"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if</w:t>
      </w:r>
      <w:proofErr w:type="gramEnd"/>
      <w:r>
        <w:t xml:space="preserve"> self.conn:</w:t>
      </w:r>
    </w:p>
    <w:p w14:paraId="09E9C3D8"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self.conn.close()</w:t>
      </w:r>
      <w:proofErr w:type="gramEnd"/>
    </w:p>
    <w:p w14:paraId="680AF754"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self.conn = </w:t>
      </w:r>
      <w:proofErr w:type="gramStart"/>
      <w:r>
        <w:t>httplib.HTTPConnection(</w:t>
      </w:r>
      <w:proofErr w:type="gramEnd"/>
      <w:r>
        <w:t>self.host, self.port)</w:t>
      </w:r>
    </w:p>
    <w:p w14:paraId="07BF44C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4FBD87E3"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lastRenderedPageBreak/>
        <w:t xml:space="preserve">        </w:t>
      </w:r>
      <w:proofErr w:type="gramStart"/>
      <w:r>
        <w:t>self.conn.request(</w:t>
      </w:r>
      <w:proofErr w:type="gramEnd"/>
      <w:r>
        <w:t>method, uri, body, self.headers)</w:t>
      </w:r>
    </w:p>
    <w:p w14:paraId="3512FF4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response</w:t>
      </w:r>
      <w:proofErr w:type="gramEnd"/>
      <w:r>
        <w:t xml:space="preserve"> = self.conn.getresponse()</w:t>
      </w:r>
    </w:p>
    <w:p w14:paraId="34D7611E"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response.status = </w:t>
      </w:r>
      <w:proofErr w:type="gramStart"/>
      <w:r>
        <w:t>httplib.OK  #</w:t>
      </w:r>
      <w:proofErr w:type="gramEnd"/>
      <w:r>
        <w:t xml:space="preserve"> stub code</w:t>
      </w:r>
    </w:p>
    <w:p w14:paraId="45B58315"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ret</w:t>
      </w:r>
      <w:proofErr w:type="gramEnd"/>
      <w:r>
        <w:t xml:space="preserve"> = (response.status, response.reason, response.read())</w:t>
      </w:r>
    </w:p>
    <w:p w14:paraId="5F728588"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print(</w:t>
      </w:r>
      <w:proofErr w:type="gramEnd"/>
      <w:r>
        <w:t>'|---------------------------------- response: ---------------------------------|')</w:t>
      </w:r>
    </w:p>
    <w:p w14:paraId="4779A87E"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print(</w:t>
      </w:r>
      <w:proofErr w:type="gramEnd"/>
      <w:r>
        <w:t>'HTTP/1.1 %s %s\n\n%s' % ret)</w:t>
      </w:r>
    </w:p>
    <w:p w14:paraId="2141CDCE"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print('|------------------------------------------------------------------------------|')</w:t>
      </w:r>
    </w:p>
    <w:p w14:paraId="74811E1E"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return</w:t>
      </w:r>
      <w:proofErr w:type="gramEnd"/>
      <w:r>
        <w:t xml:space="preserve"> ret</w:t>
      </w:r>
    </w:p>
    <w:p w14:paraId="186D4D47"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343A515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def clear_startup_info(ops_conn):</w:t>
      </w:r>
    </w:p>
    <w:p w14:paraId="3C4E76EE"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Specify URI of the system startup information. </w:t>
      </w:r>
      <w:r>
        <w:rPr>
          <w:b/>
          <w:bCs/>
        </w:rPr>
        <w:t xml:space="preserve">URI </w:t>
      </w:r>
      <w:r>
        <w:t xml:space="preserve">is the managed object defined in </w:t>
      </w:r>
      <w:r>
        <w:rPr>
          <w:b/>
          <w:bCs/>
        </w:rPr>
        <w:t>RESTful API</w:t>
      </w:r>
      <w:r>
        <w:t>. Different managed objects have different URIs.</w:t>
      </w:r>
    </w:p>
    <w:p w14:paraId="29354E85"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Modify URI as required. For details about the URIs supported by the device, see RESTful API.</w:t>
      </w:r>
    </w:p>
    <w:p w14:paraId="7D1217C8"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uri = "/cfg/clearStartup"</w:t>
      </w:r>
    </w:p>
    <w:p w14:paraId="3A27613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13C899A7"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Specify the request content to be sent. The content of this part corresponds to URIs and different URIs identify different request content.</w:t>
      </w:r>
    </w:p>
    <w:p w14:paraId="11BB5105"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Modify the request content based on used URIs. For details on the format of the request content, see RESTful API.</w:t>
      </w:r>
    </w:p>
    <w:p w14:paraId="5A1FECE1"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req_data = \</w:t>
      </w:r>
    </w:p>
    <w:p w14:paraId="15CF593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'''&lt;?xml version="1.0" encoding="UTF-8"?&gt;</w:t>
      </w:r>
    </w:p>
    <w:p w14:paraId="4E9D8464"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&lt;clearStartup&gt; </w:t>
      </w:r>
    </w:p>
    <w:p w14:paraId="0BECD72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&lt;/clearStartup&gt;</w:t>
      </w:r>
    </w:p>
    <w:p w14:paraId="1805EEEC"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
    <w:p w14:paraId="36AB96B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6FC1F984"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Execute a POST operation request. </w:t>
      </w:r>
      <w:r>
        <w:rPr>
          <w:b/>
          <w:bCs/>
        </w:rPr>
        <w:t>uri</w:t>
      </w:r>
      <w:r>
        <w:t xml:space="preserve"> and </w:t>
      </w:r>
      <w:r>
        <w:rPr>
          <w:b/>
          <w:bCs/>
        </w:rPr>
        <w:t>req_data</w:t>
      </w:r>
      <w:r>
        <w:t xml:space="preserve"> indicate a URI request and a content request, respectively. </w:t>
      </w:r>
      <w:r>
        <w:rPr>
          <w:b/>
          <w:bCs/>
        </w:rPr>
        <w:t>ret</w:t>
      </w:r>
      <w:r>
        <w:t xml:space="preserve"> indicates whether the request is successful. </w:t>
      </w:r>
      <w:r>
        <w:rPr>
          <w:b/>
          <w:bCs/>
        </w:rPr>
        <w:t>rsp_data</w:t>
      </w:r>
      <w:r>
        <w:t xml:space="preserve"> indicates the response data of the system after the request is executed. For details about the response data format, see RESTful API.</w:t>
      </w:r>
    </w:p>
    <w:p w14:paraId="7F8E33A3"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0D5FE9A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Change</w:t>
      </w:r>
      <w:r>
        <w:rPr>
          <w:b/>
          <w:bCs/>
        </w:rPr>
        <w:t xml:space="preserve"> request type </w:t>
      </w:r>
      <w:proofErr w:type="gramStart"/>
      <w:r>
        <w:rPr>
          <w:b/>
          <w:bCs/>
        </w:rPr>
        <w:t>get(</w:t>
      </w:r>
      <w:proofErr w:type="gramEnd"/>
      <w:r>
        <w:rPr>
          <w:b/>
          <w:bCs/>
        </w:rPr>
        <w:t>)</w:t>
      </w:r>
      <w:r>
        <w:t xml:space="preserve"> as required, for example, to </w:t>
      </w:r>
      <w:r>
        <w:rPr>
          <w:b/>
          <w:bCs/>
        </w:rPr>
        <w:t>set()</w:t>
      </w:r>
      <w:r>
        <w:t xml:space="preserve"> or </w:t>
      </w:r>
      <w:r>
        <w:rPr>
          <w:b/>
          <w:bCs/>
        </w:rPr>
        <w:t>create()</w:t>
      </w:r>
      <w:r>
        <w:t>.</w:t>
      </w:r>
    </w:p>
    <w:p w14:paraId="3392913E"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ret</w:t>
      </w:r>
      <w:proofErr w:type="gramEnd"/>
      <w:r>
        <w:t>, _, rsp_data = ops_conn.create(uri, req_data)</w:t>
      </w:r>
    </w:p>
    <w:p w14:paraId="18DAC381"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if</w:t>
      </w:r>
      <w:proofErr w:type="gramEnd"/>
      <w:r>
        <w:t xml:space="preserve"> ret != httplib.OK:</w:t>
      </w:r>
    </w:p>
    <w:p w14:paraId="1B8AE663"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return None</w:t>
      </w:r>
    </w:p>
    <w:p w14:paraId="3AB5121F"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4F8504E7"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Define a function to obtain system startup information.</w:t>
      </w:r>
    </w:p>
    <w:p w14:paraId="3D1A035C"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def get_startup_info(ops_conn):</w:t>
      </w:r>
    </w:p>
    <w:p w14:paraId="29FFBA6A"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Specify URI of the system startup information. The URI is the managed object defined in RESTful API, and different managed objects have different URIs.</w:t>
      </w:r>
    </w:p>
    <w:p w14:paraId="529F2DC1"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Modify URI as required. For details about the URIs supported by the device, see RESTful API.</w:t>
      </w:r>
    </w:p>
    <w:p w14:paraId="3FAB1643"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uri = "/cfg/startupInfos/startupInfo"</w:t>
      </w:r>
    </w:p>
    <w:p w14:paraId="2181D751"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0D2E0323"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Specify the request content to be sent. The content of this part corresponds to URIs and different URIs identify different request content.</w:t>
      </w:r>
    </w:p>
    <w:p w14:paraId="393B1ED8"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Modify the request content based on used URIs. For details on the format of the request content, see RESTful API.</w:t>
      </w:r>
    </w:p>
    <w:p w14:paraId="2C1B291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req_data = \</w:t>
      </w:r>
    </w:p>
    <w:p w14:paraId="29047BC0"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'''&lt;?xml version="1.0" encoding="UTF-8"?&gt;</w:t>
      </w:r>
    </w:p>
    <w:p w14:paraId="2C0C3C2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&lt;startupInfo&gt;</w:t>
      </w:r>
    </w:p>
    <w:p w14:paraId="6C6CA857"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&lt;/startupInfo&gt;</w:t>
      </w:r>
    </w:p>
    <w:p w14:paraId="1F82FB55"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
    <w:p w14:paraId="7EF0AAB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71D3241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Execute a GET operation request. </w:t>
      </w:r>
      <w:r>
        <w:rPr>
          <w:b/>
          <w:bCs/>
        </w:rPr>
        <w:t>uri</w:t>
      </w:r>
      <w:r>
        <w:t xml:space="preserve"> and </w:t>
      </w:r>
      <w:r>
        <w:rPr>
          <w:b/>
          <w:bCs/>
        </w:rPr>
        <w:t>req_data</w:t>
      </w:r>
      <w:r>
        <w:t xml:space="preserve"> indicate a URI request and a content request, respectively. </w:t>
      </w:r>
      <w:r>
        <w:rPr>
          <w:b/>
          <w:bCs/>
        </w:rPr>
        <w:t>ret</w:t>
      </w:r>
      <w:r>
        <w:t xml:space="preserve"> indicates whether the request is successful. </w:t>
      </w:r>
      <w:r>
        <w:rPr>
          <w:b/>
          <w:bCs/>
        </w:rPr>
        <w:t>rsp_data</w:t>
      </w:r>
      <w:r>
        <w:t xml:space="preserve"> indicates the response data of the system after the request is executed. For details about the response data format, see RESTful API.</w:t>
      </w:r>
    </w:p>
    <w:p w14:paraId="4C1BB9DA"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5EB5CF03"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lastRenderedPageBreak/>
        <w:t xml:space="preserve">    # Change</w:t>
      </w:r>
      <w:r>
        <w:rPr>
          <w:b/>
          <w:bCs/>
        </w:rPr>
        <w:t xml:space="preserve"> request type </w:t>
      </w:r>
      <w:proofErr w:type="gramStart"/>
      <w:r>
        <w:rPr>
          <w:b/>
          <w:bCs/>
        </w:rPr>
        <w:t>get(</w:t>
      </w:r>
      <w:proofErr w:type="gramEnd"/>
      <w:r>
        <w:rPr>
          <w:b/>
          <w:bCs/>
        </w:rPr>
        <w:t>)</w:t>
      </w:r>
      <w:r>
        <w:t xml:space="preserve"> as required, for example, to </w:t>
      </w:r>
      <w:r>
        <w:rPr>
          <w:b/>
          <w:bCs/>
        </w:rPr>
        <w:t>set()</w:t>
      </w:r>
      <w:r>
        <w:t xml:space="preserve"> or </w:t>
      </w:r>
      <w:r>
        <w:rPr>
          <w:b/>
          <w:bCs/>
        </w:rPr>
        <w:t>create()</w:t>
      </w:r>
      <w:r>
        <w:t>.</w:t>
      </w:r>
    </w:p>
    <w:p w14:paraId="7FD398BA"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ret</w:t>
      </w:r>
      <w:proofErr w:type="gramEnd"/>
      <w:r>
        <w:t>, _, rsp_data = ops_conn.get(uri, req_data)</w:t>
      </w:r>
    </w:p>
    <w:p w14:paraId="73971453"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if</w:t>
      </w:r>
      <w:proofErr w:type="gramEnd"/>
      <w:r>
        <w:t xml:space="preserve"> ret != httplib.OK:</w:t>
      </w:r>
    </w:p>
    <w:p w14:paraId="05F39EA1"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return None</w:t>
      </w:r>
    </w:p>
    <w:p w14:paraId="6E193E4F"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597842E6"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return rsp_data</w:t>
      </w:r>
    </w:p>
    <w:p w14:paraId="75AB6877"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4BD3812F"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The </w:t>
      </w:r>
      <w:proofErr w:type="gramStart"/>
      <w:r>
        <w:rPr>
          <w:b/>
          <w:bCs/>
        </w:rPr>
        <w:t>main(</w:t>
      </w:r>
      <w:proofErr w:type="gramEnd"/>
      <w:r>
        <w:rPr>
          <w:b/>
          <w:bCs/>
        </w:rPr>
        <w:t>)</w:t>
      </w:r>
      <w:r>
        <w:t xml:space="preserve"> function defines the operations to be performed by this script. You can modify this function according to service requirements.</w:t>
      </w:r>
    </w:p>
    <w:p w14:paraId="0C0FCDE8"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555AEAF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1BF5BE1C"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def</w:t>
      </w:r>
      <w:proofErr w:type="gramEnd"/>
      <w:r>
        <w:t xml:space="preserve"> main():</w:t>
      </w:r>
    </w:p>
    <w:p w14:paraId="3D8AF59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"""The main function."""</w:t>
      </w:r>
    </w:p>
    <w:p w14:paraId="16FD5FC7"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115023AC"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w:t>
      </w:r>
      <w:r>
        <w:rPr>
          <w:b/>
          <w:bCs/>
        </w:rPr>
        <w:t>host</w:t>
      </w:r>
      <w:r>
        <w:t xml:space="preserve"> indicates the loop address. Currently, </w:t>
      </w:r>
      <w:r>
        <w:rPr>
          <w:b/>
          <w:bCs/>
        </w:rPr>
        <w:t>RESTful API</w:t>
      </w:r>
      <w:r>
        <w:t xml:space="preserve"> is invoked inside the device, whose value is </w:t>
      </w:r>
      <w:r>
        <w:rPr>
          <w:b/>
          <w:bCs/>
        </w:rPr>
        <w:t>localhost</w:t>
      </w:r>
      <w:r>
        <w:t>.</w:t>
      </w:r>
    </w:p>
    <w:p w14:paraId="4A7530CF"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host = "localhost"</w:t>
      </w:r>
    </w:p>
    <w:p w14:paraId="0CDE5F4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try:</w:t>
      </w:r>
    </w:p>
    <w:p w14:paraId="49FAC83E"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Establish an HTTP connection.</w:t>
      </w:r>
    </w:p>
    <w:p w14:paraId="34E0C000"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ops_conn = OPSConnection(host)</w:t>
      </w:r>
    </w:p>
    <w:p w14:paraId="2D3292CC"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Invoke the function to obtain system startup information.</w:t>
      </w:r>
    </w:p>
    <w:p w14:paraId="08366AF0"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rsp_data = get_startup_info(ops_conn)</w:t>
      </w:r>
    </w:p>
    <w:p w14:paraId="2AB12FF6"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rsp_data = clear_startup_info(ops_conn)</w:t>
      </w:r>
    </w:p>
    <w:p w14:paraId="6A89C1B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rsp_data = get_startup_info(ops_conn)</w:t>
      </w:r>
    </w:p>
    <w:p w14:paraId="41DA538A"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Close the HTTP connection.</w:t>
      </w:r>
    </w:p>
    <w:p w14:paraId="6FC3B3D7"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ops_</w:t>
      </w:r>
      <w:proofErr w:type="gramStart"/>
      <w:r>
        <w:t>conn.close()</w:t>
      </w:r>
      <w:proofErr w:type="gramEnd"/>
    </w:p>
    <w:p w14:paraId="41D72FB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return</w:t>
      </w:r>
    </w:p>
    <w:p w14:paraId="774EA658"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1F506B84"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except:</w:t>
      </w:r>
    </w:p>
    <w:p w14:paraId="6B39700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errinfo</w:t>
      </w:r>
      <w:proofErr w:type="gramEnd"/>
      <w:r>
        <w:t xml:space="preserve"> = traceback.format_exc()</w:t>
      </w:r>
    </w:p>
    <w:p w14:paraId="158ADA64"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print(errinfo)</w:t>
      </w:r>
    </w:p>
    <w:p w14:paraId="0AE8E3E8"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return</w:t>
      </w:r>
    </w:p>
    <w:p w14:paraId="237BE9E4"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63C8828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1E455A4E"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if __name__ == "__main__":</w:t>
      </w:r>
    </w:p>
    <w:p w14:paraId="65A61835"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main()</w:t>
      </w:r>
      <w:proofErr w:type="gramEnd"/>
    </w:p>
    <w:p w14:paraId="2FFB9A19" w14:textId="77777777" w:rsidR="004A47E0" w:rsidRPr="00770D57" w:rsidRDefault="004A47E0" w:rsidP="004A47E0">
      <w:pPr>
        <w:pStyle w:val="3"/>
      </w:pPr>
      <w:bookmarkStart w:id="243" w:name="_Toc42705738"/>
      <w:bookmarkStart w:id="244" w:name="_Toc46142811"/>
      <w:bookmarkStart w:id="245" w:name="_Toc47365110"/>
      <w:r w:rsidRPr="00770D57">
        <w:t>Uploading Code</w:t>
      </w:r>
      <w:bookmarkEnd w:id="243"/>
      <w:bookmarkEnd w:id="244"/>
      <w:bookmarkEnd w:id="245"/>
    </w:p>
    <w:p w14:paraId="625379B0" w14:textId="77777777" w:rsidR="004A47E0" w:rsidRPr="00E34090" w:rsidRDefault="004A47E0" w:rsidP="004A47E0">
      <w:r>
        <w:t xml:space="preserve">The preceding code is saved as </w:t>
      </w:r>
      <w:r>
        <w:rPr>
          <w:b/>
          <w:bCs/>
        </w:rPr>
        <w:t>demo.py</w:t>
      </w:r>
      <w:r>
        <w:t xml:space="preserve"> on the FTP server.</w:t>
      </w:r>
    </w:p>
    <w:p w14:paraId="37702F27" w14:textId="77777777" w:rsidR="004A47E0" w:rsidRPr="00E34090" w:rsidRDefault="004A47E0" w:rsidP="004A47E0">
      <w:r>
        <w:t>The switch functions as an FTP client to download the file.</w:t>
      </w:r>
    </w:p>
    <w:p w14:paraId="65CDB951" w14:textId="77777777" w:rsidR="004A47E0" w:rsidRPr="00E34090" w:rsidRDefault="004A47E0" w:rsidP="004A47E0">
      <w:pPr>
        <w:pStyle w:val="TerminalDisplay"/>
      </w:pPr>
      <w:r>
        <w:t>&lt;CE1&gt;ftp 192.168.56.1</w:t>
      </w:r>
    </w:p>
    <w:p w14:paraId="204B4393" w14:textId="77777777" w:rsidR="004A47E0" w:rsidRPr="00E34090" w:rsidRDefault="004A47E0" w:rsidP="004A47E0">
      <w:pPr>
        <w:pStyle w:val="TerminalDisplay"/>
      </w:pPr>
      <w:r>
        <w:t>Trying 192.168.56.1 ...</w:t>
      </w:r>
    </w:p>
    <w:p w14:paraId="026C2E81" w14:textId="77777777" w:rsidR="004A47E0" w:rsidRPr="00E34090" w:rsidRDefault="004A47E0" w:rsidP="004A47E0">
      <w:pPr>
        <w:pStyle w:val="TerminalDisplay"/>
      </w:pPr>
      <w:r>
        <w:t>Press CTRL + K to abort</w:t>
      </w:r>
    </w:p>
    <w:p w14:paraId="0B40C503" w14:textId="77777777" w:rsidR="004A47E0" w:rsidRPr="00E34090" w:rsidRDefault="004A47E0" w:rsidP="004A47E0">
      <w:pPr>
        <w:pStyle w:val="TerminalDisplay"/>
      </w:pPr>
      <w:r>
        <w:t>Connected to 192.168.56.1.</w:t>
      </w:r>
    </w:p>
    <w:p w14:paraId="4ED2B5C5" w14:textId="77777777" w:rsidR="004A47E0" w:rsidRPr="00E34090" w:rsidRDefault="004A47E0" w:rsidP="004A47E0">
      <w:pPr>
        <w:pStyle w:val="TerminalDisplay"/>
      </w:pPr>
      <w:r>
        <w:t>220</w:t>
      </w:r>
    </w:p>
    <w:p w14:paraId="04942173" w14:textId="77777777" w:rsidR="004A47E0" w:rsidRPr="00E34090" w:rsidRDefault="004A47E0" w:rsidP="004A47E0">
      <w:pPr>
        <w:pStyle w:val="TerminalDisplay"/>
      </w:pPr>
      <w:proofErr w:type="gramStart"/>
      <w:r>
        <w:t>User(</w:t>
      </w:r>
      <w:proofErr w:type="gramEnd"/>
      <w:r>
        <w:t>192.168.56.1:(none)):admin</w:t>
      </w:r>
    </w:p>
    <w:p w14:paraId="41D3E9A1" w14:textId="77777777" w:rsidR="004A47E0" w:rsidRPr="00E34090" w:rsidRDefault="004A47E0" w:rsidP="004A47E0">
      <w:pPr>
        <w:pStyle w:val="TerminalDisplay"/>
      </w:pPr>
      <w:r>
        <w:t>Enter password:</w:t>
      </w:r>
    </w:p>
    <w:p w14:paraId="79B6AFCF" w14:textId="77777777" w:rsidR="004A47E0" w:rsidRPr="00E34090" w:rsidRDefault="004A47E0" w:rsidP="004A47E0">
      <w:pPr>
        <w:pStyle w:val="TerminalDisplay"/>
      </w:pPr>
      <w:r>
        <w:t xml:space="preserve">230     </w:t>
      </w:r>
    </w:p>
    <w:p w14:paraId="70838EBC" w14:textId="77777777" w:rsidR="004A47E0" w:rsidRPr="00E34090" w:rsidRDefault="004A47E0" w:rsidP="004A47E0">
      <w:pPr>
        <w:pStyle w:val="TerminalDisplay"/>
      </w:pPr>
      <w:r>
        <w:t>[ftp]get demo.py</w:t>
      </w:r>
    </w:p>
    <w:p w14:paraId="0207A9ED" w14:textId="77777777" w:rsidR="004A47E0" w:rsidRPr="00E34090" w:rsidRDefault="004A47E0" w:rsidP="004A47E0">
      <w:pPr>
        <w:pStyle w:val="TerminalDisplay"/>
      </w:pPr>
      <w:r>
        <w:t>Warning: The file may not transfer correctly in ASCII mode.</w:t>
      </w:r>
    </w:p>
    <w:p w14:paraId="7B0EA4AA" w14:textId="77777777" w:rsidR="004A47E0" w:rsidRPr="00E34090" w:rsidRDefault="004A47E0" w:rsidP="004A47E0">
      <w:pPr>
        <w:pStyle w:val="TerminalDisplay"/>
      </w:pPr>
      <w:r>
        <w:t>213 5554</w:t>
      </w:r>
    </w:p>
    <w:p w14:paraId="7BCFF71B" w14:textId="77777777" w:rsidR="004A47E0" w:rsidRPr="00E34090" w:rsidRDefault="004A47E0" w:rsidP="004A47E0">
      <w:pPr>
        <w:pStyle w:val="TerminalDisplay"/>
      </w:pPr>
      <w:r>
        <w:t>200 PORT           .</w:t>
      </w:r>
    </w:p>
    <w:p w14:paraId="7447C68F" w14:textId="77777777" w:rsidR="004A47E0" w:rsidRPr="00E34090" w:rsidRDefault="004A47E0" w:rsidP="004A47E0">
      <w:pPr>
        <w:pStyle w:val="TerminalDisplay"/>
      </w:pPr>
      <w:r>
        <w:lastRenderedPageBreak/>
        <w:t xml:space="preserve">150 starting                </w:t>
      </w:r>
    </w:p>
    <w:p w14:paraId="0099509E" w14:textId="77777777" w:rsidR="004A47E0" w:rsidRPr="00E34090" w:rsidRDefault="004A47E0" w:rsidP="004A47E0">
      <w:pPr>
        <w:pStyle w:val="TerminalDisplay"/>
      </w:pPr>
      <w:r>
        <w:t xml:space="preserve">/     0% [           ] </w:t>
      </w:r>
    </w:p>
    <w:p w14:paraId="14B669D5" w14:textId="77777777" w:rsidR="004A47E0" w:rsidRPr="00E34090" w:rsidRDefault="004A47E0" w:rsidP="004A47E0">
      <w:pPr>
        <w:pStyle w:val="TerminalDisplay"/>
      </w:pPr>
      <w:r>
        <w:t xml:space="preserve">\     100% [***********] </w:t>
      </w:r>
    </w:p>
    <w:p w14:paraId="3506DF35" w14:textId="77777777" w:rsidR="004A47E0" w:rsidRPr="00E34090" w:rsidRDefault="004A47E0" w:rsidP="004A47E0">
      <w:pPr>
        <w:pStyle w:val="TerminalDisplay"/>
      </w:pPr>
      <w:r>
        <w:t>226 Transfer complete.</w:t>
      </w:r>
    </w:p>
    <w:p w14:paraId="63ADB687" w14:textId="77777777" w:rsidR="004A47E0" w:rsidRPr="00E34090" w:rsidRDefault="004A47E0" w:rsidP="004A47E0">
      <w:r>
        <w:t>The file is downloaded successfully.</w:t>
      </w:r>
    </w:p>
    <w:p w14:paraId="1A403911" w14:textId="77777777" w:rsidR="004A47E0" w:rsidRPr="00770D57" w:rsidRDefault="004A47E0" w:rsidP="004A47E0">
      <w:pPr>
        <w:pStyle w:val="3"/>
      </w:pPr>
      <w:bookmarkStart w:id="246" w:name="_Toc42705739"/>
      <w:bookmarkStart w:id="247" w:name="_Toc46142812"/>
      <w:bookmarkStart w:id="248" w:name="_Toc47365111"/>
      <w:r w:rsidRPr="00770D57">
        <w:t>Execution Result</w:t>
      </w:r>
      <w:bookmarkEnd w:id="246"/>
      <w:bookmarkEnd w:id="247"/>
      <w:bookmarkEnd w:id="248"/>
    </w:p>
    <w:p w14:paraId="2CD9FF11" w14:textId="77777777" w:rsidR="004A47E0" w:rsidRPr="00E34090" w:rsidRDefault="004A47E0" w:rsidP="004A47E0">
      <w:r>
        <w:t>Multiple methods are available to configure OPS on a switch. In this example, a Python script is manually installed and run for this purpose.</w:t>
      </w:r>
    </w:p>
    <w:p w14:paraId="421B0A5D" w14:textId="77777777" w:rsidR="004A47E0" w:rsidRPr="00E34090" w:rsidRDefault="004A47E0" w:rsidP="004A47E0">
      <w:r>
        <w:t>&lt;CE1&gt;ops install file demo.py</w:t>
      </w:r>
    </w:p>
    <w:p w14:paraId="22696DCD" w14:textId="77777777" w:rsidR="004A47E0" w:rsidRPr="00E34090" w:rsidRDefault="004A47E0" w:rsidP="004A47E0">
      <w:r>
        <w:t>&lt;CE1&gt;ops run python demo.py</w:t>
      </w:r>
    </w:p>
    <w:p w14:paraId="41A6070C" w14:textId="77777777" w:rsidR="004A47E0" w:rsidRPr="00E34090" w:rsidRDefault="004A47E0" w:rsidP="004A47E0">
      <w:pPr>
        <w:pStyle w:val="TerminalDisplay"/>
      </w:pPr>
      <w:r>
        <w:t>|---------------------------------- request: ----------------------------------|</w:t>
      </w:r>
    </w:p>
    <w:p w14:paraId="19692C55" w14:textId="77777777" w:rsidR="004A47E0" w:rsidRPr="00E34090" w:rsidRDefault="004A47E0" w:rsidP="004A47E0">
      <w:pPr>
        <w:pStyle w:val="TerminalDisplay"/>
      </w:pPr>
      <w:r>
        <w:t>GET /cfg/startupInfos/startupInfo HTTP/1.1</w:t>
      </w:r>
    </w:p>
    <w:p w14:paraId="72D66B9A" w14:textId="77777777" w:rsidR="004A47E0" w:rsidRPr="00E34090" w:rsidRDefault="004A47E0" w:rsidP="004A47E0">
      <w:pPr>
        <w:pStyle w:val="TerminalDisplay"/>
      </w:pPr>
    </w:p>
    <w:p w14:paraId="26EAF207" w14:textId="77777777" w:rsidR="004A47E0" w:rsidRPr="00E34090" w:rsidRDefault="004A47E0" w:rsidP="004A47E0">
      <w:pPr>
        <w:pStyle w:val="TerminalDisplay"/>
      </w:pPr>
      <w:r>
        <w:t>&lt;?xml version="1.0" encoding="UTF-8"?&gt;</w:t>
      </w:r>
    </w:p>
    <w:p w14:paraId="1E53AC6B" w14:textId="77777777" w:rsidR="004A47E0" w:rsidRPr="00E34090" w:rsidRDefault="004A47E0" w:rsidP="004A47E0">
      <w:pPr>
        <w:pStyle w:val="TerminalDisplay"/>
      </w:pPr>
      <w:r>
        <w:t xml:space="preserve">        &lt;startupInfo&gt;</w:t>
      </w:r>
    </w:p>
    <w:p w14:paraId="0B0A4F5A" w14:textId="77777777" w:rsidR="004A47E0" w:rsidRPr="00E34090" w:rsidRDefault="004A47E0" w:rsidP="004A47E0">
      <w:pPr>
        <w:pStyle w:val="TerminalDisplay"/>
      </w:pPr>
      <w:r>
        <w:t xml:space="preserve">        &lt;/startupInfo&gt;</w:t>
      </w:r>
    </w:p>
    <w:p w14:paraId="2592F84E" w14:textId="77777777" w:rsidR="004A47E0" w:rsidRPr="00E34090" w:rsidRDefault="004A47E0" w:rsidP="004A47E0">
      <w:pPr>
        <w:pStyle w:val="TerminalDisplay"/>
      </w:pPr>
      <w:r>
        <w:t xml:space="preserve">        </w:t>
      </w:r>
    </w:p>
    <w:p w14:paraId="124C7C30" w14:textId="77777777" w:rsidR="004A47E0" w:rsidRPr="00E34090" w:rsidRDefault="004A47E0" w:rsidP="004A47E0">
      <w:pPr>
        <w:pStyle w:val="TerminalDisplay"/>
      </w:pPr>
      <w:r>
        <w:t>|---------------------------------- response: ---------------------------------|</w:t>
      </w:r>
    </w:p>
    <w:p w14:paraId="1B450B97" w14:textId="77777777" w:rsidR="004A47E0" w:rsidRPr="00E34090" w:rsidRDefault="004A47E0" w:rsidP="004A47E0">
      <w:pPr>
        <w:pStyle w:val="TerminalDisplay"/>
      </w:pPr>
      <w:r>
        <w:t>HTTP/1.1 200 OK</w:t>
      </w:r>
    </w:p>
    <w:p w14:paraId="42DA64A4" w14:textId="77777777" w:rsidR="004A47E0" w:rsidRPr="00E34090" w:rsidRDefault="004A47E0" w:rsidP="004A47E0">
      <w:pPr>
        <w:pStyle w:val="TerminalDisplay"/>
      </w:pPr>
    </w:p>
    <w:p w14:paraId="4F53B7AD" w14:textId="77777777" w:rsidR="004A47E0" w:rsidRPr="00E34090" w:rsidRDefault="004A47E0" w:rsidP="004A47E0">
      <w:pPr>
        <w:pStyle w:val="TerminalDisplay"/>
      </w:pPr>
      <w:r>
        <w:t>&lt;?xml version="1.0" encoding="UTF-8"?&gt;</w:t>
      </w:r>
    </w:p>
    <w:p w14:paraId="59BA485B" w14:textId="77777777" w:rsidR="004A47E0" w:rsidRPr="00E34090" w:rsidRDefault="004A47E0" w:rsidP="004A47E0">
      <w:pPr>
        <w:pStyle w:val="TerminalDisplay"/>
      </w:pPr>
      <w:r>
        <w:t>&lt;rpc-reply&gt;</w:t>
      </w:r>
    </w:p>
    <w:p w14:paraId="5A76A319" w14:textId="77777777" w:rsidR="004A47E0" w:rsidRPr="00E34090" w:rsidRDefault="004A47E0" w:rsidP="004A47E0">
      <w:pPr>
        <w:pStyle w:val="TerminalDisplay"/>
      </w:pPr>
      <w:r>
        <w:t xml:space="preserve">  &lt;data&gt;</w:t>
      </w:r>
    </w:p>
    <w:p w14:paraId="145BE055" w14:textId="77777777" w:rsidR="004A47E0" w:rsidRPr="00E34090" w:rsidRDefault="004A47E0" w:rsidP="004A47E0">
      <w:pPr>
        <w:pStyle w:val="TerminalDisplay"/>
      </w:pPr>
      <w:r>
        <w:t xml:space="preserve">    &lt;cfg xmlns="http://www.huawei.com/netconf/vrp" format-version="1.0" content-</w:t>
      </w:r>
    </w:p>
    <w:p w14:paraId="23B9E616" w14:textId="77777777" w:rsidR="004A47E0" w:rsidRPr="00E34090" w:rsidRDefault="004A47E0" w:rsidP="004A47E0">
      <w:pPr>
        <w:pStyle w:val="TerminalDisplay"/>
      </w:pPr>
      <w:r>
        <w:t>version="1.0"&gt;</w:t>
      </w:r>
    </w:p>
    <w:p w14:paraId="2DBC9F3A" w14:textId="77777777" w:rsidR="004A47E0" w:rsidRPr="00E34090" w:rsidRDefault="004A47E0" w:rsidP="004A47E0">
      <w:pPr>
        <w:pStyle w:val="TerminalDisplay"/>
      </w:pPr>
      <w:r>
        <w:t xml:space="preserve">      &lt;startupInfos&gt;</w:t>
      </w:r>
    </w:p>
    <w:p w14:paraId="3835479E" w14:textId="77777777" w:rsidR="004A47E0" w:rsidRPr="00E34090" w:rsidRDefault="004A47E0" w:rsidP="004A47E0">
      <w:pPr>
        <w:pStyle w:val="TerminalDisplay"/>
      </w:pPr>
      <w:r>
        <w:t xml:space="preserve">        &lt;startupInfo&gt;</w:t>
      </w:r>
    </w:p>
    <w:p w14:paraId="6F09402D" w14:textId="77777777" w:rsidR="004A47E0" w:rsidRPr="00E34090" w:rsidRDefault="004A47E0" w:rsidP="004A47E0">
      <w:pPr>
        <w:pStyle w:val="TerminalDisplay"/>
      </w:pPr>
      <w:r>
        <w:t xml:space="preserve">          &lt;position&gt;17&lt;/position&gt;</w:t>
      </w:r>
    </w:p>
    <w:p w14:paraId="50EFFF00" w14:textId="77777777" w:rsidR="004A47E0" w:rsidRPr="00E34090" w:rsidRDefault="004A47E0" w:rsidP="004A47E0">
      <w:pPr>
        <w:pStyle w:val="TerminalDisplay"/>
      </w:pPr>
      <w:r>
        <w:t xml:space="preserve">          &lt;nextStartupFile&gt;cfcard:/vrpcfg.cfg&lt;/nextStartupFile&gt;</w:t>
      </w:r>
    </w:p>
    <w:p w14:paraId="22167832" w14:textId="77777777" w:rsidR="004A47E0" w:rsidRPr="00E34090" w:rsidRDefault="004A47E0" w:rsidP="004A47E0">
      <w:pPr>
        <w:pStyle w:val="TerminalDisplay"/>
      </w:pPr>
      <w:r>
        <w:t xml:space="preserve">          &lt;configedSysSoft&gt;cfcard:/VRPV200R005C10SPC607B607D0306_ce12800.cc&lt;/con</w:t>
      </w:r>
    </w:p>
    <w:p w14:paraId="530DDDCB" w14:textId="77777777" w:rsidR="004A47E0" w:rsidRPr="00E34090" w:rsidRDefault="004A47E0" w:rsidP="004A47E0">
      <w:pPr>
        <w:pStyle w:val="TerminalDisplay"/>
      </w:pPr>
      <w:r>
        <w:t>figedSysSoft&gt;</w:t>
      </w:r>
    </w:p>
    <w:p w14:paraId="5602A776" w14:textId="77777777" w:rsidR="004A47E0" w:rsidRPr="00E34090" w:rsidRDefault="004A47E0" w:rsidP="004A47E0">
      <w:pPr>
        <w:pStyle w:val="TerminalDisplay"/>
      </w:pPr>
      <w:r>
        <w:t xml:space="preserve">          &lt;curSysSoft&gt;cfcard:/VRPV200R005C10SPC607B607D0306_ce12800.cc&lt;/curSysSo</w:t>
      </w:r>
    </w:p>
    <w:p w14:paraId="3EDF373A" w14:textId="77777777" w:rsidR="004A47E0" w:rsidRPr="00E34090" w:rsidRDefault="004A47E0" w:rsidP="004A47E0">
      <w:pPr>
        <w:pStyle w:val="TerminalDisplay"/>
      </w:pPr>
      <w:r>
        <w:t>ft&gt;</w:t>
      </w:r>
    </w:p>
    <w:p w14:paraId="1456925A" w14:textId="77777777" w:rsidR="004A47E0" w:rsidRPr="00E34090" w:rsidRDefault="004A47E0" w:rsidP="004A47E0">
      <w:pPr>
        <w:pStyle w:val="TerminalDisplay"/>
      </w:pPr>
      <w:r>
        <w:t xml:space="preserve">          &lt;nextSysSoft&gt;cfcard:/VRPV200R005C10SPC607B607D0306_ce12800.cc&lt;/nextSys</w:t>
      </w:r>
    </w:p>
    <w:p w14:paraId="583937D9" w14:textId="77777777" w:rsidR="004A47E0" w:rsidRPr="00E34090" w:rsidRDefault="004A47E0" w:rsidP="004A47E0">
      <w:pPr>
        <w:pStyle w:val="TerminalDisplay"/>
      </w:pPr>
      <w:r>
        <w:t>Soft&gt;</w:t>
      </w:r>
    </w:p>
    <w:p w14:paraId="26205FAB" w14:textId="77777777" w:rsidR="004A47E0" w:rsidRPr="00E34090" w:rsidRDefault="004A47E0" w:rsidP="004A47E0">
      <w:pPr>
        <w:pStyle w:val="TerminalDisplay"/>
      </w:pPr>
      <w:r>
        <w:t xml:space="preserve">          &lt;curStartupFile&gt;cfcard:/vrpcfg.cfg&lt;/curStartupFile&gt;</w:t>
      </w:r>
    </w:p>
    <w:p w14:paraId="4302E2CF" w14:textId="77777777" w:rsidR="004A47E0" w:rsidRPr="00E34090" w:rsidRDefault="004A47E0" w:rsidP="004A47E0">
      <w:pPr>
        <w:pStyle w:val="TerminalDisplay"/>
      </w:pPr>
      <w:r>
        <w:t xml:space="preserve">          &lt;curPatchFile&gt;NULL&lt;/curPatchFile&gt;</w:t>
      </w:r>
    </w:p>
    <w:p w14:paraId="60C4082C" w14:textId="77777777" w:rsidR="004A47E0" w:rsidRPr="00E34090" w:rsidRDefault="004A47E0" w:rsidP="004A47E0">
      <w:pPr>
        <w:pStyle w:val="TerminalDisplay"/>
      </w:pPr>
      <w:r>
        <w:t xml:space="preserve">          &lt;nextPatchFile&gt;NULL&lt;/nextPatchFile&gt;</w:t>
      </w:r>
    </w:p>
    <w:p w14:paraId="5B7A6C2E" w14:textId="77777777" w:rsidR="004A47E0" w:rsidRPr="00E34090" w:rsidRDefault="004A47E0" w:rsidP="004A47E0">
      <w:pPr>
        <w:pStyle w:val="TerminalDisplay"/>
      </w:pPr>
      <w:r>
        <w:t xml:space="preserve">          &lt;boardInfo&gt;101&lt;/boardInfo&gt;</w:t>
      </w:r>
    </w:p>
    <w:p w14:paraId="029505A5" w14:textId="77777777" w:rsidR="004A47E0" w:rsidRPr="00E34090" w:rsidRDefault="004A47E0" w:rsidP="004A47E0">
      <w:pPr>
        <w:pStyle w:val="TerminalDisplay"/>
      </w:pPr>
      <w:r>
        <w:t xml:space="preserve">          &lt;curPafFile&gt;default&lt;/curPafFile&gt;</w:t>
      </w:r>
    </w:p>
    <w:p w14:paraId="2A0631C2" w14:textId="77777777" w:rsidR="004A47E0" w:rsidRPr="00E34090" w:rsidRDefault="004A47E0" w:rsidP="004A47E0">
      <w:pPr>
        <w:pStyle w:val="TerminalDisplay"/>
      </w:pPr>
      <w:r>
        <w:t xml:space="preserve">          &lt;nextPafFile&gt;default&lt;/nextPafFile&gt;</w:t>
      </w:r>
    </w:p>
    <w:p w14:paraId="4AAF9667" w14:textId="77777777" w:rsidR="004A47E0" w:rsidRPr="00E34090" w:rsidRDefault="004A47E0" w:rsidP="004A47E0">
      <w:pPr>
        <w:pStyle w:val="TerminalDisplay"/>
      </w:pPr>
      <w:r>
        <w:t xml:space="preserve">        &lt;/startupInfo&gt;</w:t>
      </w:r>
    </w:p>
    <w:p w14:paraId="4D29BD5E" w14:textId="77777777" w:rsidR="004A47E0" w:rsidRPr="00E34090" w:rsidRDefault="004A47E0" w:rsidP="004A47E0">
      <w:pPr>
        <w:pStyle w:val="TerminalDisplay"/>
      </w:pPr>
      <w:r>
        <w:t xml:space="preserve">      &lt;/startupInfos&gt;</w:t>
      </w:r>
    </w:p>
    <w:p w14:paraId="555291B8" w14:textId="77777777" w:rsidR="004A47E0" w:rsidRPr="00E34090" w:rsidRDefault="004A47E0" w:rsidP="004A47E0">
      <w:pPr>
        <w:pStyle w:val="TerminalDisplay"/>
      </w:pPr>
      <w:r>
        <w:t xml:space="preserve">    &lt;/cfg&gt;</w:t>
      </w:r>
    </w:p>
    <w:p w14:paraId="5BAD2020" w14:textId="77777777" w:rsidR="004A47E0" w:rsidRPr="00E34090" w:rsidRDefault="004A47E0" w:rsidP="004A47E0">
      <w:pPr>
        <w:pStyle w:val="TerminalDisplay"/>
      </w:pPr>
      <w:r>
        <w:t xml:space="preserve">  &lt;/data&gt;</w:t>
      </w:r>
    </w:p>
    <w:p w14:paraId="1BB65520" w14:textId="77777777" w:rsidR="004A47E0" w:rsidRPr="00E34090" w:rsidRDefault="004A47E0" w:rsidP="004A47E0">
      <w:pPr>
        <w:pStyle w:val="TerminalDisplay"/>
      </w:pPr>
      <w:r>
        <w:t>&lt;/rpc-reply&gt;</w:t>
      </w:r>
    </w:p>
    <w:p w14:paraId="3CEC7CE0" w14:textId="77777777" w:rsidR="004A47E0" w:rsidRPr="00E34090" w:rsidRDefault="004A47E0" w:rsidP="004A47E0">
      <w:pPr>
        <w:pStyle w:val="TerminalDisplay"/>
      </w:pPr>
    </w:p>
    <w:p w14:paraId="577F6574" w14:textId="77777777" w:rsidR="004A47E0" w:rsidRPr="00E34090" w:rsidRDefault="004A47E0" w:rsidP="004A47E0">
      <w:pPr>
        <w:pStyle w:val="TerminalDisplay"/>
      </w:pPr>
      <w:r>
        <w:t>|------------------------------------------------------------------------------|</w:t>
      </w:r>
    </w:p>
    <w:p w14:paraId="4D64094D" w14:textId="77777777" w:rsidR="004A47E0" w:rsidRPr="00E34090" w:rsidRDefault="004A47E0" w:rsidP="004A47E0">
      <w:pPr>
        <w:pStyle w:val="TerminalDisplay"/>
      </w:pPr>
      <w:r>
        <w:t>|---------------------------------- request: ----------------------------------|</w:t>
      </w:r>
    </w:p>
    <w:p w14:paraId="11C5B9F9" w14:textId="77777777" w:rsidR="004A47E0" w:rsidRPr="00E34090" w:rsidRDefault="004A47E0" w:rsidP="004A47E0">
      <w:pPr>
        <w:pStyle w:val="TerminalDisplay"/>
      </w:pPr>
      <w:r>
        <w:lastRenderedPageBreak/>
        <w:t>POST /cfg/clearStartup HTTP/1.1</w:t>
      </w:r>
    </w:p>
    <w:p w14:paraId="697C479E" w14:textId="77777777" w:rsidR="004A47E0" w:rsidRPr="00E34090" w:rsidRDefault="004A47E0" w:rsidP="004A47E0">
      <w:pPr>
        <w:pStyle w:val="TerminalDisplay"/>
      </w:pPr>
    </w:p>
    <w:p w14:paraId="5FD46126" w14:textId="77777777" w:rsidR="004A47E0" w:rsidRPr="00E34090" w:rsidRDefault="004A47E0" w:rsidP="004A47E0">
      <w:pPr>
        <w:pStyle w:val="TerminalDisplay"/>
      </w:pPr>
      <w:r>
        <w:t>&lt;?xml version="1.0" encoding="UTF-8"?&gt;</w:t>
      </w:r>
    </w:p>
    <w:p w14:paraId="719FC618" w14:textId="77777777" w:rsidR="004A47E0" w:rsidRPr="00E34090" w:rsidRDefault="004A47E0" w:rsidP="004A47E0">
      <w:pPr>
        <w:pStyle w:val="TerminalDisplay"/>
      </w:pPr>
      <w:r>
        <w:t xml:space="preserve">        &lt;clearStartup&gt; </w:t>
      </w:r>
    </w:p>
    <w:p w14:paraId="197F7803" w14:textId="77777777" w:rsidR="004A47E0" w:rsidRPr="00E34090" w:rsidRDefault="004A47E0" w:rsidP="004A47E0">
      <w:pPr>
        <w:pStyle w:val="TerminalDisplay"/>
      </w:pPr>
      <w:r>
        <w:t xml:space="preserve">        &lt;/clearStartup&gt;</w:t>
      </w:r>
    </w:p>
    <w:p w14:paraId="4A2BD724" w14:textId="77777777" w:rsidR="004A47E0" w:rsidRPr="00E34090" w:rsidRDefault="004A47E0" w:rsidP="004A47E0">
      <w:pPr>
        <w:pStyle w:val="TerminalDisplay"/>
      </w:pPr>
      <w:r>
        <w:t xml:space="preserve">        </w:t>
      </w:r>
    </w:p>
    <w:p w14:paraId="0EE967EF" w14:textId="77777777" w:rsidR="004A47E0" w:rsidRPr="00E34090" w:rsidRDefault="004A47E0" w:rsidP="004A47E0">
      <w:pPr>
        <w:pStyle w:val="TerminalDisplay"/>
      </w:pPr>
      <w:r>
        <w:t>|---------------------------------- response: ---------------------------------|</w:t>
      </w:r>
    </w:p>
    <w:p w14:paraId="2B44E5DC" w14:textId="77777777" w:rsidR="004A47E0" w:rsidRPr="00E34090" w:rsidRDefault="004A47E0" w:rsidP="004A47E0">
      <w:pPr>
        <w:pStyle w:val="TerminalDisplay"/>
      </w:pPr>
      <w:r>
        <w:t>HTTP/1.1 200 OK</w:t>
      </w:r>
    </w:p>
    <w:p w14:paraId="0D32FEF1" w14:textId="77777777" w:rsidR="004A47E0" w:rsidRPr="00E34090" w:rsidRDefault="004A47E0" w:rsidP="004A47E0">
      <w:pPr>
        <w:pStyle w:val="TerminalDisplay"/>
      </w:pPr>
    </w:p>
    <w:p w14:paraId="786B2B1B" w14:textId="77777777" w:rsidR="004A47E0" w:rsidRPr="00E34090" w:rsidRDefault="004A47E0" w:rsidP="004A47E0">
      <w:pPr>
        <w:pStyle w:val="TerminalDisplay"/>
      </w:pPr>
      <w:r>
        <w:t>&lt;?xml version="1.0" encoding="UTF-8"?&gt;</w:t>
      </w:r>
    </w:p>
    <w:p w14:paraId="4261968E" w14:textId="77777777" w:rsidR="004A47E0" w:rsidRPr="00E34090" w:rsidRDefault="004A47E0" w:rsidP="004A47E0">
      <w:pPr>
        <w:pStyle w:val="TerminalDisplay"/>
      </w:pPr>
      <w:r>
        <w:t>&lt;rpc-reply&gt;</w:t>
      </w:r>
    </w:p>
    <w:p w14:paraId="34D9A738" w14:textId="77777777" w:rsidR="004A47E0" w:rsidRPr="00E34090" w:rsidRDefault="004A47E0" w:rsidP="004A47E0">
      <w:pPr>
        <w:pStyle w:val="TerminalDisplay"/>
      </w:pPr>
      <w:r>
        <w:t xml:space="preserve">  &lt;ok/&gt;</w:t>
      </w:r>
    </w:p>
    <w:p w14:paraId="1CF0DCD2" w14:textId="77777777" w:rsidR="004A47E0" w:rsidRPr="00E34090" w:rsidRDefault="004A47E0" w:rsidP="004A47E0">
      <w:pPr>
        <w:pStyle w:val="TerminalDisplay"/>
      </w:pPr>
      <w:r>
        <w:t>&lt;/rpc-reply&gt;</w:t>
      </w:r>
    </w:p>
    <w:p w14:paraId="5F543715" w14:textId="77777777" w:rsidR="004A47E0" w:rsidRPr="00E34090" w:rsidRDefault="004A47E0" w:rsidP="004A47E0">
      <w:pPr>
        <w:pStyle w:val="TerminalDisplay"/>
      </w:pPr>
    </w:p>
    <w:p w14:paraId="3CD215D1" w14:textId="77777777" w:rsidR="004A47E0" w:rsidRPr="00E34090" w:rsidRDefault="004A47E0" w:rsidP="004A47E0">
      <w:pPr>
        <w:pStyle w:val="TerminalDisplay"/>
      </w:pPr>
      <w:r>
        <w:t>|------------------------------------------------------------------------------|</w:t>
      </w:r>
    </w:p>
    <w:p w14:paraId="629BD00F" w14:textId="77777777" w:rsidR="004A47E0" w:rsidRPr="00E34090" w:rsidRDefault="004A47E0" w:rsidP="004A47E0">
      <w:pPr>
        <w:pStyle w:val="TerminalDisplay"/>
      </w:pPr>
      <w:r>
        <w:t>|---------------------------------- request: ----------------------------------|</w:t>
      </w:r>
    </w:p>
    <w:p w14:paraId="0E89C730" w14:textId="77777777" w:rsidR="004A47E0" w:rsidRPr="00E34090" w:rsidRDefault="004A47E0" w:rsidP="004A47E0">
      <w:pPr>
        <w:pStyle w:val="TerminalDisplay"/>
      </w:pPr>
      <w:r>
        <w:t>GET /cfg/startupInfos/startupInfo HTTP/1.1</w:t>
      </w:r>
    </w:p>
    <w:p w14:paraId="56AB39F4" w14:textId="77777777" w:rsidR="004A47E0" w:rsidRPr="00E34090" w:rsidRDefault="004A47E0" w:rsidP="004A47E0">
      <w:pPr>
        <w:pStyle w:val="TerminalDisplay"/>
      </w:pPr>
    </w:p>
    <w:p w14:paraId="01DB245B" w14:textId="77777777" w:rsidR="004A47E0" w:rsidRPr="00E34090" w:rsidRDefault="004A47E0" w:rsidP="004A47E0">
      <w:pPr>
        <w:pStyle w:val="TerminalDisplay"/>
      </w:pPr>
      <w:r>
        <w:t>&lt;?xml version="1.0" encoding="UTF-8"?&gt;</w:t>
      </w:r>
    </w:p>
    <w:p w14:paraId="4F0E5AF3" w14:textId="77777777" w:rsidR="004A47E0" w:rsidRPr="00E34090" w:rsidRDefault="004A47E0" w:rsidP="004A47E0">
      <w:pPr>
        <w:pStyle w:val="TerminalDisplay"/>
      </w:pPr>
      <w:r>
        <w:t xml:space="preserve">        &lt;startupInfo&gt;</w:t>
      </w:r>
    </w:p>
    <w:p w14:paraId="74C3F657" w14:textId="77777777" w:rsidR="004A47E0" w:rsidRPr="00E34090" w:rsidRDefault="004A47E0" w:rsidP="004A47E0">
      <w:pPr>
        <w:pStyle w:val="TerminalDisplay"/>
      </w:pPr>
      <w:r>
        <w:t xml:space="preserve">        &lt;/startupInfo&gt;</w:t>
      </w:r>
    </w:p>
    <w:p w14:paraId="1CCE6530" w14:textId="77777777" w:rsidR="004A47E0" w:rsidRPr="00E34090" w:rsidRDefault="004A47E0" w:rsidP="004A47E0">
      <w:pPr>
        <w:pStyle w:val="TerminalDisplay"/>
      </w:pPr>
      <w:r>
        <w:t xml:space="preserve">        </w:t>
      </w:r>
    </w:p>
    <w:p w14:paraId="350CA666" w14:textId="77777777" w:rsidR="004A47E0" w:rsidRPr="00E34090" w:rsidRDefault="004A47E0" w:rsidP="004A47E0">
      <w:pPr>
        <w:pStyle w:val="TerminalDisplay"/>
      </w:pPr>
      <w:r>
        <w:t>|---------------------------------- response: ---------------------------------|</w:t>
      </w:r>
    </w:p>
    <w:p w14:paraId="4158673A" w14:textId="77777777" w:rsidR="004A47E0" w:rsidRPr="00E34090" w:rsidRDefault="004A47E0" w:rsidP="004A47E0">
      <w:pPr>
        <w:pStyle w:val="TerminalDisplay"/>
      </w:pPr>
      <w:r>
        <w:t>HTTP/1.1 200 OK</w:t>
      </w:r>
    </w:p>
    <w:p w14:paraId="777D038B" w14:textId="77777777" w:rsidR="004A47E0" w:rsidRPr="00E34090" w:rsidRDefault="004A47E0" w:rsidP="004A47E0">
      <w:pPr>
        <w:pStyle w:val="TerminalDisplay"/>
      </w:pPr>
    </w:p>
    <w:p w14:paraId="11FDE5C8" w14:textId="77777777" w:rsidR="004A47E0" w:rsidRPr="00E34090" w:rsidRDefault="004A47E0" w:rsidP="004A47E0">
      <w:pPr>
        <w:pStyle w:val="TerminalDisplay"/>
      </w:pPr>
      <w:r>
        <w:t>&lt;?xml version="1.0" encoding="UTF-8"?&gt;</w:t>
      </w:r>
    </w:p>
    <w:p w14:paraId="5464EDEA" w14:textId="77777777" w:rsidR="004A47E0" w:rsidRPr="00E34090" w:rsidRDefault="004A47E0" w:rsidP="004A47E0">
      <w:pPr>
        <w:pStyle w:val="TerminalDisplay"/>
      </w:pPr>
      <w:r>
        <w:t>&lt;rpc-reply&gt;</w:t>
      </w:r>
    </w:p>
    <w:p w14:paraId="3F08160E" w14:textId="77777777" w:rsidR="004A47E0" w:rsidRPr="00E34090" w:rsidRDefault="004A47E0" w:rsidP="004A47E0">
      <w:pPr>
        <w:pStyle w:val="TerminalDisplay"/>
      </w:pPr>
      <w:r>
        <w:t xml:space="preserve">  &lt;data&gt;</w:t>
      </w:r>
    </w:p>
    <w:p w14:paraId="3442EE14" w14:textId="77777777" w:rsidR="004A47E0" w:rsidRPr="00E34090" w:rsidRDefault="004A47E0" w:rsidP="004A47E0">
      <w:pPr>
        <w:pStyle w:val="TerminalDisplay"/>
      </w:pPr>
      <w:r>
        <w:t xml:space="preserve">    &lt;cfg xmlns="http://www.huawei.com/netconf/vrp" format-version="1.0" content-</w:t>
      </w:r>
    </w:p>
    <w:p w14:paraId="06B44AB0" w14:textId="77777777" w:rsidR="004A47E0" w:rsidRPr="00E34090" w:rsidRDefault="004A47E0" w:rsidP="004A47E0">
      <w:pPr>
        <w:pStyle w:val="TerminalDisplay"/>
      </w:pPr>
      <w:r>
        <w:t>version="1.0"&gt;</w:t>
      </w:r>
    </w:p>
    <w:p w14:paraId="4DA1F81C" w14:textId="77777777" w:rsidR="004A47E0" w:rsidRPr="00E34090" w:rsidRDefault="004A47E0" w:rsidP="004A47E0">
      <w:pPr>
        <w:pStyle w:val="TerminalDisplay"/>
      </w:pPr>
      <w:r>
        <w:t xml:space="preserve">      &lt;startupInfos&gt;</w:t>
      </w:r>
    </w:p>
    <w:p w14:paraId="59B83086" w14:textId="77777777" w:rsidR="004A47E0" w:rsidRPr="00E34090" w:rsidRDefault="004A47E0" w:rsidP="004A47E0">
      <w:pPr>
        <w:pStyle w:val="TerminalDisplay"/>
      </w:pPr>
      <w:r>
        <w:t xml:space="preserve">        &lt;startupInfo&gt;</w:t>
      </w:r>
    </w:p>
    <w:p w14:paraId="0A2A632B" w14:textId="77777777" w:rsidR="004A47E0" w:rsidRPr="00E34090" w:rsidRDefault="004A47E0" w:rsidP="004A47E0">
      <w:pPr>
        <w:pStyle w:val="TerminalDisplay"/>
      </w:pPr>
      <w:r>
        <w:t xml:space="preserve">          &lt;position&gt;17&lt;/position&gt;</w:t>
      </w:r>
    </w:p>
    <w:p w14:paraId="172B1DF9" w14:textId="77777777" w:rsidR="004A47E0" w:rsidRPr="00E34090" w:rsidRDefault="004A47E0" w:rsidP="004A47E0">
      <w:pPr>
        <w:pStyle w:val="TerminalDisplay"/>
      </w:pPr>
      <w:r>
        <w:t xml:space="preserve">          &lt;nextStartupFile&gt;NULL&lt;/nextStartupFile&gt;</w:t>
      </w:r>
    </w:p>
    <w:p w14:paraId="6C299985" w14:textId="77777777" w:rsidR="004A47E0" w:rsidRPr="00E34090" w:rsidRDefault="004A47E0" w:rsidP="004A47E0">
      <w:pPr>
        <w:pStyle w:val="TerminalDisplay"/>
      </w:pPr>
      <w:r>
        <w:t xml:space="preserve">          &lt;configedSysSoft&gt;cfcard:/VRPV200R005C10SPC607B607D0306_ce12800.cc&lt;/con</w:t>
      </w:r>
    </w:p>
    <w:p w14:paraId="12F368C6" w14:textId="77777777" w:rsidR="004A47E0" w:rsidRPr="00E34090" w:rsidRDefault="004A47E0" w:rsidP="004A47E0">
      <w:pPr>
        <w:pStyle w:val="TerminalDisplay"/>
      </w:pPr>
      <w:r>
        <w:t>figedSysSoft&gt;</w:t>
      </w:r>
    </w:p>
    <w:p w14:paraId="1F07254F" w14:textId="77777777" w:rsidR="004A47E0" w:rsidRPr="00E34090" w:rsidRDefault="004A47E0" w:rsidP="004A47E0">
      <w:pPr>
        <w:pStyle w:val="TerminalDisplay"/>
      </w:pPr>
      <w:r>
        <w:t xml:space="preserve">          &lt;curSysSoft&gt;cfcard:/VRPV200R005C10SPC607B607D0306_ce12800.cc&lt;/curSysSo</w:t>
      </w:r>
    </w:p>
    <w:p w14:paraId="702F1612" w14:textId="77777777" w:rsidR="004A47E0" w:rsidRPr="00E34090" w:rsidRDefault="004A47E0" w:rsidP="004A47E0">
      <w:pPr>
        <w:pStyle w:val="TerminalDisplay"/>
      </w:pPr>
      <w:r>
        <w:t>ft&gt;</w:t>
      </w:r>
    </w:p>
    <w:p w14:paraId="596EB097" w14:textId="77777777" w:rsidR="004A47E0" w:rsidRPr="00E34090" w:rsidRDefault="004A47E0" w:rsidP="004A47E0">
      <w:pPr>
        <w:pStyle w:val="TerminalDisplay"/>
      </w:pPr>
      <w:r>
        <w:t xml:space="preserve">          &lt;nextSysSoft&gt;cfcard:/VRPV200R005C10SPC607B607D0306_ce12800.cc&lt;/nextSys</w:t>
      </w:r>
    </w:p>
    <w:p w14:paraId="06797B08" w14:textId="77777777" w:rsidR="004A47E0" w:rsidRPr="00E34090" w:rsidRDefault="004A47E0" w:rsidP="004A47E0">
      <w:pPr>
        <w:pStyle w:val="TerminalDisplay"/>
      </w:pPr>
      <w:r>
        <w:t>Soft&gt;</w:t>
      </w:r>
    </w:p>
    <w:p w14:paraId="7D71A424" w14:textId="77777777" w:rsidR="004A47E0" w:rsidRPr="00E34090" w:rsidRDefault="004A47E0" w:rsidP="004A47E0">
      <w:pPr>
        <w:pStyle w:val="TerminalDisplay"/>
      </w:pPr>
      <w:r>
        <w:t xml:space="preserve">          &lt;curStartupFile&gt;NULL&lt;/curStartupFile&gt;</w:t>
      </w:r>
    </w:p>
    <w:p w14:paraId="0BB2E8CD" w14:textId="77777777" w:rsidR="004A47E0" w:rsidRPr="00E34090" w:rsidRDefault="004A47E0" w:rsidP="004A47E0">
      <w:pPr>
        <w:pStyle w:val="TerminalDisplay"/>
      </w:pPr>
      <w:r>
        <w:t xml:space="preserve">          &lt;curPatchFile&gt;NULL&lt;/curPatchFile&gt;</w:t>
      </w:r>
    </w:p>
    <w:p w14:paraId="6999AD5A" w14:textId="77777777" w:rsidR="004A47E0" w:rsidRPr="00E34090" w:rsidRDefault="004A47E0" w:rsidP="004A47E0">
      <w:pPr>
        <w:pStyle w:val="TerminalDisplay"/>
      </w:pPr>
      <w:r>
        <w:t xml:space="preserve">          &lt;nextPatchFile&gt;NULL&lt;/nextPatchFile&gt;</w:t>
      </w:r>
    </w:p>
    <w:p w14:paraId="479C4E54" w14:textId="77777777" w:rsidR="004A47E0" w:rsidRPr="00E34090" w:rsidRDefault="004A47E0" w:rsidP="004A47E0">
      <w:pPr>
        <w:pStyle w:val="TerminalDisplay"/>
      </w:pPr>
      <w:r>
        <w:t xml:space="preserve">          &lt;boardInfo&gt;101&lt;/boardInfo&gt;</w:t>
      </w:r>
    </w:p>
    <w:p w14:paraId="5275D74A" w14:textId="77777777" w:rsidR="004A47E0" w:rsidRPr="00E34090" w:rsidRDefault="004A47E0" w:rsidP="004A47E0">
      <w:pPr>
        <w:pStyle w:val="TerminalDisplay"/>
      </w:pPr>
      <w:r>
        <w:t xml:space="preserve">          &lt;curPafFile&gt;default&lt;/curPafFile&gt;</w:t>
      </w:r>
    </w:p>
    <w:p w14:paraId="0DD10582" w14:textId="77777777" w:rsidR="004A47E0" w:rsidRPr="00E34090" w:rsidRDefault="004A47E0" w:rsidP="004A47E0">
      <w:pPr>
        <w:pStyle w:val="TerminalDisplay"/>
      </w:pPr>
      <w:r>
        <w:t xml:space="preserve">          &lt;nextPafFile&gt;default&lt;/nextPafFile&gt;</w:t>
      </w:r>
    </w:p>
    <w:p w14:paraId="26CCF49D" w14:textId="77777777" w:rsidR="004A47E0" w:rsidRPr="00E34090" w:rsidRDefault="004A47E0" w:rsidP="004A47E0">
      <w:pPr>
        <w:pStyle w:val="TerminalDisplay"/>
      </w:pPr>
      <w:r>
        <w:t xml:space="preserve">        &lt;/startupInfo&gt;</w:t>
      </w:r>
    </w:p>
    <w:p w14:paraId="1FD10134" w14:textId="77777777" w:rsidR="004A47E0" w:rsidRPr="00E34090" w:rsidRDefault="004A47E0" w:rsidP="004A47E0">
      <w:pPr>
        <w:pStyle w:val="TerminalDisplay"/>
      </w:pPr>
      <w:r>
        <w:t xml:space="preserve">      &lt;/startupInfos&gt;</w:t>
      </w:r>
    </w:p>
    <w:p w14:paraId="3027FD63" w14:textId="77777777" w:rsidR="004A47E0" w:rsidRPr="00E34090" w:rsidRDefault="004A47E0" w:rsidP="004A47E0">
      <w:pPr>
        <w:pStyle w:val="TerminalDisplay"/>
      </w:pPr>
      <w:r>
        <w:t xml:space="preserve">    &lt;/cfg&gt;</w:t>
      </w:r>
    </w:p>
    <w:p w14:paraId="09307C1C" w14:textId="77777777" w:rsidR="004A47E0" w:rsidRPr="00E34090" w:rsidRDefault="004A47E0" w:rsidP="004A47E0">
      <w:pPr>
        <w:pStyle w:val="TerminalDisplay"/>
      </w:pPr>
      <w:r>
        <w:t xml:space="preserve">  &lt;/data&gt;</w:t>
      </w:r>
    </w:p>
    <w:p w14:paraId="2415FA0B" w14:textId="77777777" w:rsidR="004A47E0" w:rsidRPr="00E34090" w:rsidRDefault="004A47E0" w:rsidP="004A47E0">
      <w:pPr>
        <w:pStyle w:val="TerminalDisplay"/>
      </w:pPr>
      <w:r>
        <w:t>&lt;/rpc-reply&gt;</w:t>
      </w:r>
    </w:p>
    <w:p w14:paraId="7A26307D" w14:textId="77777777" w:rsidR="004A47E0" w:rsidRPr="00E34090" w:rsidRDefault="004A47E0" w:rsidP="004A47E0">
      <w:pPr>
        <w:pStyle w:val="TerminalDisplay"/>
      </w:pPr>
    </w:p>
    <w:p w14:paraId="261F29F7" w14:textId="77777777" w:rsidR="004A47E0" w:rsidRPr="00E34090" w:rsidRDefault="004A47E0" w:rsidP="004A47E0">
      <w:pPr>
        <w:pStyle w:val="TerminalDisplay"/>
      </w:pPr>
      <w:r>
        <w:t>|------------------------------------------------------------------------------|</w:t>
      </w:r>
    </w:p>
    <w:p w14:paraId="1499BAA1" w14:textId="2B427723" w:rsidR="004A47E0" w:rsidRPr="00770D57" w:rsidRDefault="004A47E0" w:rsidP="004A47E0">
      <w:pPr>
        <w:pStyle w:val="2"/>
      </w:pPr>
      <w:bookmarkStart w:id="249" w:name="_Toc42705740"/>
      <w:bookmarkStart w:id="250" w:name="_Toc46142813"/>
      <w:bookmarkStart w:id="251" w:name="_Toc47365112"/>
      <w:r w:rsidRPr="00770D57">
        <w:lastRenderedPageBreak/>
        <w:t xml:space="preserve">Code </w:t>
      </w:r>
      <w:r w:rsidR="00B2474F">
        <w:t>Explaination</w:t>
      </w:r>
      <w:bookmarkEnd w:id="249"/>
      <w:bookmarkEnd w:id="250"/>
      <w:bookmarkEnd w:id="251"/>
    </w:p>
    <w:p w14:paraId="68997A6B" w14:textId="77777777" w:rsidR="004A47E0" w:rsidRPr="00E34090" w:rsidRDefault="004A47E0" w:rsidP="004A47E0">
      <w:pPr>
        <w:pStyle w:val="Step"/>
        <w:outlineLvl w:val="9"/>
      </w:pPr>
      <w:r>
        <w:t>Import the modules.</w:t>
      </w:r>
    </w:p>
    <w:p w14:paraId="62FA4318"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w:t>
      </w:r>
      <w:proofErr w:type="gramEnd"/>
      <w:r>
        <w:t>usr/bin/env python</w:t>
      </w:r>
    </w:p>
    <w:p w14:paraId="35ECE2F6"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 coding: utf-8 -*-</w:t>
      </w:r>
    </w:p>
    <w:p w14:paraId="5BCBB8C7"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317C9A16"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import traceback</w:t>
      </w:r>
    </w:p>
    <w:p w14:paraId="1430182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import httplib</w:t>
      </w:r>
    </w:p>
    <w:p w14:paraId="141A978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import string</w:t>
      </w:r>
    </w:p>
    <w:p w14:paraId="5B342BAC" w14:textId="291C56F5" w:rsidR="004A47E0" w:rsidRPr="00E34090" w:rsidRDefault="004A47E0" w:rsidP="004A47E0">
      <w:r>
        <w:t xml:space="preserve">Import the modules required by the OPS function. As the code runs on the switch, </w:t>
      </w:r>
      <w:r w:rsidR="000E6B39">
        <w:t>n</w:t>
      </w:r>
      <w:r w:rsidR="000E6B39">
        <w:rPr>
          <w:rFonts w:hint="eastAsia"/>
        </w:rPr>
        <w:t>o</w:t>
      </w:r>
      <w:r w:rsidR="000E6B39">
        <w:t xml:space="preserve"> module need to be installed on the local PC</w:t>
      </w:r>
    </w:p>
    <w:p w14:paraId="7B7C5B91" w14:textId="77777777" w:rsidR="004A47E0" w:rsidRPr="00E34090" w:rsidRDefault="004A47E0" w:rsidP="004A47E0">
      <w:pPr>
        <w:pStyle w:val="Step"/>
        <w:outlineLvl w:val="9"/>
      </w:pPr>
      <w:r>
        <w:t>Parse the</w:t>
      </w:r>
      <w:r>
        <w:rPr>
          <w:b/>
          <w:bCs/>
        </w:rPr>
        <w:t xml:space="preserve"> main</w:t>
      </w:r>
      <w:r>
        <w:t xml:space="preserve"> function.</w:t>
      </w:r>
    </w:p>
    <w:p w14:paraId="6CD1D411" w14:textId="77777777" w:rsidR="004A47E0" w:rsidRPr="00E34090" w:rsidRDefault="004A47E0" w:rsidP="004A47E0">
      <w:r>
        <w:t xml:space="preserve">Parse the </w:t>
      </w:r>
      <w:r>
        <w:rPr>
          <w:b/>
          <w:bCs/>
        </w:rPr>
        <w:t>main</w:t>
      </w:r>
      <w:r>
        <w:t xml:space="preserve"> function according to the code execution sequence.</w:t>
      </w:r>
    </w:p>
    <w:p w14:paraId="48C17CE6"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roofErr w:type="gramStart"/>
      <w:r>
        <w:t>def</w:t>
      </w:r>
      <w:proofErr w:type="gramEnd"/>
      <w:r>
        <w:t xml:space="preserve"> main():</w:t>
      </w:r>
    </w:p>
    <w:p w14:paraId="41E14C9C"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"""The main function."""</w:t>
      </w:r>
    </w:p>
    <w:p w14:paraId="7B44DA54"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1B78CAAB"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w:t>
      </w:r>
      <w:r>
        <w:rPr>
          <w:b/>
          <w:bCs/>
        </w:rPr>
        <w:t>host</w:t>
      </w:r>
      <w:r>
        <w:t xml:space="preserve"> indicates the loop address. Currently, </w:t>
      </w:r>
      <w:r>
        <w:rPr>
          <w:b/>
          <w:bCs/>
        </w:rPr>
        <w:t>RESTful API</w:t>
      </w:r>
      <w:r>
        <w:t xml:space="preserve"> is invoked inside the device, whose value is </w:t>
      </w:r>
      <w:r>
        <w:rPr>
          <w:b/>
          <w:bCs/>
        </w:rPr>
        <w:t>localhost</w:t>
      </w:r>
      <w:r>
        <w:t>.</w:t>
      </w:r>
    </w:p>
    <w:p w14:paraId="0403C93B"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host = "localhost"</w:t>
      </w:r>
    </w:p>
    <w:p w14:paraId="204B9E5F"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try:</w:t>
      </w:r>
    </w:p>
    <w:p w14:paraId="1007765C"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Establish an HTTP connection.</w:t>
      </w:r>
    </w:p>
    <w:p w14:paraId="095464B8"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ops_conn = OPSConnection(host)</w:t>
      </w:r>
    </w:p>
    <w:p w14:paraId="05A88A4A"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Invoke the function to obtain system startup information.</w:t>
      </w:r>
    </w:p>
    <w:p w14:paraId="2DCDE923"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rsp_data = get_startup_info(ops_conn)</w:t>
      </w:r>
    </w:p>
    <w:p w14:paraId="4F75BCA7"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rsp_data = clear_startup_info(ops_conn)</w:t>
      </w:r>
    </w:p>
    <w:p w14:paraId="72D343CF"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rsp_data = get_startup_info(ops_conn)</w:t>
      </w:r>
    </w:p>
    <w:p w14:paraId="2DDD40AE"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Close the HTTP connection.</w:t>
      </w:r>
    </w:p>
    <w:p w14:paraId="1C071D05"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ops_</w:t>
      </w:r>
      <w:proofErr w:type="gramStart"/>
      <w:r>
        <w:t>conn.close()</w:t>
      </w:r>
      <w:proofErr w:type="gramEnd"/>
    </w:p>
    <w:p w14:paraId="57F0F91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return</w:t>
      </w:r>
    </w:p>
    <w:p w14:paraId="5290007A"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796F3975"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except:</w:t>
      </w:r>
    </w:p>
    <w:p w14:paraId="3AFC485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errinfo</w:t>
      </w:r>
      <w:proofErr w:type="gramEnd"/>
      <w:r>
        <w:t xml:space="preserve"> = traceback.format_exc()</w:t>
      </w:r>
    </w:p>
    <w:p w14:paraId="7B70482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print(errinfo)</w:t>
      </w:r>
    </w:p>
    <w:p w14:paraId="1D8C3D56"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return</w:t>
      </w:r>
    </w:p>
    <w:p w14:paraId="2819BED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7EBA4910"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if __name__ == "__main__":</w:t>
      </w:r>
    </w:p>
    <w:p w14:paraId="4B91F5A7"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main()</w:t>
      </w:r>
      <w:proofErr w:type="gramEnd"/>
    </w:p>
    <w:p w14:paraId="3989F7D6" w14:textId="77777777" w:rsidR="004A47E0" w:rsidRPr="00E34090" w:rsidRDefault="004A47E0" w:rsidP="004A47E0">
      <w:r>
        <w:t xml:space="preserve">The </w:t>
      </w:r>
      <w:r>
        <w:rPr>
          <w:b/>
          <w:bCs/>
        </w:rPr>
        <w:t>main</w:t>
      </w:r>
      <w:r>
        <w:t xml:space="preserve"> function defines the local host. Run this script on the switch to invoke the local RESTful interface.</w:t>
      </w:r>
    </w:p>
    <w:p w14:paraId="7CF5A35B" w14:textId="77777777" w:rsidR="004A47E0" w:rsidRPr="00E34090" w:rsidRDefault="004A47E0" w:rsidP="004A47E0">
      <w:r>
        <w:t xml:space="preserve">Run the </w:t>
      </w:r>
      <w:r>
        <w:rPr>
          <w:b/>
          <w:bCs/>
        </w:rPr>
        <w:t>try... except...</w:t>
      </w:r>
      <w:r>
        <w:t xml:space="preserve"> command to capture exceptions. First, set up an HTTP connection by invoking the </w:t>
      </w:r>
      <w:r>
        <w:rPr>
          <w:b/>
          <w:bCs/>
        </w:rPr>
        <w:t>OPSConnection(host)</w:t>
      </w:r>
      <w:r>
        <w:t xml:space="preserve"> class. Then invoke the </w:t>
      </w:r>
      <w:r>
        <w:rPr>
          <w:b/>
          <w:bCs/>
        </w:rPr>
        <w:t>get_startup_info(ops_conn)</w:t>
      </w:r>
      <w:r>
        <w:t xml:space="preserve"> function to obtain the configuration information of the current device, the </w:t>
      </w:r>
      <w:r>
        <w:rPr>
          <w:b/>
          <w:bCs/>
        </w:rPr>
        <w:t>clear_startup_info(ops_conn)</w:t>
      </w:r>
      <w:r>
        <w:t xml:space="preserve"> function to clear the next startup configuration of the device, and the </w:t>
      </w:r>
      <w:r>
        <w:rPr>
          <w:b/>
          <w:bCs/>
        </w:rPr>
        <w:t>get_startup_info(ops_conn)</w:t>
      </w:r>
      <w:r>
        <w:t xml:space="preserve"> function to obtain the configuration information of the current device again for verification.</w:t>
      </w:r>
    </w:p>
    <w:p w14:paraId="7688D95C" w14:textId="77777777" w:rsidR="004A47E0" w:rsidRPr="00E34090" w:rsidRDefault="004A47E0" w:rsidP="004A47E0">
      <w:r>
        <w:lastRenderedPageBreak/>
        <w:t xml:space="preserve">Invoke </w:t>
      </w:r>
      <w:r>
        <w:rPr>
          <w:b/>
          <w:bCs/>
        </w:rPr>
        <w:t>ops_</w:t>
      </w:r>
      <w:proofErr w:type="gramStart"/>
      <w:r>
        <w:rPr>
          <w:b/>
          <w:bCs/>
        </w:rPr>
        <w:t>conn.close(</w:t>
      </w:r>
      <w:proofErr w:type="gramEnd"/>
      <w:r>
        <w:rPr>
          <w:b/>
          <w:bCs/>
        </w:rPr>
        <w:t>)</w:t>
      </w:r>
      <w:r>
        <w:t xml:space="preserve"> to close the HTTP connection.</w:t>
      </w:r>
    </w:p>
    <w:p w14:paraId="7B078FA3" w14:textId="77777777" w:rsidR="004A47E0" w:rsidRPr="00E34090" w:rsidRDefault="004A47E0" w:rsidP="004A47E0">
      <w:pPr>
        <w:pStyle w:val="Step"/>
        <w:outlineLvl w:val="9"/>
      </w:pPr>
      <w:r>
        <w:t>Parse the OPSConnection() class</w:t>
      </w:r>
    </w:p>
    <w:p w14:paraId="6C1E4BBC"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Define a class to invoke </w:t>
      </w:r>
      <w:r>
        <w:rPr>
          <w:b/>
          <w:bCs/>
        </w:rPr>
        <w:t>RESTful API</w:t>
      </w:r>
      <w:r>
        <w:t>. The class contains some methods to perform operations during HTTP connection establishment. This part can be used directly without any modification.</w:t>
      </w:r>
    </w:p>
    <w:p w14:paraId="614C5E4F"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Invoke this part without any modification.</w:t>
      </w:r>
    </w:p>
    <w:p w14:paraId="49CAF60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class OPSConnection(object):</w:t>
      </w:r>
    </w:p>
    <w:p w14:paraId="0A4C877E"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"""Make an OPS connection instance."""</w:t>
      </w:r>
    </w:p>
    <w:p w14:paraId="34F69B4E"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73B0D174"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Initiate a class to create an HTTP connection.</w:t>
      </w:r>
    </w:p>
    <w:p w14:paraId="61605257"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def</w:t>
      </w:r>
      <w:proofErr w:type="gramEnd"/>
      <w:r>
        <w:t xml:space="preserve"> __init__(self, host, port=80):</w:t>
      </w:r>
    </w:p>
    <w:p w14:paraId="4743AF8B"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self.host = host</w:t>
      </w:r>
    </w:p>
    <w:p w14:paraId="0AB23C78"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self.port = port</w:t>
      </w:r>
    </w:p>
    <w:p w14:paraId="72C67A51"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self.headers = {</w:t>
      </w:r>
    </w:p>
    <w:p w14:paraId="434F7481"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"Content-type": "text/xml",</w:t>
      </w:r>
    </w:p>
    <w:p w14:paraId="5A35551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"Accept": "text/xml"</w:t>
      </w:r>
    </w:p>
    <w:p w14:paraId="4B0E90EC"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
    <w:p w14:paraId="08DA9CB5"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self.conn = </w:t>
      </w:r>
      <w:proofErr w:type="gramStart"/>
      <w:r>
        <w:t>None</w:t>
      </w:r>
      <w:proofErr w:type="gramEnd"/>
    </w:p>
    <w:p w14:paraId="45BA7F9B"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1EBE2B76"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Close the HTTP connection.</w:t>
      </w:r>
    </w:p>
    <w:p w14:paraId="009612A8"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def close(self):</w:t>
      </w:r>
    </w:p>
    <w:p w14:paraId="185660C5"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"""Close the connection"""</w:t>
      </w:r>
    </w:p>
    <w:p w14:paraId="44CB1FB6"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self.conn.close()</w:t>
      </w:r>
      <w:proofErr w:type="gramEnd"/>
    </w:p>
    <w:p w14:paraId="3F8C6CA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093161F8"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Create operations on device resources.</w:t>
      </w:r>
    </w:p>
    <w:p w14:paraId="46882103"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def</w:t>
      </w:r>
      <w:proofErr w:type="gramEnd"/>
      <w:r>
        <w:t xml:space="preserve"> create(self, uri, req_data):</w:t>
      </w:r>
    </w:p>
    <w:p w14:paraId="6F675996"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"""Create operation"""</w:t>
      </w:r>
    </w:p>
    <w:p w14:paraId="6AE4C61A"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ret</w:t>
      </w:r>
      <w:proofErr w:type="gramEnd"/>
      <w:r>
        <w:t xml:space="preserve"> = self.rest_call("POST", uri, req_data)</w:t>
      </w:r>
    </w:p>
    <w:p w14:paraId="6590C1F6"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return</w:t>
      </w:r>
      <w:proofErr w:type="gramEnd"/>
      <w:r>
        <w:t xml:space="preserve"> ret</w:t>
      </w:r>
    </w:p>
    <w:p w14:paraId="7D6DF79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7EBF89E1"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Delete operations on device resources.</w:t>
      </w:r>
    </w:p>
    <w:p w14:paraId="15198808"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def</w:t>
      </w:r>
      <w:proofErr w:type="gramEnd"/>
      <w:r>
        <w:t xml:space="preserve"> delete(self, uri, req_data):</w:t>
      </w:r>
    </w:p>
    <w:p w14:paraId="0F84682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"""Delete operation"""</w:t>
      </w:r>
    </w:p>
    <w:p w14:paraId="659CAAC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ret</w:t>
      </w:r>
      <w:proofErr w:type="gramEnd"/>
      <w:r>
        <w:t xml:space="preserve"> = self.rest_call("DELETE", uri, req_data)</w:t>
      </w:r>
    </w:p>
    <w:p w14:paraId="4650BC35"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return</w:t>
      </w:r>
      <w:proofErr w:type="gramEnd"/>
      <w:r>
        <w:t xml:space="preserve"> ret</w:t>
      </w:r>
    </w:p>
    <w:p w14:paraId="22511945"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1C4321A5"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Get operations on device resources.</w:t>
      </w:r>
    </w:p>
    <w:p w14:paraId="566E658C"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def</w:t>
      </w:r>
      <w:proofErr w:type="gramEnd"/>
      <w:r>
        <w:t xml:space="preserve"> get(self, uri, req_data=None):</w:t>
      </w:r>
    </w:p>
    <w:p w14:paraId="643A84F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"""Get operation"""</w:t>
      </w:r>
    </w:p>
    <w:p w14:paraId="340B36FE"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ret</w:t>
      </w:r>
      <w:proofErr w:type="gramEnd"/>
      <w:r>
        <w:t xml:space="preserve"> = self.rest_call("GET", uri, req_data)</w:t>
      </w:r>
    </w:p>
    <w:p w14:paraId="2D498A83"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return</w:t>
      </w:r>
      <w:proofErr w:type="gramEnd"/>
      <w:r>
        <w:t xml:space="preserve"> ret</w:t>
      </w:r>
    </w:p>
    <w:p w14:paraId="79538E11"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157E1126"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Modify operations on device resources.</w:t>
      </w:r>
    </w:p>
    <w:p w14:paraId="206492BB"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def</w:t>
      </w:r>
      <w:proofErr w:type="gramEnd"/>
      <w:r>
        <w:t xml:space="preserve"> set(self, uri, req_data):</w:t>
      </w:r>
    </w:p>
    <w:p w14:paraId="4D5DE50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"""Set operation"""</w:t>
      </w:r>
    </w:p>
    <w:p w14:paraId="26290AC0"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ret</w:t>
      </w:r>
      <w:proofErr w:type="gramEnd"/>
      <w:r>
        <w:t xml:space="preserve"> = self.rest_call("PUT", uri, req_data)</w:t>
      </w:r>
    </w:p>
    <w:p w14:paraId="0F8E383A"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return</w:t>
      </w:r>
      <w:proofErr w:type="gramEnd"/>
      <w:r>
        <w:t xml:space="preserve"> ret</w:t>
      </w:r>
    </w:p>
    <w:p w14:paraId="5E0FBFB1"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1D39D31A"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Define methods invoked in a class.</w:t>
      </w:r>
    </w:p>
    <w:p w14:paraId="4E645234"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def</w:t>
      </w:r>
      <w:proofErr w:type="gramEnd"/>
      <w:r>
        <w:t xml:space="preserve"> rest_call(self, method, uri, req_data):</w:t>
      </w:r>
    </w:p>
    <w:p w14:paraId="79B272D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"""REST call"""</w:t>
      </w:r>
    </w:p>
    <w:p w14:paraId="4DECE67E"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print(</w:t>
      </w:r>
      <w:proofErr w:type="gramEnd"/>
      <w:r>
        <w:t>'|---------------------------------- request: ----------------------------------|')</w:t>
      </w:r>
    </w:p>
    <w:p w14:paraId="14534CC3"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print(</w:t>
      </w:r>
      <w:proofErr w:type="gramEnd"/>
      <w:r>
        <w:t>'%s %s HTTP/1.1\n' % (method, uri))</w:t>
      </w:r>
    </w:p>
    <w:p w14:paraId="5AB49846"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if req_data == None:</w:t>
      </w:r>
    </w:p>
    <w:p w14:paraId="5D42A18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lastRenderedPageBreak/>
        <w:t xml:space="preserve">            body = ""</w:t>
      </w:r>
    </w:p>
    <w:p w14:paraId="603C7C2E"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else:</w:t>
      </w:r>
    </w:p>
    <w:p w14:paraId="0B74E860"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body = req_data</w:t>
      </w:r>
    </w:p>
    <w:p w14:paraId="1F03616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print(body)</w:t>
      </w:r>
    </w:p>
    <w:p w14:paraId="5FBD4F10"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if</w:t>
      </w:r>
      <w:proofErr w:type="gramEnd"/>
      <w:r>
        <w:t xml:space="preserve"> self.conn:</w:t>
      </w:r>
    </w:p>
    <w:p w14:paraId="7C8F090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self.conn.close()</w:t>
      </w:r>
      <w:proofErr w:type="gramEnd"/>
    </w:p>
    <w:p w14:paraId="165B3BA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self.conn = </w:t>
      </w:r>
      <w:proofErr w:type="gramStart"/>
      <w:r>
        <w:t>httplib.HTTPConnection(</w:t>
      </w:r>
      <w:proofErr w:type="gramEnd"/>
      <w:r>
        <w:t>self.host, self.port)</w:t>
      </w:r>
    </w:p>
    <w:p w14:paraId="450D0A61"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2053FD5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self.conn.request(</w:t>
      </w:r>
      <w:proofErr w:type="gramEnd"/>
      <w:r>
        <w:t>method, uri, body, self.headers)</w:t>
      </w:r>
    </w:p>
    <w:p w14:paraId="512B8F4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response</w:t>
      </w:r>
      <w:proofErr w:type="gramEnd"/>
      <w:r>
        <w:t xml:space="preserve"> = self.conn.getresponse()</w:t>
      </w:r>
    </w:p>
    <w:p w14:paraId="0F23B2D8"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response.status = </w:t>
      </w:r>
      <w:proofErr w:type="gramStart"/>
      <w:r>
        <w:t>httplib.OK  #</w:t>
      </w:r>
      <w:proofErr w:type="gramEnd"/>
      <w:r>
        <w:t xml:space="preserve"> stub code</w:t>
      </w:r>
    </w:p>
    <w:p w14:paraId="6790B01B"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ret</w:t>
      </w:r>
      <w:proofErr w:type="gramEnd"/>
      <w:r>
        <w:t xml:space="preserve"> = (response.status, response.reason, response.read())</w:t>
      </w:r>
    </w:p>
    <w:p w14:paraId="34C0D905"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print(</w:t>
      </w:r>
      <w:proofErr w:type="gramEnd"/>
      <w:r>
        <w:t>'|---------------------------------- response: ---------------------------------|')</w:t>
      </w:r>
    </w:p>
    <w:p w14:paraId="65526D28"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print(</w:t>
      </w:r>
      <w:proofErr w:type="gramEnd"/>
      <w:r>
        <w:t>'HTTP/1.1 %s %s\n\n%s' % ret)</w:t>
      </w:r>
    </w:p>
    <w:p w14:paraId="2632774B"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print('|------------------------------------------------------------------------------|')</w:t>
      </w:r>
    </w:p>
    <w:p w14:paraId="791730F7"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return</w:t>
      </w:r>
      <w:proofErr w:type="gramEnd"/>
      <w:r>
        <w:t xml:space="preserve"> ret</w:t>
      </w:r>
    </w:p>
    <w:p w14:paraId="09BE60D4" w14:textId="77777777" w:rsidR="004A47E0" w:rsidRPr="00E34090" w:rsidRDefault="004A47E0" w:rsidP="004A47E0">
      <w:proofErr w:type="gramStart"/>
      <w:r w:rsidRPr="00561BEF">
        <w:rPr>
          <w:b/>
        </w:rPr>
        <w:t>OPSConnection(</w:t>
      </w:r>
      <w:proofErr w:type="gramEnd"/>
      <w:r w:rsidRPr="00561BEF">
        <w:rPr>
          <w:b/>
        </w:rPr>
        <w:t>)</w:t>
      </w:r>
      <w:r>
        <w:t xml:space="preserve"> is the class for the device to locally invoke RESTful APIs. This class defines some methods to perform operations (including GET, POST, DELETE, and PUT) when an HTTP connection is set up. This part can be used directly without any modification.</w:t>
      </w:r>
    </w:p>
    <w:p w14:paraId="67956A79" w14:textId="77777777" w:rsidR="004A47E0" w:rsidRPr="00E34090" w:rsidRDefault="004A47E0" w:rsidP="004A47E0">
      <w:pPr>
        <w:pStyle w:val="Step"/>
        <w:outlineLvl w:val="9"/>
      </w:pPr>
      <w:r>
        <w:t xml:space="preserve">Parse the </w:t>
      </w:r>
      <w:r>
        <w:rPr>
          <w:b/>
          <w:bCs/>
        </w:rPr>
        <w:t>get_startup_info()</w:t>
      </w:r>
      <w:r>
        <w:t xml:space="preserve"> function</w:t>
      </w:r>
    </w:p>
    <w:p w14:paraId="6A228C68" w14:textId="77777777" w:rsidR="004A47E0" w:rsidRPr="00E34090" w:rsidRDefault="004A47E0" w:rsidP="004A47E0">
      <w:r>
        <w:t>This function is used to obtain the current startup information of the device.</w:t>
      </w:r>
    </w:p>
    <w:p w14:paraId="4A715390"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def get_startup_info(ops_conn):</w:t>
      </w:r>
    </w:p>
    <w:p w14:paraId="789F96B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Specify URI of the system startup information. The URI is the managed object defined in the RESTful API, and different managed objects have different URIs.</w:t>
      </w:r>
    </w:p>
    <w:p w14:paraId="1D662820"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Modify URI as required. For details about the URIs supported by the device, see RESTful API.</w:t>
      </w:r>
    </w:p>
    <w:p w14:paraId="731E2345"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uri = "/cfg/startupInfos/startupInfo"</w:t>
      </w:r>
    </w:p>
    <w:p w14:paraId="663C117D" w14:textId="77777777" w:rsidR="004A47E0" w:rsidRPr="00E34090" w:rsidRDefault="004A47E0" w:rsidP="004A47E0">
      <w:r>
        <w:t>The URI varies depending on the operation. For details, see RESTful API. In this example, the content is as follows:</w:t>
      </w:r>
    </w:p>
    <w:p w14:paraId="2977D954" w14:textId="03ADCCDC" w:rsidR="004A47E0" w:rsidRDefault="004A47E0" w:rsidP="004A47E0">
      <w:pPr>
        <w:pStyle w:val="Figure"/>
        <w:ind w:left="0"/>
        <w:jc w:val="right"/>
      </w:pPr>
    </w:p>
    <w:p w14:paraId="108A8119" w14:textId="6917C7A7" w:rsidR="00415EDF" w:rsidRPr="00415EDF" w:rsidRDefault="00415EDF" w:rsidP="00415EDF">
      <w:r>
        <w:rPr>
          <w:noProof/>
        </w:rPr>
        <w:drawing>
          <wp:inline distT="0" distB="0" distL="0" distR="0" wp14:anchorId="3B737192" wp14:editId="66CA8DC6">
            <wp:extent cx="4994506" cy="1355090"/>
            <wp:effectExtent l="19050" t="19050" r="15875" b="16510"/>
            <wp:docPr id="45" name="图片 45" descr="C:\Users\cwx934766\AppData\Roaming\eSpace_Desktop\UserData\cwx934766\imagefiles\6B5586E5-855A-49D4-932B-658F356D50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wx934766\AppData\Roaming\eSpace_Desktop\UserData\cwx934766\imagefiles\6B5586E5-855A-49D4-932B-658F356D5038.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027697" cy="1364095"/>
                    </a:xfrm>
                    <a:prstGeom prst="rect">
                      <a:avLst/>
                    </a:prstGeom>
                    <a:noFill/>
                    <a:ln>
                      <a:solidFill>
                        <a:schemeClr val="bg1">
                          <a:lumMod val="85000"/>
                        </a:schemeClr>
                      </a:solidFill>
                    </a:ln>
                  </pic:spPr>
                </pic:pic>
              </a:graphicData>
            </a:graphic>
          </wp:inline>
        </w:drawing>
      </w:r>
    </w:p>
    <w:p w14:paraId="75D93B16" w14:textId="77777777" w:rsidR="004A47E0" w:rsidRPr="0083408F" w:rsidRDefault="004A47E0" w:rsidP="004A47E0"/>
    <w:p w14:paraId="29BCB773" w14:textId="77777777" w:rsidR="004A47E0" w:rsidRPr="00E34090" w:rsidRDefault="004A47E0" w:rsidP="004A47E0">
      <w:r>
        <w:t xml:space="preserve">The GET operation is performed this time. Therefore, the URI is set to </w:t>
      </w:r>
      <w:r>
        <w:rPr>
          <w:b/>
          <w:bCs/>
        </w:rPr>
        <w:t>/cfg/startupInfos/startupInfo</w:t>
      </w:r>
      <w:r>
        <w:t>.</w:t>
      </w:r>
    </w:p>
    <w:p w14:paraId="47D68561"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Specify the request content to be sent. The content of this part corresponds to URIs and different URIs identify different request content.</w:t>
      </w:r>
    </w:p>
    <w:p w14:paraId="0BC7A27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Modify the request content based on used URIs. For details on the format of the request content, see RESTful API.</w:t>
      </w:r>
    </w:p>
    <w:p w14:paraId="04B0B355"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lastRenderedPageBreak/>
        <w:t xml:space="preserve">    req_data = \</w:t>
      </w:r>
    </w:p>
    <w:p w14:paraId="09DC8046"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'''&lt;?xml version="1.0" encoding="UTF-8"?&gt;</w:t>
      </w:r>
    </w:p>
    <w:p w14:paraId="6B31C057"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&lt;startupInfo&gt;</w:t>
      </w:r>
    </w:p>
    <w:p w14:paraId="6EACAB4F"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&lt;/startupInfo&gt;</w:t>
      </w:r>
    </w:p>
    <w:p w14:paraId="7134F081"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
    <w:p w14:paraId="16FB79FB" w14:textId="77777777" w:rsidR="004A47E0" w:rsidRPr="00E34090" w:rsidRDefault="004A47E0" w:rsidP="004A47E0">
      <w:r>
        <w:t xml:space="preserve">Define </w:t>
      </w:r>
      <w:r>
        <w:rPr>
          <w:b/>
          <w:bCs/>
        </w:rPr>
        <w:t>req_data</w:t>
      </w:r>
      <w:r>
        <w:t xml:space="preserve"> as the request to be sent. Fill in the request based on the document requirements.</w:t>
      </w:r>
    </w:p>
    <w:p w14:paraId="48834210"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Execute a GET operation request. </w:t>
      </w:r>
      <w:r>
        <w:rPr>
          <w:b/>
          <w:bCs/>
        </w:rPr>
        <w:t>uri</w:t>
      </w:r>
      <w:r>
        <w:t xml:space="preserve"> and </w:t>
      </w:r>
      <w:r>
        <w:rPr>
          <w:b/>
          <w:bCs/>
        </w:rPr>
        <w:t>req_data</w:t>
      </w:r>
      <w:r>
        <w:t xml:space="preserve"> indicate a URI request and a content request, respectively. </w:t>
      </w:r>
      <w:r>
        <w:rPr>
          <w:b/>
          <w:bCs/>
        </w:rPr>
        <w:t>ret</w:t>
      </w:r>
      <w:r>
        <w:t xml:space="preserve"> indicates whether the request is successful. </w:t>
      </w:r>
      <w:r>
        <w:rPr>
          <w:b/>
          <w:bCs/>
        </w:rPr>
        <w:t>rsp_data</w:t>
      </w:r>
      <w:r>
        <w:t xml:space="preserve"> indicates the response data of the system after the request is executed. For details about the response data format, see RESTful API.</w:t>
      </w:r>
    </w:p>
    <w:p w14:paraId="6E8A3C46"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483728D0"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Change</w:t>
      </w:r>
      <w:r>
        <w:rPr>
          <w:b/>
          <w:bCs/>
        </w:rPr>
        <w:t xml:space="preserve"> request type </w:t>
      </w:r>
      <w:proofErr w:type="gramStart"/>
      <w:r>
        <w:rPr>
          <w:b/>
          <w:bCs/>
        </w:rPr>
        <w:t>get(</w:t>
      </w:r>
      <w:proofErr w:type="gramEnd"/>
      <w:r>
        <w:rPr>
          <w:b/>
          <w:bCs/>
        </w:rPr>
        <w:t>)</w:t>
      </w:r>
      <w:r>
        <w:t xml:space="preserve"> as required, for example, to </w:t>
      </w:r>
      <w:r>
        <w:rPr>
          <w:b/>
          <w:bCs/>
        </w:rPr>
        <w:t>set()</w:t>
      </w:r>
      <w:r>
        <w:t xml:space="preserve"> or </w:t>
      </w:r>
      <w:r>
        <w:rPr>
          <w:b/>
          <w:bCs/>
        </w:rPr>
        <w:t>create()</w:t>
      </w:r>
      <w:r>
        <w:t>.</w:t>
      </w:r>
    </w:p>
    <w:p w14:paraId="0725963F"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ret</w:t>
      </w:r>
      <w:proofErr w:type="gramEnd"/>
      <w:r>
        <w:t>, _, rsp_data = ops_conn.get(uri, req_data)</w:t>
      </w:r>
    </w:p>
    <w:p w14:paraId="4801AAD4"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if</w:t>
      </w:r>
      <w:proofErr w:type="gramEnd"/>
      <w:r>
        <w:t xml:space="preserve"> ret != httplib.OK:</w:t>
      </w:r>
    </w:p>
    <w:p w14:paraId="03036CD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return None</w:t>
      </w:r>
    </w:p>
    <w:p w14:paraId="35736E8A"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28647655"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return rsp_data</w:t>
      </w:r>
    </w:p>
    <w:p w14:paraId="311C6F53" w14:textId="77777777" w:rsidR="004A47E0" w:rsidRPr="00E34090" w:rsidRDefault="004A47E0" w:rsidP="004A47E0">
      <w:r>
        <w:t xml:space="preserve">After defining the URI and request, invoke </w:t>
      </w:r>
      <w:r>
        <w:rPr>
          <w:b/>
          <w:bCs/>
        </w:rPr>
        <w:t>ops_</w:t>
      </w:r>
      <w:proofErr w:type="gramStart"/>
      <w:r>
        <w:rPr>
          <w:b/>
          <w:bCs/>
        </w:rPr>
        <w:t>conn.get(</w:t>
      </w:r>
      <w:proofErr w:type="gramEnd"/>
      <w:r>
        <w:rPr>
          <w:b/>
          <w:bCs/>
        </w:rPr>
        <w:t>)</w:t>
      </w:r>
      <w:r>
        <w:t xml:space="preserve"> to perform the GET operation.</w:t>
      </w:r>
    </w:p>
    <w:p w14:paraId="2AE791D4" w14:textId="77777777" w:rsidR="004A47E0" w:rsidRPr="00E34090" w:rsidRDefault="004A47E0" w:rsidP="004A47E0">
      <w:r>
        <w:t xml:space="preserve">When the main function invokes the </w:t>
      </w:r>
      <w:r>
        <w:rPr>
          <w:b/>
          <w:bCs/>
        </w:rPr>
        <w:t>get_startup_</w:t>
      </w:r>
      <w:proofErr w:type="gramStart"/>
      <w:r>
        <w:rPr>
          <w:b/>
          <w:bCs/>
        </w:rPr>
        <w:t>info(</w:t>
      </w:r>
      <w:proofErr w:type="gramEnd"/>
      <w:r>
        <w:rPr>
          <w:b/>
          <w:bCs/>
        </w:rPr>
        <w:t>)</w:t>
      </w:r>
      <w:r>
        <w:t xml:space="preserve"> function in step 4 for the first time, the following output information is displayed:</w:t>
      </w:r>
    </w:p>
    <w:p w14:paraId="10D24138" w14:textId="77777777" w:rsidR="004A47E0" w:rsidRPr="00E34090" w:rsidRDefault="004A47E0" w:rsidP="004A47E0">
      <w:pPr>
        <w:pStyle w:val="TerminalDisplay"/>
      </w:pPr>
      <w:r>
        <w:t>|---------------------------------- request: ----------------------------------|</w:t>
      </w:r>
    </w:p>
    <w:p w14:paraId="6D1CB498" w14:textId="77777777" w:rsidR="004A47E0" w:rsidRPr="00E34090" w:rsidRDefault="004A47E0" w:rsidP="004A47E0">
      <w:pPr>
        <w:pStyle w:val="TerminalDisplay"/>
      </w:pPr>
      <w:r>
        <w:t>GET /cfg/startupInfos/startupInfo HTTP/1.1</w:t>
      </w:r>
    </w:p>
    <w:p w14:paraId="01490E5A" w14:textId="77777777" w:rsidR="004A47E0" w:rsidRPr="00E34090" w:rsidRDefault="004A47E0" w:rsidP="004A47E0">
      <w:pPr>
        <w:pStyle w:val="TerminalDisplay"/>
      </w:pPr>
    </w:p>
    <w:p w14:paraId="6AB85228" w14:textId="77777777" w:rsidR="004A47E0" w:rsidRPr="00E34090" w:rsidRDefault="004A47E0" w:rsidP="004A47E0">
      <w:pPr>
        <w:pStyle w:val="TerminalDisplay"/>
      </w:pPr>
      <w:r>
        <w:t>&lt;?xml version="1.0" encoding="UTF-8"?&gt;</w:t>
      </w:r>
    </w:p>
    <w:p w14:paraId="3C34C2F7" w14:textId="77777777" w:rsidR="004A47E0" w:rsidRPr="00E34090" w:rsidRDefault="004A47E0" w:rsidP="004A47E0">
      <w:pPr>
        <w:pStyle w:val="TerminalDisplay"/>
      </w:pPr>
      <w:r>
        <w:t xml:space="preserve">        &lt;startupInfo&gt;</w:t>
      </w:r>
    </w:p>
    <w:p w14:paraId="4F285B64" w14:textId="77777777" w:rsidR="004A47E0" w:rsidRPr="00E34090" w:rsidRDefault="004A47E0" w:rsidP="004A47E0">
      <w:pPr>
        <w:pStyle w:val="TerminalDisplay"/>
      </w:pPr>
      <w:r>
        <w:t xml:space="preserve">        &lt;/startupInfo&gt;</w:t>
      </w:r>
    </w:p>
    <w:p w14:paraId="5A46E71D" w14:textId="77777777" w:rsidR="004A47E0" w:rsidRPr="00E34090" w:rsidRDefault="004A47E0" w:rsidP="004A47E0">
      <w:pPr>
        <w:pStyle w:val="TerminalDisplay"/>
      </w:pPr>
      <w:r>
        <w:t xml:space="preserve">        </w:t>
      </w:r>
    </w:p>
    <w:p w14:paraId="6D1D30EE" w14:textId="77777777" w:rsidR="004A47E0" w:rsidRPr="00E34090" w:rsidRDefault="004A47E0" w:rsidP="004A47E0">
      <w:pPr>
        <w:pStyle w:val="TerminalDisplay"/>
      </w:pPr>
      <w:r>
        <w:t>|---------------------------------- response: ---------------------------------|</w:t>
      </w:r>
    </w:p>
    <w:p w14:paraId="13EAFBCC" w14:textId="77777777" w:rsidR="004A47E0" w:rsidRPr="00E34090" w:rsidRDefault="004A47E0" w:rsidP="004A47E0">
      <w:pPr>
        <w:pStyle w:val="TerminalDisplay"/>
      </w:pPr>
      <w:r>
        <w:t>HTTP/1.1 200 OK</w:t>
      </w:r>
    </w:p>
    <w:p w14:paraId="38CA72CA" w14:textId="77777777" w:rsidR="004A47E0" w:rsidRPr="00E34090" w:rsidRDefault="004A47E0" w:rsidP="004A47E0">
      <w:pPr>
        <w:pStyle w:val="TerminalDisplay"/>
      </w:pPr>
    </w:p>
    <w:p w14:paraId="49A27345" w14:textId="77777777" w:rsidR="004A47E0" w:rsidRPr="00E34090" w:rsidRDefault="004A47E0" w:rsidP="004A47E0">
      <w:pPr>
        <w:pStyle w:val="TerminalDisplay"/>
      </w:pPr>
      <w:r>
        <w:t>&lt;?xml version="1.0" encoding="UTF-8"?&gt;</w:t>
      </w:r>
    </w:p>
    <w:p w14:paraId="782CE745" w14:textId="77777777" w:rsidR="004A47E0" w:rsidRPr="00E34090" w:rsidRDefault="004A47E0" w:rsidP="004A47E0">
      <w:pPr>
        <w:pStyle w:val="TerminalDisplay"/>
      </w:pPr>
      <w:r>
        <w:t>&lt;rpc-reply&gt;</w:t>
      </w:r>
    </w:p>
    <w:p w14:paraId="6DB12DA9" w14:textId="77777777" w:rsidR="004A47E0" w:rsidRPr="00E34090" w:rsidRDefault="004A47E0" w:rsidP="004A47E0">
      <w:pPr>
        <w:pStyle w:val="TerminalDisplay"/>
      </w:pPr>
      <w:r>
        <w:t xml:space="preserve">  &lt;data&gt;</w:t>
      </w:r>
    </w:p>
    <w:p w14:paraId="4131A64E" w14:textId="77777777" w:rsidR="004A47E0" w:rsidRPr="00E34090" w:rsidRDefault="004A47E0" w:rsidP="004A47E0">
      <w:pPr>
        <w:pStyle w:val="TerminalDisplay"/>
      </w:pPr>
      <w:r>
        <w:t xml:space="preserve">    &lt;cfg xmlns="http://www.huawei.com/netconf/vrp" format-version="1.0" content-</w:t>
      </w:r>
    </w:p>
    <w:p w14:paraId="28C5C632" w14:textId="77777777" w:rsidR="004A47E0" w:rsidRPr="00E34090" w:rsidRDefault="004A47E0" w:rsidP="004A47E0">
      <w:pPr>
        <w:pStyle w:val="TerminalDisplay"/>
      </w:pPr>
      <w:r>
        <w:t>version="1.0"&gt;</w:t>
      </w:r>
    </w:p>
    <w:p w14:paraId="4651270F" w14:textId="77777777" w:rsidR="004A47E0" w:rsidRPr="00E34090" w:rsidRDefault="004A47E0" w:rsidP="004A47E0">
      <w:pPr>
        <w:pStyle w:val="TerminalDisplay"/>
      </w:pPr>
      <w:r>
        <w:t xml:space="preserve">      &lt;startupInfos&gt;</w:t>
      </w:r>
    </w:p>
    <w:p w14:paraId="32543B73" w14:textId="77777777" w:rsidR="004A47E0" w:rsidRPr="00E34090" w:rsidRDefault="004A47E0" w:rsidP="004A47E0">
      <w:pPr>
        <w:pStyle w:val="TerminalDisplay"/>
      </w:pPr>
      <w:r>
        <w:t xml:space="preserve">        &lt;startupInfo&gt;</w:t>
      </w:r>
    </w:p>
    <w:p w14:paraId="64796BD0" w14:textId="77777777" w:rsidR="004A47E0" w:rsidRPr="00E34090" w:rsidRDefault="004A47E0" w:rsidP="004A47E0">
      <w:pPr>
        <w:pStyle w:val="TerminalDisplay"/>
      </w:pPr>
      <w:r>
        <w:t xml:space="preserve">          &lt;position&gt;17&lt;/position&gt;</w:t>
      </w:r>
    </w:p>
    <w:p w14:paraId="2129FDE1" w14:textId="77777777" w:rsidR="004A47E0" w:rsidRPr="00E34090" w:rsidRDefault="004A47E0" w:rsidP="004A47E0">
      <w:pPr>
        <w:pStyle w:val="TerminalDisplay"/>
      </w:pPr>
      <w:r>
        <w:t xml:space="preserve">          &lt;nextStartupFile&gt;cfcard:/vrpcfg.cfg&lt;/nextStartupFile&gt;</w:t>
      </w:r>
    </w:p>
    <w:p w14:paraId="62FD691E" w14:textId="77777777" w:rsidR="004A47E0" w:rsidRPr="00E34090" w:rsidRDefault="004A47E0" w:rsidP="004A47E0">
      <w:pPr>
        <w:pStyle w:val="TerminalDisplay"/>
      </w:pPr>
      <w:r>
        <w:t xml:space="preserve">          &lt;configedSysSoft&gt;cfcard:/VRPV200R005C10SPC607B607D0306_ce12800.cc&lt;/con</w:t>
      </w:r>
    </w:p>
    <w:p w14:paraId="2EB68F92" w14:textId="77777777" w:rsidR="004A47E0" w:rsidRPr="00E34090" w:rsidRDefault="004A47E0" w:rsidP="004A47E0">
      <w:pPr>
        <w:pStyle w:val="TerminalDisplay"/>
      </w:pPr>
      <w:r>
        <w:t>figedSysSoft&gt;</w:t>
      </w:r>
    </w:p>
    <w:p w14:paraId="2CAEAE8E" w14:textId="77777777" w:rsidR="004A47E0" w:rsidRPr="00E34090" w:rsidRDefault="004A47E0" w:rsidP="004A47E0">
      <w:pPr>
        <w:pStyle w:val="TerminalDisplay"/>
      </w:pPr>
      <w:r>
        <w:t xml:space="preserve">          &lt;curSysSoft&gt;cfcard:/VRPV200R005C10SPC607B607D0306_ce12800.cc&lt;/curSysSo</w:t>
      </w:r>
    </w:p>
    <w:p w14:paraId="446B413F" w14:textId="77777777" w:rsidR="004A47E0" w:rsidRPr="00E34090" w:rsidRDefault="004A47E0" w:rsidP="004A47E0">
      <w:pPr>
        <w:pStyle w:val="TerminalDisplay"/>
      </w:pPr>
      <w:r>
        <w:t>ft&gt;</w:t>
      </w:r>
    </w:p>
    <w:p w14:paraId="61B2E88C" w14:textId="77777777" w:rsidR="004A47E0" w:rsidRPr="00E34090" w:rsidRDefault="004A47E0" w:rsidP="004A47E0">
      <w:pPr>
        <w:pStyle w:val="TerminalDisplay"/>
      </w:pPr>
      <w:r>
        <w:t xml:space="preserve">          &lt;nextSysSoft&gt;cfcard:/VRPV200R005C10SPC607B607D0306_ce12800.cc&lt;/nextSys</w:t>
      </w:r>
    </w:p>
    <w:p w14:paraId="27903AD2" w14:textId="77777777" w:rsidR="004A47E0" w:rsidRPr="00E34090" w:rsidRDefault="004A47E0" w:rsidP="004A47E0">
      <w:pPr>
        <w:pStyle w:val="TerminalDisplay"/>
      </w:pPr>
      <w:r>
        <w:t>Soft&gt;</w:t>
      </w:r>
    </w:p>
    <w:p w14:paraId="632D5CB5" w14:textId="77777777" w:rsidR="004A47E0" w:rsidRPr="00E34090" w:rsidRDefault="004A47E0" w:rsidP="004A47E0">
      <w:pPr>
        <w:pStyle w:val="TerminalDisplay"/>
      </w:pPr>
      <w:r>
        <w:t xml:space="preserve">          &lt;curStartupFile&gt;cfcard:/vrpcfg.cfg&lt;/curStartupFile&gt;</w:t>
      </w:r>
    </w:p>
    <w:p w14:paraId="5E4A8476" w14:textId="77777777" w:rsidR="004A47E0" w:rsidRPr="00E34090" w:rsidRDefault="004A47E0" w:rsidP="004A47E0">
      <w:pPr>
        <w:pStyle w:val="TerminalDisplay"/>
      </w:pPr>
      <w:r>
        <w:t xml:space="preserve">          &lt;curPatchFile&gt;NULL&lt;/curPatchFile&gt;</w:t>
      </w:r>
    </w:p>
    <w:p w14:paraId="6BC8949B" w14:textId="77777777" w:rsidR="004A47E0" w:rsidRPr="00E34090" w:rsidRDefault="004A47E0" w:rsidP="004A47E0">
      <w:pPr>
        <w:pStyle w:val="TerminalDisplay"/>
      </w:pPr>
      <w:r>
        <w:t xml:space="preserve">          &lt;nextPatchFile&gt;NULL&lt;/nextPatchFile&gt;</w:t>
      </w:r>
    </w:p>
    <w:p w14:paraId="08F9F42D" w14:textId="77777777" w:rsidR="004A47E0" w:rsidRPr="00E34090" w:rsidRDefault="004A47E0" w:rsidP="004A47E0">
      <w:pPr>
        <w:pStyle w:val="TerminalDisplay"/>
      </w:pPr>
      <w:r>
        <w:t xml:space="preserve">          &lt;boardInfo&gt;101&lt;/boardInfo&gt;</w:t>
      </w:r>
    </w:p>
    <w:p w14:paraId="78190B2E" w14:textId="77777777" w:rsidR="004A47E0" w:rsidRPr="00E34090" w:rsidRDefault="004A47E0" w:rsidP="004A47E0">
      <w:pPr>
        <w:pStyle w:val="TerminalDisplay"/>
      </w:pPr>
      <w:r>
        <w:lastRenderedPageBreak/>
        <w:t xml:space="preserve">          &lt;curPafFile&gt;default&lt;/curPafFile&gt;</w:t>
      </w:r>
    </w:p>
    <w:p w14:paraId="73CEE3B0" w14:textId="77777777" w:rsidR="004A47E0" w:rsidRPr="00E34090" w:rsidRDefault="004A47E0" w:rsidP="004A47E0">
      <w:pPr>
        <w:pStyle w:val="TerminalDisplay"/>
      </w:pPr>
      <w:r>
        <w:t xml:space="preserve">          &lt;nextPafFile&gt;default&lt;/nextPafFile&gt;</w:t>
      </w:r>
    </w:p>
    <w:p w14:paraId="6301BA11" w14:textId="77777777" w:rsidR="004A47E0" w:rsidRPr="00E34090" w:rsidRDefault="004A47E0" w:rsidP="004A47E0">
      <w:pPr>
        <w:pStyle w:val="TerminalDisplay"/>
      </w:pPr>
      <w:r>
        <w:t xml:space="preserve">        &lt;/startupInfo&gt;</w:t>
      </w:r>
    </w:p>
    <w:p w14:paraId="544C0401" w14:textId="77777777" w:rsidR="004A47E0" w:rsidRPr="00E34090" w:rsidRDefault="004A47E0" w:rsidP="004A47E0">
      <w:pPr>
        <w:pStyle w:val="TerminalDisplay"/>
      </w:pPr>
      <w:r>
        <w:t xml:space="preserve">      &lt;/startupInfos&gt;</w:t>
      </w:r>
    </w:p>
    <w:p w14:paraId="03426E70" w14:textId="77777777" w:rsidR="004A47E0" w:rsidRPr="00E34090" w:rsidRDefault="004A47E0" w:rsidP="004A47E0">
      <w:pPr>
        <w:pStyle w:val="TerminalDisplay"/>
      </w:pPr>
      <w:r>
        <w:t xml:space="preserve">    &lt;/cfg&gt;</w:t>
      </w:r>
    </w:p>
    <w:p w14:paraId="26936A86" w14:textId="77777777" w:rsidR="004A47E0" w:rsidRPr="00E34090" w:rsidRDefault="004A47E0" w:rsidP="004A47E0">
      <w:pPr>
        <w:pStyle w:val="TerminalDisplay"/>
      </w:pPr>
      <w:r>
        <w:t xml:space="preserve">  &lt;/data&gt;</w:t>
      </w:r>
    </w:p>
    <w:p w14:paraId="006A5421" w14:textId="77777777" w:rsidR="004A47E0" w:rsidRPr="00E34090" w:rsidRDefault="004A47E0" w:rsidP="004A47E0">
      <w:pPr>
        <w:pStyle w:val="TerminalDisplay"/>
      </w:pPr>
      <w:r>
        <w:t>&lt;/rpc-reply&gt;</w:t>
      </w:r>
    </w:p>
    <w:p w14:paraId="0A2A1802" w14:textId="77777777" w:rsidR="004A47E0" w:rsidRPr="00E34090" w:rsidRDefault="004A47E0" w:rsidP="004A47E0">
      <w:pPr>
        <w:pStyle w:val="TerminalDisplay"/>
      </w:pPr>
      <w:r>
        <w:t>|------------------------------------------------------------------------------|</w:t>
      </w:r>
    </w:p>
    <w:p w14:paraId="0BE7CA0A" w14:textId="77777777" w:rsidR="004A47E0" w:rsidRPr="00E34090" w:rsidRDefault="004A47E0" w:rsidP="004A47E0">
      <w:r>
        <w:t xml:space="preserve">The current configuration file and the configuration file for the next startup are </w:t>
      </w:r>
      <w:r>
        <w:rPr>
          <w:b/>
          <w:bCs/>
        </w:rPr>
        <w:t>cfcard:/vrpcfg.cfg</w:t>
      </w:r>
      <w:r>
        <w:t>.</w:t>
      </w:r>
    </w:p>
    <w:p w14:paraId="563EA149" w14:textId="77777777" w:rsidR="004A47E0" w:rsidRPr="00E34090" w:rsidRDefault="004A47E0" w:rsidP="004A47E0">
      <w:pPr>
        <w:pStyle w:val="Step"/>
        <w:outlineLvl w:val="9"/>
      </w:pPr>
      <w:r>
        <w:t xml:space="preserve">Parse the </w:t>
      </w:r>
      <w:r>
        <w:rPr>
          <w:b/>
          <w:bCs/>
        </w:rPr>
        <w:t>clear_startup_</w:t>
      </w:r>
      <w:proofErr w:type="gramStart"/>
      <w:r>
        <w:rPr>
          <w:b/>
          <w:bCs/>
        </w:rPr>
        <w:t>info(</w:t>
      </w:r>
      <w:proofErr w:type="gramEnd"/>
      <w:r>
        <w:rPr>
          <w:b/>
          <w:bCs/>
        </w:rPr>
        <w:t>)</w:t>
      </w:r>
      <w:r>
        <w:t xml:space="preserve"> function.</w:t>
      </w:r>
    </w:p>
    <w:p w14:paraId="3BBE3FD4" w14:textId="77777777" w:rsidR="004A47E0" w:rsidRPr="00E34090" w:rsidRDefault="004A47E0" w:rsidP="004A47E0">
      <w:r>
        <w:t>This function is used to clear the current configuration file of the device.</w:t>
      </w:r>
    </w:p>
    <w:p w14:paraId="0CA3832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def clear_startup_info(ops_conn):</w:t>
      </w:r>
    </w:p>
    <w:p w14:paraId="77EA5E07"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Specify URI of the system startup information. The URI is the managed object defined in the RESTful API, and different managed objects have different URIs.</w:t>
      </w:r>
    </w:p>
    <w:p w14:paraId="752638F6"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Modify the URI as required. For details about the URIs supported by the device, see RESTful API.</w:t>
      </w:r>
    </w:p>
    <w:p w14:paraId="5664307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uri = "/cfg/clearStartup"</w:t>
      </w:r>
    </w:p>
    <w:p w14:paraId="5CA47C94" w14:textId="77777777" w:rsidR="004A47E0" w:rsidRPr="00E34090" w:rsidRDefault="004A47E0" w:rsidP="004A47E0">
      <w:r>
        <w:t xml:space="preserve">The operation is to clear the configuration file for the next startup. Therefore, the corresponding URI is </w:t>
      </w:r>
      <w:r>
        <w:rPr>
          <w:b/>
          <w:bCs/>
        </w:rPr>
        <w:t>/cfg/clearStartup</w:t>
      </w:r>
      <w:r>
        <w:t>.</w:t>
      </w:r>
    </w:p>
    <w:p w14:paraId="2D4C25D0" w14:textId="4B6D6FD0" w:rsidR="004A47E0" w:rsidRDefault="004A47E0" w:rsidP="004A47E0">
      <w:pPr>
        <w:pStyle w:val="Figure"/>
        <w:ind w:left="0"/>
        <w:jc w:val="right"/>
      </w:pPr>
    </w:p>
    <w:p w14:paraId="1A2C79E7" w14:textId="2CB171A9" w:rsidR="00415EDF" w:rsidRDefault="00415EDF" w:rsidP="00415EDF">
      <w:pPr>
        <w:ind w:left="840" w:firstLine="420"/>
      </w:pPr>
      <w:r>
        <w:rPr>
          <w:noProof/>
        </w:rPr>
        <w:drawing>
          <wp:inline distT="0" distB="0" distL="0" distR="0" wp14:anchorId="602A8F68" wp14:editId="6C8BD4BE">
            <wp:extent cx="5180807" cy="1013460"/>
            <wp:effectExtent l="19050" t="19050" r="20320" b="15240"/>
            <wp:docPr id="46" name="图片 46" descr="C:\Users\cwx934766\AppData\Roaming\eSpace_Desktop\UserData\cwx934766\imagefiles\697CFC4F-90AF-438D-BBDC-BD6FD71D2E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wx934766\AppData\Roaming\eSpace_Desktop\UserData\cwx934766\imagefiles\697CFC4F-90AF-438D-BBDC-BD6FD71D2E46.pn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311173" cy="1038962"/>
                    </a:xfrm>
                    <a:prstGeom prst="rect">
                      <a:avLst/>
                    </a:prstGeom>
                    <a:noFill/>
                    <a:ln>
                      <a:solidFill>
                        <a:schemeClr val="bg1">
                          <a:lumMod val="85000"/>
                        </a:schemeClr>
                      </a:solidFill>
                    </a:ln>
                  </pic:spPr>
                </pic:pic>
              </a:graphicData>
            </a:graphic>
          </wp:inline>
        </w:drawing>
      </w:r>
    </w:p>
    <w:p w14:paraId="374D5FCC" w14:textId="77777777" w:rsidR="00415EDF" w:rsidRPr="00415EDF" w:rsidRDefault="00415EDF" w:rsidP="00415EDF"/>
    <w:p w14:paraId="5D53738E"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Specify the request content to be sent. The content of this part corresponds to URIs and different URIs identify different request content.</w:t>
      </w:r>
    </w:p>
    <w:p w14:paraId="6584E401"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Modify the request content based on used URIs. For details on the format of the request content, see RESTful API.</w:t>
      </w:r>
    </w:p>
    <w:p w14:paraId="362BD6E7"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req_data = \</w:t>
      </w:r>
    </w:p>
    <w:p w14:paraId="4AE01BE8"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'''&lt;?xml version="1.0" encoding="UTF-8"?&gt;</w:t>
      </w:r>
    </w:p>
    <w:p w14:paraId="129B71C5"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&lt;clearStartup&gt; </w:t>
      </w:r>
    </w:p>
    <w:p w14:paraId="706847EA"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&lt;/clearStartup&gt;</w:t>
      </w:r>
    </w:p>
    <w:p w14:paraId="6B9BC26F"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
    <w:p w14:paraId="517F01DA" w14:textId="77777777" w:rsidR="004A47E0" w:rsidRPr="00E34090" w:rsidRDefault="004A47E0" w:rsidP="004A47E0">
      <w:r>
        <w:t>Continue to check the document to obtain the format of the request for clearing the configuration file.</w:t>
      </w:r>
    </w:p>
    <w:p w14:paraId="1076E6D5" w14:textId="171622CB" w:rsidR="004A47E0" w:rsidRDefault="00973F9F" w:rsidP="004A47E0">
      <w:pPr>
        <w:pStyle w:val="Figure"/>
        <w:ind w:left="0"/>
        <w:jc w:val="right"/>
      </w:pPr>
      <w:r>
        <w:rPr>
          <w:noProof/>
        </w:rPr>
        <w:drawing>
          <wp:inline distT="0" distB="0" distL="0" distR="0" wp14:anchorId="6803C8EE" wp14:editId="622B16D9">
            <wp:extent cx="5354650" cy="717102"/>
            <wp:effectExtent l="19050" t="19050" r="17780" b="26035"/>
            <wp:docPr id="47" name="图片 47" descr="C:\Users\cwx934766\AppData\Roaming\eSpace_Desktop\UserData\cwx934766\imagefiles\476F852E-E315-4A40-BCF8-26CDE323A5D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wx934766\AppData\Roaming\eSpace_Desktop\UserData\cwx934766\imagefiles\476F852E-E315-4A40-BCF8-26CDE323A5D6.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99106" cy="723056"/>
                    </a:xfrm>
                    <a:prstGeom prst="rect">
                      <a:avLst/>
                    </a:prstGeom>
                    <a:noFill/>
                    <a:ln>
                      <a:solidFill>
                        <a:schemeClr val="bg1">
                          <a:lumMod val="85000"/>
                        </a:schemeClr>
                      </a:solidFill>
                    </a:ln>
                  </pic:spPr>
                </pic:pic>
              </a:graphicData>
            </a:graphic>
          </wp:inline>
        </w:drawing>
      </w:r>
    </w:p>
    <w:p w14:paraId="6B5E23F1"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lastRenderedPageBreak/>
        <w:t xml:space="preserve">    # Execute a POST operation request. </w:t>
      </w:r>
      <w:r>
        <w:rPr>
          <w:b/>
          <w:bCs/>
        </w:rPr>
        <w:t>uri</w:t>
      </w:r>
      <w:r>
        <w:t xml:space="preserve"> and </w:t>
      </w:r>
      <w:r>
        <w:rPr>
          <w:b/>
          <w:bCs/>
        </w:rPr>
        <w:t>req_data</w:t>
      </w:r>
      <w:r>
        <w:t xml:space="preserve"> indicate a URI request and a content request, respectively. </w:t>
      </w:r>
      <w:r>
        <w:rPr>
          <w:b/>
          <w:bCs/>
        </w:rPr>
        <w:t>ret</w:t>
      </w:r>
      <w:r>
        <w:t xml:space="preserve"> indicates whether the request is successful. </w:t>
      </w:r>
      <w:r>
        <w:rPr>
          <w:b/>
          <w:bCs/>
        </w:rPr>
        <w:t>rsp_data</w:t>
      </w:r>
      <w:r>
        <w:t xml:space="preserve"> indicates the response data of the system after the request is executed. For details about the response data format, see RESTful API.</w:t>
      </w:r>
    </w:p>
    <w:p w14:paraId="1595BAC2"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p>
    <w:p w14:paraId="2C2A4EAA"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 Change</w:t>
      </w:r>
      <w:r>
        <w:rPr>
          <w:b/>
          <w:bCs/>
        </w:rPr>
        <w:t xml:space="preserve"> request type </w:t>
      </w:r>
      <w:proofErr w:type="gramStart"/>
      <w:r>
        <w:rPr>
          <w:b/>
          <w:bCs/>
        </w:rPr>
        <w:t>get(</w:t>
      </w:r>
      <w:proofErr w:type="gramEnd"/>
      <w:r>
        <w:rPr>
          <w:b/>
          <w:bCs/>
        </w:rPr>
        <w:t>)</w:t>
      </w:r>
      <w:r>
        <w:t xml:space="preserve"> as required, for example, to </w:t>
      </w:r>
      <w:r>
        <w:rPr>
          <w:b/>
          <w:bCs/>
        </w:rPr>
        <w:t>set()</w:t>
      </w:r>
      <w:r>
        <w:t xml:space="preserve"> or </w:t>
      </w:r>
      <w:r>
        <w:rPr>
          <w:b/>
          <w:bCs/>
        </w:rPr>
        <w:t>create()</w:t>
      </w:r>
      <w:r>
        <w:t>.</w:t>
      </w:r>
    </w:p>
    <w:p w14:paraId="6E188D59"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ret</w:t>
      </w:r>
      <w:proofErr w:type="gramEnd"/>
      <w:r>
        <w:t>, _, rsp_data = ops_conn.create(uri, req_data)</w:t>
      </w:r>
    </w:p>
    <w:p w14:paraId="3EF37503"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w:t>
      </w:r>
      <w:proofErr w:type="gramStart"/>
      <w:r>
        <w:t>if</w:t>
      </w:r>
      <w:proofErr w:type="gramEnd"/>
      <w:r>
        <w:t xml:space="preserve"> ret != httplib.OK:</w:t>
      </w:r>
    </w:p>
    <w:p w14:paraId="1CDCBA4D" w14:textId="77777777" w:rsidR="004A47E0" w:rsidRPr="00E34090" w:rsidRDefault="004A47E0" w:rsidP="004A47E0">
      <w:pPr>
        <w:pStyle w:val="TerminalDisplay"/>
        <w:pBdr>
          <w:top w:val="dashed" w:sz="4" w:space="1" w:color="auto"/>
          <w:left w:val="dashed" w:sz="4" w:space="4" w:color="auto"/>
          <w:bottom w:val="dashed" w:sz="4" w:space="1" w:color="auto"/>
          <w:right w:val="dashed" w:sz="4" w:space="4" w:color="auto"/>
        </w:pBdr>
      </w:pPr>
      <w:r>
        <w:t xml:space="preserve">        return None</w:t>
      </w:r>
    </w:p>
    <w:p w14:paraId="5AE3D704" w14:textId="77777777" w:rsidR="004A47E0" w:rsidRPr="00E34090" w:rsidRDefault="004A47E0" w:rsidP="004A47E0">
      <w:r>
        <w:t xml:space="preserve">According to the document, the HTTP operation for clearing the configuration is POST. Check the method in </w:t>
      </w:r>
      <w:proofErr w:type="gramStart"/>
      <w:r>
        <w:rPr>
          <w:b/>
          <w:bCs/>
        </w:rPr>
        <w:t>OPSConnection(</w:t>
      </w:r>
      <w:proofErr w:type="gramEnd"/>
      <w:r>
        <w:rPr>
          <w:b/>
          <w:bCs/>
        </w:rPr>
        <w:t>)</w:t>
      </w:r>
      <w:r>
        <w:t xml:space="preserve">, which is </w:t>
      </w:r>
      <w:r>
        <w:rPr>
          <w:b/>
          <w:bCs/>
        </w:rPr>
        <w:t>ops_conn.create</w:t>
      </w:r>
      <w:r>
        <w:t>.</w:t>
      </w:r>
    </w:p>
    <w:p w14:paraId="71BC9362" w14:textId="77777777" w:rsidR="004A47E0" w:rsidRPr="00E34090" w:rsidRDefault="004A47E0" w:rsidP="004A47E0">
      <w:r>
        <w:t xml:space="preserve">After the main function executes the </w:t>
      </w:r>
      <w:r>
        <w:rPr>
          <w:b/>
          <w:bCs/>
        </w:rPr>
        <w:t>clear_startup_</w:t>
      </w:r>
      <w:proofErr w:type="gramStart"/>
      <w:r>
        <w:rPr>
          <w:b/>
          <w:bCs/>
        </w:rPr>
        <w:t>info(</w:t>
      </w:r>
      <w:proofErr w:type="gramEnd"/>
      <w:r>
        <w:rPr>
          <w:b/>
          <w:bCs/>
        </w:rPr>
        <w:t>)</w:t>
      </w:r>
      <w:r>
        <w:t xml:space="preserve"> function, the following information is displayed:</w:t>
      </w:r>
    </w:p>
    <w:p w14:paraId="6A6F1C1F" w14:textId="77777777" w:rsidR="004A47E0" w:rsidRPr="00E34090" w:rsidRDefault="004A47E0" w:rsidP="004A47E0">
      <w:pPr>
        <w:pStyle w:val="TerminalDisplay"/>
      </w:pPr>
      <w:r>
        <w:t>|---------------------------------- request: ----------------------------------|</w:t>
      </w:r>
    </w:p>
    <w:p w14:paraId="4396C57A" w14:textId="77777777" w:rsidR="004A47E0" w:rsidRPr="00E34090" w:rsidRDefault="004A47E0" w:rsidP="004A47E0">
      <w:pPr>
        <w:pStyle w:val="TerminalDisplay"/>
      </w:pPr>
      <w:r>
        <w:t>POST /cfg/clearStartup HTTP/1.1</w:t>
      </w:r>
    </w:p>
    <w:p w14:paraId="0A22A899" w14:textId="77777777" w:rsidR="004A47E0" w:rsidRPr="00E34090" w:rsidRDefault="004A47E0" w:rsidP="004A47E0">
      <w:pPr>
        <w:pStyle w:val="TerminalDisplay"/>
      </w:pPr>
    </w:p>
    <w:p w14:paraId="6EAAAFCC" w14:textId="77777777" w:rsidR="004A47E0" w:rsidRPr="00E34090" w:rsidRDefault="004A47E0" w:rsidP="004A47E0">
      <w:pPr>
        <w:pStyle w:val="TerminalDisplay"/>
      </w:pPr>
      <w:r>
        <w:t>&lt;?xml version="1.0" encoding="UTF-8"?&gt;</w:t>
      </w:r>
    </w:p>
    <w:p w14:paraId="25272A7C" w14:textId="77777777" w:rsidR="004A47E0" w:rsidRPr="00E34090" w:rsidRDefault="004A47E0" w:rsidP="004A47E0">
      <w:pPr>
        <w:pStyle w:val="TerminalDisplay"/>
      </w:pPr>
      <w:r>
        <w:t xml:space="preserve">        &lt;clearStartup&gt; </w:t>
      </w:r>
    </w:p>
    <w:p w14:paraId="6A9596CF" w14:textId="77777777" w:rsidR="004A47E0" w:rsidRPr="00E34090" w:rsidRDefault="004A47E0" w:rsidP="004A47E0">
      <w:pPr>
        <w:pStyle w:val="TerminalDisplay"/>
      </w:pPr>
      <w:r>
        <w:t xml:space="preserve">        &lt;/clearStartup&gt;</w:t>
      </w:r>
    </w:p>
    <w:p w14:paraId="07C77325" w14:textId="77777777" w:rsidR="004A47E0" w:rsidRPr="00E34090" w:rsidRDefault="004A47E0" w:rsidP="004A47E0">
      <w:pPr>
        <w:pStyle w:val="TerminalDisplay"/>
      </w:pPr>
      <w:r>
        <w:t xml:space="preserve">        </w:t>
      </w:r>
    </w:p>
    <w:p w14:paraId="09991428" w14:textId="77777777" w:rsidR="004A47E0" w:rsidRPr="00E34090" w:rsidRDefault="004A47E0" w:rsidP="004A47E0">
      <w:pPr>
        <w:pStyle w:val="TerminalDisplay"/>
      </w:pPr>
      <w:r>
        <w:t>|---------------------------------- response: ---------------------------------|</w:t>
      </w:r>
    </w:p>
    <w:p w14:paraId="50A70178" w14:textId="77777777" w:rsidR="004A47E0" w:rsidRPr="00E34090" w:rsidRDefault="004A47E0" w:rsidP="004A47E0">
      <w:pPr>
        <w:pStyle w:val="TerminalDisplay"/>
      </w:pPr>
      <w:r>
        <w:t>HTTP/1.1 200 OK</w:t>
      </w:r>
    </w:p>
    <w:p w14:paraId="31F0489D" w14:textId="77777777" w:rsidR="004A47E0" w:rsidRPr="00E34090" w:rsidRDefault="004A47E0" w:rsidP="004A47E0">
      <w:pPr>
        <w:pStyle w:val="TerminalDisplay"/>
      </w:pPr>
    </w:p>
    <w:p w14:paraId="6A1E77B7" w14:textId="77777777" w:rsidR="004A47E0" w:rsidRPr="00E34090" w:rsidRDefault="004A47E0" w:rsidP="004A47E0">
      <w:pPr>
        <w:pStyle w:val="TerminalDisplay"/>
      </w:pPr>
      <w:r>
        <w:t>&lt;?xml version="1.0" encoding="UTF-8"?&gt;</w:t>
      </w:r>
    </w:p>
    <w:p w14:paraId="2DE388AA" w14:textId="77777777" w:rsidR="004A47E0" w:rsidRPr="00E34090" w:rsidRDefault="004A47E0" w:rsidP="004A47E0">
      <w:pPr>
        <w:pStyle w:val="TerminalDisplay"/>
      </w:pPr>
      <w:r>
        <w:t>&lt;rpc-reply&gt;</w:t>
      </w:r>
    </w:p>
    <w:p w14:paraId="0CFEABCA" w14:textId="77777777" w:rsidR="004A47E0" w:rsidRPr="00E34090" w:rsidRDefault="004A47E0" w:rsidP="004A47E0">
      <w:pPr>
        <w:pStyle w:val="TerminalDisplay"/>
      </w:pPr>
      <w:r>
        <w:t xml:space="preserve">  &lt;ok/&gt;</w:t>
      </w:r>
    </w:p>
    <w:p w14:paraId="2111298B" w14:textId="77777777" w:rsidR="004A47E0" w:rsidRPr="00E34090" w:rsidRDefault="004A47E0" w:rsidP="004A47E0">
      <w:pPr>
        <w:pStyle w:val="TerminalDisplay"/>
      </w:pPr>
      <w:r>
        <w:t>&lt;/rpc-reply&gt;</w:t>
      </w:r>
    </w:p>
    <w:p w14:paraId="2A738613" w14:textId="77777777" w:rsidR="004A47E0" w:rsidRPr="00E34090" w:rsidRDefault="004A47E0" w:rsidP="004A47E0">
      <w:pPr>
        <w:pStyle w:val="TerminalDisplay"/>
      </w:pPr>
    </w:p>
    <w:p w14:paraId="2CEB52CE" w14:textId="77777777" w:rsidR="004A47E0" w:rsidRPr="00E34090" w:rsidRDefault="004A47E0" w:rsidP="004A47E0">
      <w:pPr>
        <w:pStyle w:val="TerminalDisplay"/>
      </w:pPr>
      <w:r>
        <w:t>|------------------------------------------------------------------------------|</w:t>
      </w:r>
    </w:p>
    <w:p w14:paraId="5AD482C0" w14:textId="77777777" w:rsidR="004A47E0" w:rsidRPr="00E34090" w:rsidRDefault="004A47E0" w:rsidP="004A47E0">
      <w:r>
        <w:t>The HTTP request header is the POST operation, which clears the configuration. The HTTP response is successful.</w:t>
      </w:r>
    </w:p>
    <w:p w14:paraId="25A8D864" w14:textId="77777777" w:rsidR="004A47E0" w:rsidRPr="00E34090" w:rsidRDefault="004A47E0" w:rsidP="004A47E0">
      <w:r>
        <w:t xml:space="preserve">Run the </w:t>
      </w:r>
      <w:r>
        <w:rPr>
          <w:b/>
          <w:bCs/>
        </w:rPr>
        <w:t>get_startup_</w:t>
      </w:r>
      <w:proofErr w:type="gramStart"/>
      <w:r>
        <w:rPr>
          <w:b/>
          <w:bCs/>
        </w:rPr>
        <w:t>info(</w:t>
      </w:r>
      <w:proofErr w:type="gramEnd"/>
      <w:r>
        <w:rPr>
          <w:b/>
          <w:bCs/>
        </w:rPr>
        <w:t>)</w:t>
      </w:r>
      <w:r>
        <w:t xml:space="preserve"> function again to view the modifications.</w:t>
      </w:r>
    </w:p>
    <w:p w14:paraId="59824998" w14:textId="77777777" w:rsidR="004A47E0" w:rsidRPr="00E34090" w:rsidRDefault="004A47E0" w:rsidP="004A47E0">
      <w:pPr>
        <w:pStyle w:val="TerminalDisplay"/>
      </w:pPr>
      <w:r>
        <w:t>|---------------------------------- request: ----------------------------------|</w:t>
      </w:r>
    </w:p>
    <w:p w14:paraId="764E412E" w14:textId="77777777" w:rsidR="004A47E0" w:rsidRPr="00E34090" w:rsidRDefault="004A47E0" w:rsidP="004A47E0">
      <w:pPr>
        <w:pStyle w:val="TerminalDisplay"/>
      </w:pPr>
      <w:r>
        <w:t>GET /cfg/startupInfos/startupInfo HTTP/1.1</w:t>
      </w:r>
    </w:p>
    <w:p w14:paraId="3327704E" w14:textId="77777777" w:rsidR="004A47E0" w:rsidRPr="00E34090" w:rsidRDefault="004A47E0" w:rsidP="004A47E0">
      <w:pPr>
        <w:pStyle w:val="TerminalDisplay"/>
      </w:pPr>
    </w:p>
    <w:p w14:paraId="0B0C3E13" w14:textId="77777777" w:rsidR="004A47E0" w:rsidRPr="00E34090" w:rsidRDefault="004A47E0" w:rsidP="004A47E0">
      <w:pPr>
        <w:pStyle w:val="TerminalDisplay"/>
      </w:pPr>
      <w:r>
        <w:t>&lt;?xml version="1.0" encoding="UTF-8"?&gt;</w:t>
      </w:r>
    </w:p>
    <w:p w14:paraId="6FB61B4B" w14:textId="77777777" w:rsidR="004A47E0" w:rsidRPr="00E34090" w:rsidRDefault="004A47E0" w:rsidP="004A47E0">
      <w:pPr>
        <w:pStyle w:val="TerminalDisplay"/>
      </w:pPr>
      <w:r>
        <w:t xml:space="preserve">        &lt;startupInfo&gt;</w:t>
      </w:r>
    </w:p>
    <w:p w14:paraId="3841F585" w14:textId="77777777" w:rsidR="004A47E0" w:rsidRPr="00E34090" w:rsidRDefault="004A47E0" w:rsidP="004A47E0">
      <w:pPr>
        <w:pStyle w:val="TerminalDisplay"/>
      </w:pPr>
      <w:r>
        <w:t xml:space="preserve">        &lt;/startupInfo&gt;</w:t>
      </w:r>
    </w:p>
    <w:p w14:paraId="5574D119" w14:textId="77777777" w:rsidR="004A47E0" w:rsidRPr="00E34090" w:rsidRDefault="004A47E0" w:rsidP="004A47E0">
      <w:pPr>
        <w:pStyle w:val="TerminalDisplay"/>
      </w:pPr>
      <w:r>
        <w:t xml:space="preserve">        </w:t>
      </w:r>
    </w:p>
    <w:p w14:paraId="7D86877E" w14:textId="77777777" w:rsidR="004A47E0" w:rsidRPr="00E34090" w:rsidRDefault="004A47E0" w:rsidP="004A47E0">
      <w:pPr>
        <w:pStyle w:val="TerminalDisplay"/>
      </w:pPr>
      <w:r>
        <w:t>|---------------------------------- response: ---------------------------------|</w:t>
      </w:r>
    </w:p>
    <w:p w14:paraId="2D08DDB1" w14:textId="77777777" w:rsidR="004A47E0" w:rsidRPr="00E34090" w:rsidRDefault="004A47E0" w:rsidP="004A47E0">
      <w:pPr>
        <w:pStyle w:val="TerminalDisplay"/>
      </w:pPr>
      <w:r>
        <w:t>HTTP/1.1 200 OK</w:t>
      </w:r>
    </w:p>
    <w:p w14:paraId="482D9EF3" w14:textId="77777777" w:rsidR="004A47E0" w:rsidRPr="00E34090" w:rsidRDefault="004A47E0" w:rsidP="004A47E0">
      <w:pPr>
        <w:pStyle w:val="TerminalDisplay"/>
      </w:pPr>
    </w:p>
    <w:p w14:paraId="1937AD57" w14:textId="77777777" w:rsidR="004A47E0" w:rsidRPr="00E34090" w:rsidRDefault="004A47E0" w:rsidP="004A47E0">
      <w:pPr>
        <w:pStyle w:val="TerminalDisplay"/>
      </w:pPr>
      <w:r>
        <w:t>&lt;?xml version="1.0" encoding="UTF-8"?&gt;</w:t>
      </w:r>
    </w:p>
    <w:p w14:paraId="0801AD03" w14:textId="77777777" w:rsidR="004A47E0" w:rsidRPr="00E34090" w:rsidRDefault="004A47E0" w:rsidP="004A47E0">
      <w:pPr>
        <w:pStyle w:val="TerminalDisplay"/>
      </w:pPr>
      <w:r>
        <w:t>&lt;rpc-reply&gt;</w:t>
      </w:r>
    </w:p>
    <w:p w14:paraId="43570DBA" w14:textId="77777777" w:rsidR="004A47E0" w:rsidRPr="00E34090" w:rsidRDefault="004A47E0" w:rsidP="004A47E0">
      <w:pPr>
        <w:pStyle w:val="TerminalDisplay"/>
      </w:pPr>
      <w:r>
        <w:t xml:space="preserve">  &lt;data&gt;</w:t>
      </w:r>
    </w:p>
    <w:p w14:paraId="7DB676E7" w14:textId="77777777" w:rsidR="004A47E0" w:rsidRPr="00E34090" w:rsidRDefault="004A47E0" w:rsidP="004A47E0">
      <w:pPr>
        <w:pStyle w:val="TerminalDisplay"/>
      </w:pPr>
      <w:r>
        <w:t xml:space="preserve">    &lt;cfg xmlns="http://www.huawei.com/netconf/vrp" format-version="1.0" content-</w:t>
      </w:r>
    </w:p>
    <w:p w14:paraId="5BFC700E" w14:textId="77777777" w:rsidR="004A47E0" w:rsidRPr="00E34090" w:rsidRDefault="004A47E0" w:rsidP="004A47E0">
      <w:pPr>
        <w:pStyle w:val="TerminalDisplay"/>
      </w:pPr>
      <w:r>
        <w:t>version="1.0"&gt;</w:t>
      </w:r>
    </w:p>
    <w:p w14:paraId="7E63B7E7" w14:textId="77777777" w:rsidR="004A47E0" w:rsidRPr="00E34090" w:rsidRDefault="004A47E0" w:rsidP="004A47E0">
      <w:pPr>
        <w:pStyle w:val="TerminalDisplay"/>
      </w:pPr>
      <w:r>
        <w:t xml:space="preserve">      &lt;startupInfos&gt;</w:t>
      </w:r>
    </w:p>
    <w:p w14:paraId="52930B8F" w14:textId="77777777" w:rsidR="004A47E0" w:rsidRPr="00E34090" w:rsidRDefault="004A47E0" w:rsidP="004A47E0">
      <w:pPr>
        <w:pStyle w:val="TerminalDisplay"/>
      </w:pPr>
      <w:r>
        <w:t xml:space="preserve">        &lt;startupInfo&gt;</w:t>
      </w:r>
    </w:p>
    <w:p w14:paraId="6E2F437D" w14:textId="77777777" w:rsidR="004A47E0" w:rsidRPr="00E34090" w:rsidRDefault="004A47E0" w:rsidP="004A47E0">
      <w:pPr>
        <w:pStyle w:val="TerminalDisplay"/>
      </w:pPr>
      <w:r>
        <w:t xml:space="preserve">          &lt;position&gt;17&lt;/position&gt;</w:t>
      </w:r>
    </w:p>
    <w:p w14:paraId="263D0ABF" w14:textId="77777777" w:rsidR="004A47E0" w:rsidRPr="00E34090" w:rsidRDefault="004A47E0" w:rsidP="004A47E0">
      <w:pPr>
        <w:pStyle w:val="TerminalDisplay"/>
      </w:pPr>
      <w:r>
        <w:t xml:space="preserve">          &lt;nextStartupFile&gt;NULL&lt;/nextStartupFile&gt;</w:t>
      </w:r>
    </w:p>
    <w:p w14:paraId="0ED21070" w14:textId="77777777" w:rsidR="004A47E0" w:rsidRPr="00E34090" w:rsidRDefault="004A47E0" w:rsidP="004A47E0">
      <w:pPr>
        <w:pStyle w:val="TerminalDisplay"/>
      </w:pPr>
      <w:r>
        <w:lastRenderedPageBreak/>
        <w:t xml:space="preserve">          &lt;configedSysSoft&gt;cfcard:/VRPV200R005C10SPC607B607D0306_ce12800.cc&lt;/con</w:t>
      </w:r>
    </w:p>
    <w:p w14:paraId="2BCD645E" w14:textId="77777777" w:rsidR="004A47E0" w:rsidRPr="00E34090" w:rsidRDefault="004A47E0" w:rsidP="004A47E0">
      <w:pPr>
        <w:pStyle w:val="TerminalDisplay"/>
      </w:pPr>
      <w:r>
        <w:t>figedSysSoft&gt;</w:t>
      </w:r>
    </w:p>
    <w:p w14:paraId="01902F29" w14:textId="77777777" w:rsidR="004A47E0" w:rsidRPr="00E34090" w:rsidRDefault="004A47E0" w:rsidP="004A47E0">
      <w:pPr>
        <w:pStyle w:val="TerminalDisplay"/>
      </w:pPr>
      <w:r>
        <w:t xml:space="preserve">          &lt;curSysSoft&gt;cfcard:/VRPV200R005C10SPC607B607D0306_ce12800.cc&lt;/curSysSo</w:t>
      </w:r>
    </w:p>
    <w:p w14:paraId="136DF68A" w14:textId="77777777" w:rsidR="004A47E0" w:rsidRPr="00E34090" w:rsidRDefault="004A47E0" w:rsidP="004A47E0">
      <w:pPr>
        <w:pStyle w:val="TerminalDisplay"/>
      </w:pPr>
      <w:r>
        <w:t>ft&gt;</w:t>
      </w:r>
    </w:p>
    <w:p w14:paraId="7C97B9E9" w14:textId="77777777" w:rsidR="004A47E0" w:rsidRPr="00E34090" w:rsidRDefault="004A47E0" w:rsidP="004A47E0">
      <w:pPr>
        <w:pStyle w:val="TerminalDisplay"/>
      </w:pPr>
      <w:r>
        <w:t xml:space="preserve">          &lt;nextSysSoft&gt;cfcard:/VRPV200R005C10SPC607B607D0306_ce12800.cc&lt;/nextSys</w:t>
      </w:r>
    </w:p>
    <w:p w14:paraId="63C42AAC" w14:textId="77777777" w:rsidR="004A47E0" w:rsidRPr="00E34090" w:rsidRDefault="004A47E0" w:rsidP="004A47E0">
      <w:pPr>
        <w:pStyle w:val="TerminalDisplay"/>
      </w:pPr>
      <w:r>
        <w:t>Soft&gt;</w:t>
      </w:r>
    </w:p>
    <w:p w14:paraId="77A5F6DA" w14:textId="77777777" w:rsidR="004A47E0" w:rsidRPr="00E34090" w:rsidRDefault="004A47E0" w:rsidP="004A47E0">
      <w:pPr>
        <w:pStyle w:val="TerminalDisplay"/>
      </w:pPr>
      <w:r>
        <w:t xml:space="preserve">          &lt;curStartupFile&gt;NULL&lt;/curStartupFile&gt;</w:t>
      </w:r>
    </w:p>
    <w:p w14:paraId="34FBF864" w14:textId="77777777" w:rsidR="004A47E0" w:rsidRPr="00E34090" w:rsidRDefault="004A47E0" w:rsidP="004A47E0">
      <w:pPr>
        <w:pStyle w:val="TerminalDisplay"/>
      </w:pPr>
      <w:r>
        <w:t xml:space="preserve">          &lt;curPatchFile&gt;NULL&lt;/curPatchFile&gt;</w:t>
      </w:r>
    </w:p>
    <w:p w14:paraId="4174DD15" w14:textId="77777777" w:rsidR="004A47E0" w:rsidRPr="00E34090" w:rsidRDefault="004A47E0" w:rsidP="004A47E0">
      <w:pPr>
        <w:pStyle w:val="TerminalDisplay"/>
      </w:pPr>
      <w:r>
        <w:t xml:space="preserve">          &lt;nextPatchFile&gt;NULL&lt;/nextPatchFile&gt;</w:t>
      </w:r>
    </w:p>
    <w:p w14:paraId="3B5256C8" w14:textId="77777777" w:rsidR="004A47E0" w:rsidRPr="00E34090" w:rsidRDefault="004A47E0" w:rsidP="004A47E0">
      <w:pPr>
        <w:pStyle w:val="TerminalDisplay"/>
      </w:pPr>
      <w:r>
        <w:t xml:space="preserve">          &lt;boardInfo&gt;101&lt;/boardInfo&gt;</w:t>
      </w:r>
    </w:p>
    <w:p w14:paraId="60D7FC90" w14:textId="77777777" w:rsidR="004A47E0" w:rsidRPr="00E34090" w:rsidRDefault="004A47E0" w:rsidP="004A47E0">
      <w:pPr>
        <w:pStyle w:val="TerminalDisplay"/>
      </w:pPr>
      <w:r>
        <w:t xml:space="preserve">          &lt;curPafFile&gt;default&lt;/curPafFile&gt;</w:t>
      </w:r>
    </w:p>
    <w:p w14:paraId="59010C35" w14:textId="77777777" w:rsidR="004A47E0" w:rsidRPr="00E34090" w:rsidRDefault="004A47E0" w:rsidP="004A47E0">
      <w:pPr>
        <w:pStyle w:val="TerminalDisplay"/>
      </w:pPr>
      <w:r>
        <w:t xml:space="preserve">          &lt;nextPafFile&gt;default&lt;/nextPafFile&gt;</w:t>
      </w:r>
    </w:p>
    <w:p w14:paraId="183E3CAD" w14:textId="77777777" w:rsidR="004A47E0" w:rsidRPr="00E34090" w:rsidRDefault="004A47E0" w:rsidP="004A47E0">
      <w:pPr>
        <w:pStyle w:val="TerminalDisplay"/>
      </w:pPr>
      <w:r>
        <w:t xml:space="preserve">        &lt;/startupInfo&gt;</w:t>
      </w:r>
    </w:p>
    <w:p w14:paraId="26AA7026" w14:textId="77777777" w:rsidR="004A47E0" w:rsidRPr="00E34090" w:rsidRDefault="004A47E0" w:rsidP="004A47E0">
      <w:pPr>
        <w:pStyle w:val="TerminalDisplay"/>
      </w:pPr>
      <w:r>
        <w:t xml:space="preserve">      &lt;/startupInfos&gt;</w:t>
      </w:r>
    </w:p>
    <w:p w14:paraId="739D173A" w14:textId="77777777" w:rsidR="004A47E0" w:rsidRPr="00E34090" w:rsidRDefault="004A47E0" w:rsidP="004A47E0">
      <w:pPr>
        <w:pStyle w:val="TerminalDisplay"/>
      </w:pPr>
      <w:r>
        <w:t xml:space="preserve">    &lt;/cfg&gt;</w:t>
      </w:r>
    </w:p>
    <w:p w14:paraId="6C90F977" w14:textId="77777777" w:rsidR="004A47E0" w:rsidRPr="00E34090" w:rsidRDefault="004A47E0" w:rsidP="004A47E0">
      <w:pPr>
        <w:pStyle w:val="TerminalDisplay"/>
      </w:pPr>
      <w:r>
        <w:t xml:space="preserve">  &lt;/data&gt;</w:t>
      </w:r>
    </w:p>
    <w:p w14:paraId="10BF2B91" w14:textId="77777777" w:rsidR="004A47E0" w:rsidRPr="00E34090" w:rsidRDefault="004A47E0" w:rsidP="004A47E0">
      <w:pPr>
        <w:pStyle w:val="TerminalDisplay"/>
      </w:pPr>
      <w:r>
        <w:t>&lt;/rpc-reply&gt;</w:t>
      </w:r>
    </w:p>
    <w:p w14:paraId="10F70B5B" w14:textId="77777777" w:rsidR="004A47E0" w:rsidRPr="00E34090" w:rsidRDefault="004A47E0" w:rsidP="004A47E0">
      <w:pPr>
        <w:pStyle w:val="TerminalDisplay"/>
      </w:pPr>
    </w:p>
    <w:p w14:paraId="707B65F1" w14:textId="77777777" w:rsidR="004A47E0" w:rsidRPr="00E34090" w:rsidRDefault="004A47E0" w:rsidP="004A47E0">
      <w:pPr>
        <w:pStyle w:val="TerminalDisplay"/>
      </w:pPr>
      <w:r>
        <w:t>|------------------------------------------------------------------------------|</w:t>
      </w:r>
    </w:p>
    <w:p w14:paraId="4902BE1E" w14:textId="77777777" w:rsidR="004A47E0" w:rsidRDefault="004A47E0" w:rsidP="004A47E0">
      <w:r>
        <w:t>The current configuration file and the configuration file for the next startup are displayed as NULL, indicating that the modification is successful.</w:t>
      </w:r>
    </w:p>
    <w:p w14:paraId="09447093" w14:textId="77777777" w:rsidR="004A47E0" w:rsidRPr="00E34090" w:rsidRDefault="004A47E0" w:rsidP="004A47E0">
      <w:pPr>
        <w:pStyle w:val="End"/>
      </w:pPr>
      <w:r>
        <w:t>----End</w:t>
      </w:r>
    </w:p>
    <w:p w14:paraId="219F6B8E" w14:textId="77777777" w:rsidR="004A47E0" w:rsidRPr="00770D57" w:rsidRDefault="004A47E0" w:rsidP="004A47E0">
      <w:pPr>
        <w:pStyle w:val="2"/>
      </w:pPr>
      <w:bookmarkStart w:id="252" w:name="_Toc42705741"/>
      <w:bookmarkStart w:id="253" w:name="_Toc46142814"/>
      <w:bookmarkStart w:id="254" w:name="_Toc47365113"/>
      <w:r w:rsidRPr="00770D57">
        <w:t>Quiz</w:t>
      </w:r>
      <w:bookmarkEnd w:id="252"/>
      <w:bookmarkEnd w:id="253"/>
      <w:bookmarkEnd w:id="254"/>
    </w:p>
    <w:p w14:paraId="17AA2756" w14:textId="77777777" w:rsidR="00297511" w:rsidRDefault="004A47E0" w:rsidP="00D7315B">
      <w:r>
        <w:t>Switches provide the Zero Touch Provisioning (ZTP) function. ZTP enables a newly delivered or un-configured device to automatically load version files (including the system software, configuration file, license file, patch file, and user-defined file) during startup after the device is powered on. How to use OPS to implement ZTP?</w:t>
      </w:r>
      <w:bookmarkStart w:id="255" w:name="_Toc42705742"/>
    </w:p>
    <w:p w14:paraId="3B9FABD1" w14:textId="77777777" w:rsidR="00D7315B" w:rsidRDefault="00D7315B" w:rsidP="00D7315B"/>
    <w:p w14:paraId="03B46BFE" w14:textId="77777777" w:rsidR="00D7315B" w:rsidRDefault="00D7315B" w:rsidP="00D7315B">
      <w:pPr>
        <w:sectPr w:rsidR="00D7315B" w:rsidSect="001D4A0D">
          <w:pgSz w:w="11906" w:h="16838" w:code="9"/>
          <w:pgMar w:top="1701" w:right="1134" w:bottom="1701" w:left="1134" w:header="567" w:footer="567" w:gutter="0"/>
          <w:cols w:space="425"/>
          <w:docGrid w:linePitch="312"/>
        </w:sectPr>
      </w:pPr>
    </w:p>
    <w:p w14:paraId="1B99210F" w14:textId="77777777" w:rsidR="00297511" w:rsidRPr="00076BD8" w:rsidRDefault="00297511" w:rsidP="003A3D99">
      <w:pPr>
        <w:pStyle w:val="1"/>
      </w:pPr>
      <w:bookmarkStart w:id="256" w:name="_Toc45546761"/>
      <w:bookmarkStart w:id="257" w:name="_Toc47365114"/>
      <w:r>
        <w:lastRenderedPageBreak/>
        <w:t>Network Flow Analysis Experiment</w:t>
      </w:r>
      <w:bookmarkEnd w:id="256"/>
      <w:bookmarkEnd w:id="257"/>
    </w:p>
    <w:p w14:paraId="5C95EE33" w14:textId="77777777" w:rsidR="00297511" w:rsidRDefault="00297511" w:rsidP="003A3D99">
      <w:pPr>
        <w:pStyle w:val="2"/>
      </w:pPr>
      <w:bookmarkStart w:id="258" w:name="_Toc45546762"/>
      <w:bookmarkStart w:id="259" w:name="_Toc47365115"/>
      <w:r>
        <w:t>Background</w:t>
      </w:r>
      <w:bookmarkEnd w:id="258"/>
      <w:bookmarkEnd w:id="259"/>
    </w:p>
    <w:p w14:paraId="7EE00BBE" w14:textId="7D006156" w:rsidR="00297511" w:rsidRDefault="00297511" w:rsidP="003A3D99">
      <w:r>
        <w:t>In network management requirements, the forwarding path of specific flow on the network need</w:t>
      </w:r>
      <w:r w:rsidR="002E3D34">
        <w:t>s</w:t>
      </w:r>
      <w:r>
        <w:t xml:space="preserve"> to be identified. For this purpose, the network administrator will enable remote mirroring on </w:t>
      </w:r>
      <w:r w:rsidR="00041E9A">
        <w:t>the</w:t>
      </w:r>
      <w:r>
        <w:t xml:space="preserve"> interface</w:t>
      </w:r>
      <w:r w:rsidR="00041E9A">
        <w:t>s of network devices</w:t>
      </w:r>
      <w:r>
        <w:t xml:space="preserve">, compile a Python script, and use the </w:t>
      </w:r>
      <w:r>
        <w:rPr>
          <w:b/>
          <w:bCs/>
        </w:rPr>
        <w:t>Scapy</w:t>
      </w:r>
      <w:r>
        <w:t xml:space="preserve"> module to capture and analyze mirrored packets, finally to identify the forwarding path.</w:t>
      </w:r>
    </w:p>
    <w:p w14:paraId="742F6378" w14:textId="77777777" w:rsidR="00297511" w:rsidRDefault="00297511" w:rsidP="003A3D99">
      <w:pPr>
        <w:pStyle w:val="3"/>
      </w:pPr>
      <w:bookmarkStart w:id="260" w:name="_Toc45546763"/>
      <w:bookmarkStart w:id="261" w:name="_Toc47365116"/>
      <w:r>
        <w:t>Objectives</w:t>
      </w:r>
      <w:bookmarkEnd w:id="260"/>
      <w:bookmarkEnd w:id="261"/>
    </w:p>
    <w:p w14:paraId="5907DEB7" w14:textId="77777777" w:rsidR="00297511" w:rsidRDefault="00297511" w:rsidP="003A3D99">
      <w:pPr>
        <w:pStyle w:val="ItemList"/>
      </w:pPr>
      <w:r>
        <w:t>Configure remote mirroring on network devices.</w:t>
      </w:r>
    </w:p>
    <w:p w14:paraId="1DF7F085" w14:textId="77777777" w:rsidR="00297511" w:rsidRDefault="00297511" w:rsidP="003A3D99">
      <w:pPr>
        <w:pStyle w:val="ItemList"/>
      </w:pPr>
      <w:r>
        <w:t xml:space="preserve">Master the basic usage of the </w:t>
      </w:r>
      <w:r w:rsidRPr="00297511">
        <w:rPr>
          <w:b/>
        </w:rPr>
        <w:t>Scapy</w:t>
      </w:r>
      <w:r>
        <w:t xml:space="preserve"> module.</w:t>
      </w:r>
    </w:p>
    <w:p w14:paraId="4BD2D038" w14:textId="77777777" w:rsidR="00297511" w:rsidRDefault="00297511" w:rsidP="003A3D99">
      <w:pPr>
        <w:pStyle w:val="3"/>
      </w:pPr>
      <w:bookmarkStart w:id="262" w:name="_Toc45546764"/>
      <w:bookmarkStart w:id="263" w:name="_Toc47365117"/>
      <w:r>
        <w:t>Environment Preparations</w:t>
      </w:r>
      <w:bookmarkEnd w:id="262"/>
      <w:bookmarkEnd w:id="263"/>
    </w:p>
    <w:p w14:paraId="718ACD22" w14:textId="77777777" w:rsidR="00297511" w:rsidRDefault="00297511" w:rsidP="003A3D99">
      <w:r>
        <w:t>Use the CE12800 to set up the experiment environment. As shown in the following figure, service packets are sent from CE-A to CE-C. Enable remote mirroring on 10GE 1/0/16 and 10GE 1/0/17 of CE-B and CE-D so that mirrored packets are sent to the flow collector (Python code).</w:t>
      </w:r>
    </w:p>
    <w:p w14:paraId="74EC748E" w14:textId="0A903121" w:rsidR="00297511" w:rsidRDefault="009A346F" w:rsidP="003A3D99">
      <w:pPr>
        <w:pStyle w:val="Figure"/>
      </w:pPr>
      <w:r>
        <w:rPr>
          <w:noProof/>
        </w:rPr>
        <w:drawing>
          <wp:inline distT="0" distB="0" distL="0" distR="0" wp14:anchorId="3142CAA5" wp14:editId="64F00B83">
            <wp:extent cx="5017273" cy="1442304"/>
            <wp:effectExtent l="0" t="0" r="0" b="5715"/>
            <wp:docPr id="7" name="图片 7" descr="C:\Users\z00275369\AppData\Roaming\eSpace_Desktop\UserData\z00275369\imagefiles\F60176A4-292D-47BE-9178-43681107387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60176A4-292D-47BE-9178-43681107387E" descr="C:\Users\z00275369\AppData\Roaming\eSpace_Desktop\UserData\z00275369\imagefiles\F60176A4-292D-47BE-9178-43681107387E.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053035" cy="1452585"/>
                    </a:xfrm>
                    <a:prstGeom prst="rect">
                      <a:avLst/>
                    </a:prstGeom>
                    <a:noFill/>
                    <a:ln>
                      <a:noFill/>
                    </a:ln>
                  </pic:spPr>
                </pic:pic>
              </a:graphicData>
            </a:graphic>
          </wp:inline>
        </w:drawing>
      </w:r>
    </w:p>
    <w:p w14:paraId="28EC3197" w14:textId="77777777" w:rsidR="00D7315B" w:rsidRPr="00D7315B" w:rsidRDefault="00D7315B" w:rsidP="003A3D99"/>
    <w:p w14:paraId="2E40584F" w14:textId="46442111" w:rsidR="00297511" w:rsidRDefault="00297511" w:rsidP="003A3D99">
      <w:pPr>
        <w:pStyle w:val="ItemStep"/>
        <w:outlineLvl w:val="9"/>
      </w:pPr>
      <w:r>
        <w:t>Install the remote mirroring plug-in.</w:t>
      </w:r>
    </w:p>
    <w:p w14:paraId="758897C0" w14:textId="4C2E9519" w:rsidR="00297511" w:rsidRDefault="00297511" w:rsidP="003A3D99">
      <w:pPr>
        <w:pStyle w:val="ItemListText"/>
      </w:pPr>
      <w:r>
        <w:t xml:space="preserve">The CE12800 of V200R001C00 and later versions provides remote mirroring as a plug-in, instead of a part of system software. For details on how to </w:t>
      </w:r>
      <w:r>
        <w:lastRenderedPageBreak/>
        <w:t xml:space="preserve">install a plug-in, see the </w:t>
      </w:r>
      <w:hyperlink r:id="rId55" w:history="1">
        <w:r w:rsidRPr="00515E26">
          <w:rPr>
            <w:rStyle w:val="ad"/>
            <w:i/>
            <w:iCs/>
          </w:rPr>
          <w:t>CloudEngineXXX Plug-in Operation Guide - Remote Mirroring</w:t>
        </w:r>
      </w:hyperlink>
      <w:r>
        <w:t>. After the plug-in is installed, the remote mirroring function is available on the CE12800.</w:t>
      </w:r>
    </w:p>
    <w:p w14:paraId="1432A4C7" w14:textId="3EB5644A" w:rsidR="00297511" w:rsidRDefault="00297511" w:rsidP="003A3D99">
      <w:pPr>
        <w:pStyle w:val="ItemStep"/>
        <w:outlineLvl w:val="9"/>
      </w:pPr>
      <w:r>
        <w:t>Configure remote mirroring on CE-B.</w:t>
      </w:r>
    </w:p>
    <w:p w14:paraId="75E81BDD" w14:textId="77777777" w:rsidR="00297511" w:rsidRDefault="00297511" w:rsidP="003A3D99">
      <w:pPr>
        <w:pStyle w:val="ItemlistTextTD"/>
      </w:pPr>
      <w:bookmarkStart w:id="264" w:name="OLE_LINK13"/>
      <w:r>
        <w:t xml:space="preserve">&lt;CE-B&gt;system-view immediately                                                                                                       </w:t>
      </w:r>
    </w:p>
    <w:p w14:paraId="6481E89D" w14:textId="77777777" w:rsidR="00297511" w:rsidRDefault="00297511" w:rsidP="003A3D99">
      <w:pPr>
        <w:pStyle w:val="ItemlistTextTD"/>
      </w:pPr>
      <w:r>
        <w:t xml:space="preserve">Enter system view, return user view with return command.                                                                            </w:t>
      </w:r>
    </w:p>
    <w:p w14:paraId="66C5CEA3" w14:textId="77777777" w:rsidR="00297511" w:rsidRDefault="00297511" w:rsidP="003A3D99">
      <w:pPr>
        <w:pStyle w:val="ItemlistTextTD"/>
      </w:pPr>
      <w:r>
        <w:t>[CE-B</w:t>
      </w:r>
      <w:proofErr w:type="gramStart"/>
      <w:r>
        <w:t>]observe</w:t>
      </w:r>
      <w:proofErr w:type="gramEnd"/>
      <w:r>
        <w:t xml:space="preserve">-port 2 destination-ip 10.166.231.109 source-ip 10.154.186.102 erspan-id 2                                             </w:t>
      </w:r>
    </w:p>
    <w:p w14:paraId="4D9529DE" w14:textId="77777777" w:rsidR="00297511" w:rsidRDefault="00297511" w:rsidP="003A3D99">
      <w:pPr>
        <w:pStyle w:val="ItemlistTextTD"/>
      </w:pPr>
      <w:r>
        <w:t>[CE-B</w:t>
      </w:r>
      <w:proofErr w:type="gramStart"/>
      <w:r>
        <w:t>]interface</w:t>
      </w:r>
      <w:proofErr w:type="gramEnd"/>
      <w:r>
        <w:t xml:space="preserve"> 10GE 1/0/17                                                                                                                                                                                        </w:t>
      </w:r>
    </w:p>
    <w:p w14:paraId="6E73FDA4" w14:textId="77777777" w:rsidR="00297511" w:rsidRDefault="00297511" w:rsidP="003A3D99">
      <w:pPr>
        <w:pStyle w:val="ItemlistTextTD"/>
      </w:pPr>
      <w:r>
        <w:t>[CE-B-10GE1/0/17</w:t>
      </w:r>
      <w:proofErr w:type="gramStart"/>
      <w:r>
        <w:t>]port</w:t>
      </w:r>
      <w:proofErr w:type="gramEnd"/>
      <w:r>
        <w:t xml:space="preserve">-mirroring observe-port 2 both                                                                                 </w:t>
      </w:r>
    </w:p>
    <w:p w14:paraId="72D66E2B" w14:textId="77777777" w:rsidR="00297511" w:rsidRDefault="00297511" w:rsidP="003A3D99">
      <w:pPr>
        <w:pStyle w:val="ItemlistTextTD"/>
      </w:pPr>
      <w:r>
        <w:t>[CE-B-10GE1/0/17</w:t>
      </w:r>
      <w:proofErr w:type="gramStart"/>
      <w:r>
        <w:t>]interface</w:t>
      </w:r>
      <w:proofErr w:type="gramEnd"/>
      <w:r>
        <w:t xml:space="preserve"> 10GE 1/0/16                                                                                              </w:t>
      </w:r>
    </w:p>
    <w:p w14:paraId="274D4F8C" w14:textId="77777777" w:rsidR="00297511" w:rsidRDefault="00297511" w:rsidP="003A3D99">
      <w:pPr>
        <w:pStyle w:val="ItemlistTextTD"/>
      </w:pPr>
      <w:r>
        <w:t>[CE-B-10GE1/0/16</w:t>
      </w:r>
      <w:proofErr w:type="gramStart"/>
      <w:r>
        <w:t>]port</w:t>
      </w:r>
      <w:proofErr w:type="gramEnd"/>
      <w:r>
        <w:t xml:space="preserve">-mirroring observe-port 2 both                                                                                 </w:t>
      </w:r>
    </w:p>
    <w:p w14:paraId="5BF1854D" w14:textId="77777777" w:rsidR="00297511" w:rsidRDefault="00297511" w:rsidP="003A3D99">
      <w:pPr>
        <w:pStyle w:val="ItemlistTextTD"/>
      </w:pPr>
      <w:r>
        <w:t>[CE-B-10GE1/0/16</w:t>
      </w:r>
      <w:proofErr w:type="gramStart"/>
      <w:r>
        <w:t>]quit</w:t>
      </w:r>
      <w:proofErr w:type="gramEnd"/>
      <w:r>
        <w:t xml:space="preserve">  </w:t>
      </w:r>
      <w:bookmarkEnd w:id="264"/>
      <w:r>
        <w:t xml:space="preserve">                                                                         </w:t>
      </w:r>
    </w:p>
    <w:p w14:paraId="5B93B3D6" w14:textId="77777777" w:rsidR="00297511" w:rsidRDefault="00297511" w:rsidP="003A3D99">
      <w:pPr>
        <w:pStyle w:val="ItemListText"/>
      </w:pPr>
      <w:r>
        <w:t>In this example, the IP address of CE-B is 10.154.186.102, and the IP address of the flow collector (Python code) is 10.166.231.109.</w:t>
      </w:r>
    </w:p>
    <w:p w14:paraId="4C6702EA" w14:textId="4FD53FED" w:rsidR="00297511" w:rsidRDefault="00297511" w:rsidP="003A3D99">
      <w:pPr>
        <w:pStyle w:val="ItemStep"/>
        <w:outlineLvl w:val="9"/>
      </w:pPr>
      <w:r>
        <w:t>Configure remote mirroring on CE-D.</w:t>
      </w:r>
    </w:p>
    <w:p w14:paraId="26E7B39C" w14:textId="77777777" w:rsidR="00297511" w:rsidRDefault="00297511" w:rsidP="003A3D99">
      <w:pPr>
        <w:pStyle w:val="ItemlistTextTD"/>
      </w:pPr>
      <w:r>
        <w:t xml:space="preserve">&lt;CE-D&gt;system-view immediately                                                                                                       </w:t>
      </w:r>
    </w:p>
    <w:p w14:paraId="21E23107" w14:textId="77777777" w:rsidR="00297511" w:rsidRDefault="00297511" w:rsidP="003A3D99">
      <w:pPr>
        <w:pStyle w:val="ItemlistTextTD"/>
      </w:pPr>
      <w:r>
        <w:t xml:space="preserve">Enter system view, return user view with return command.                                                                            </w:t>
      </w:r>
    </w:p>
    <w:p w14:paraId="7D7FACB6" w14:textId="77777777" w:rsidR="00297511" w:rsidRDefault="00297511" w:rsidP="003A3D99">
      <w:pPr>
        <w:pStyle w:val="ItemlistTextTD"/>
      </w:pPr>
      <w:r>
        <w:t>[CE-D</w:t>
      </w:r>
      <w:proofErr w:type="gramStart"/>
      <w:r>
        <w:t>]observe</w:t>
      </w:r>
      <w:proofErr w:type="gramEnd"/>
      <w:r>
        <w:t xml:space="preserve">-port 3 destination-ip 10.166.231.109 source-ip 10.154.186.104 erspan-id 3                                             </w:t>
      </w:r>
    </w:p>
    <w:p w14:paraId="2611B3C9" w14:textId="77777777" w:rsidR="00297511" w:rsidRDefault="00297511" w:rsidP="003A3D99">
      <w:pPr>
        <w:pStyle w:val="ItemlistTextTD"/>
      </w:pPr>
      <w:r>
        <w:t>[CE-D</w:t>
      </w:r>
      <w:proofErr w:type="gramStart"/>
      <w:r>
        <w:t>]interface</w:t>
      </w:r>
      <w:proofErr w:type="gramEnd"/>
      <w:r>
        <w:t xml:space="preserve"> 10GE 1/0/17                                                                                                         </w:t>
      </w:r>
    </w:p>
    <w:p w14:paraId="102AEEA1" w14:textId="77777777" w:rsidR="00297511" w:rsidRDefault="00297511" w:rsidP="003A3D99">
      <w:pPr>
        <w:pStyle w:val="ItemlistTextTD"/>
      </w:pPr>
      <w:r>
        <w:t>[CE-D-10GE1/0/17</w:t>
      </w:r>
      <w:proofErr w:type="gramStart"/>
      <w:r>
        <w:t>]port</w:t>
      </w:r>
      <w:proofErr w:type="gramEnd"/>
      <w:r>
        <w:t xml:space="preserve">-mirror observe-port 3 both                                                                                    </w:t>
      </w:r>
    </w:p>
    <w:p w14:paraId="5A114A56" w14:textId="77777777" w:rsidR="00297511" w:rsidRDefault="00297511" w:rsidP="003A3D99">
      <w:pPr>
        <w:pStyle w:val="ItemlistTextTD"/>
      </w:pPr>
      <w:r>
        <w:t>[CE-D-10GE1/0/17</w:t>
      </w:r>
      <w:proofErr w:type="gramStart"/>
      <w:r>
        <w:t>]interface</w:t>
      </w:r>
      <w:proofErr w:type="gramEnd"/>
      <w:r>
        <w:t xml:space="preserve"> 10GE 1/0/16                                                                                              </w:t>
      </w:r>
    </w:p>
    <w:p w14:paraId="645DB9C1" w14:textId="77777777" w:rsidR="00297511" w:rsidRDefault="00297511" w:rsidP="003A3D99">
      <w:pPr>
        <w:pStyle w:val="ItemlistTextTD"/>
      </w:pPr>
      <w:r>
        <w:t>[CE-D-10GE1/0/16</w:t>
      </w:r>
      <w:proofErr w:type="gramStart"/>
      <w:r>
        <w:t>]port</w:t>
      </w:r>
      <w:proofErr w:type="gramEnd"/>
      <w:r>
        <w:t xml:space="preserve">-mirror observe-port 3 both                                                                                                                                                                      </w:t>
      </w:r>
    </w:p>
    <w:p w14:paraId="7AAC0C42" w14:textId="77777777" w:rsidR="00297511" w:rsidRDefault="00297511" w:rsidP="003A3D99">
      <w:pPr>
        <w:pStyle w:val="ItemlistTextTD"/>
      </w:pPr>
      <w:r>
        <w:t>[CE-D-10GE1/0/16</w:t>
      </w:r>
      <w:proofErr w:type="gramStart"/>
      <w:r>
        <w:t>]quit</w:t>
      </w:r>
      <w:proofErr w:type="gramEnd"/>
      <w:r>
        <w:t xml:space="preserve">                                                                                                               </w:t>
      </w:r>
    </w:p>
    <w:p w14:paraId="355F3670" w14:textId="77777777" w:rsidR="00297511" w:rsidRPr="00A410A0" w:rsidRDefault="00297511" w:rsidP="003A3D99">
      <w:pPr>
        <w:pStyle w:val="ItemListText"/>
      </w:pPr>
      <w:r>
        <w:t xml:space="preserve">In this example, the IP address of CE-D is 10.154.186.104, and the IP address of the flow collector (Python code) is 10.166.231.109.       </w:t>
      </w:r>
    </w:p>
    <w:p w14:paraId="20B84746" w14:textId="77777777" w:rsidR="00297511" w:rsidRDefault="00297511" w:rsidP="003A3D99">
      <w:pPr>
        <w:pStyle w:val="2"/>
      </w:pPr>
      <w:bookmarkStart w:id="265" w:name="_Toc45546765"/>
      <w:bookmarkStart w:id="266" w:name="_Toc47365118"/>
      <w:r>
        <w:t>Configuration Roadmap</w:t>
      </w:r>
      <w:bookmarkEnd w:id="265"/>
      <w:bookmarkEnd w:id="266"/>
    </w:p>
    <w:p w14:paraId="58930113" w14:textId="7F4617FC" w:rsidR="00297511" w:rsidRDefault="00297511" w:rsidP="003A3D99">
      <w:pPr>
        <w:pStyle w:val="ItemStep"/>
        <w:outlineLvl w:val="9"/>
      </w:pPr>
      <w:r>
        <w:t xml:space="preserve">Compile a Python script on the PC, use </w:t>
      </w:r>
      <w:r>
        <w:rPr>
          <w:b/>
          <w:bCs/>
        </w:rPr>
        <w:t>Scapy</w:t>
      </w:r>
      <w:r>
        <w:t xml:space="preserve"> to capture packets, and analyze the mirrored packets to identify the flow forwarding path.</w:t>
      </w:r>
    </w:p>
    <w:p w14:paraId="1A9D1C08" w14:textId="3F132139" w:rsidR="00297511" w:rsidRDefault="00297511" w:rsidP="003A3D99">
      <w:pPr>
        <w:pStyle w:val="ItemStep"/>
        <w:outlineLvl w:val="9"/>
      </w:pPr>
      <w:r>
        <w:t>On CE-A, test ping and telnet connections to CE-C to simulate service packets.</w:t>
      </w:r>
    </w:p>
    <w:p w14:paraId="1849287D" w14:textId="5BEE5927" w:rsidR="00297511" w:rsidRDefault="00297511" w:rsidP="003A3D99">
      <w:pPr>
        <w:pStyle w:val="ItemStep"/>
        <w:outlineLvl w:val="9"/>
      </w:pPr>
      <w:r>
        <w:t>Run the script on the PC when CE-A is testing ping or telnet connections to CE-C.</w:t>
      </w:r>
    </w:p>
    <w:p w14:paraId="49A3051F" w14:textId="77777777" w:rsidR="00297511" w:rsidRDefault="00297511" w:rsidP="003A3D99">
      <w:pPr>
        <w:pStyle w:val="2"/>
      </w:pPr>
      <w:bookmarkStart w:id="267" w:name="_Toc45546766"/>
      <w:bookmarkStart w:id="268" w:name="_Toc47365119"/>
      <w:r>
        <w:t>Configuration Procedure and Complete Code</w:t>
      </w:r>
      <w:bookmarkEnd w:id="267"/>
      <w:bookmarkEnd w:id="268"/>
    </w:p>
    <w:p w14:paraId="0E085B91" w14:textId="77777777" w:rsidR="00297511" w:rsidRDefault="00297511" w:rsidP="003A3D99">
      <w:pPr>
        <w:pStyle w:val="3"/>
      </w:pPr>
      <w:bookmarkStart w:id="269" w:name="_Toc45546767"/>
      <w:bookmarkStart w:id="270" w:name="_Toc47365120"/>
      <w:r>
        <w:t>Complete Code</w:t>
      </w:r>
      <w:bookmarkEnd w:id="269"/>
      <w:bookmarkEnd w:id="270"/>
    </w:p>
    <w:p w14:paraId="71AD9354"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 coding: utf-8 -*-</w:t>
      </w:r>
    </w:p>
    <w:p w14:paraId="2AF9EC90"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rPr>
          <w:lang w:eastAsia="en-US"/>
        </w:rPr>
      </w:pPr>
    </w:p>
    <w:p w14:paraId="50F50B48"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from scapy.all import *</w:t>
      </w:r>
    </w:p>
    <w:p w14:paraId="63BEA11F"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proofErr w:type="gramStart"/>
      <w:r>
        <w:t>from</w:t>
      </w:r>
      <w:proofErr w:type="gramEnd"/>
      <w:r>
        <w:t xml:space="preserve"> scapy.contrib.erspan import *</w:t>
      </w:r>
    </w:p>
    <w:p w14:paraId="2338058B"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import re, paramiko</w:t>
      </w:r>
    </w:p>
    <w:p w14:paraId="373972D3"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rPr>
          <w:lang w:eastAsia="en-US"/>
        </w:rPr>
      </w:pPr>
    </w:p>
    <w:p w14:paraId="31F6CD83"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Create a dictionary to save networking information about CE-B and CE-D.</w:t>
      </w:r>
    </w:p>
    <w:p w14:paraId="6436F1A8"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lastRenderedPageBreak/>
        <w:t>interfaceConnect_CE_B = {</w:t>
      </w:r>
    </w:p>
    <w:p w14:paraId="2AE1966B"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"10GE1/0/17": {"CE-A": "10GE1/0/17"},</w:t>
      </w:r>
    </w:p>
    <w:p w14:paraId="2B545F4A"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"10GE1/0/14": {"CE-C": "10GE1/0/14"},</w:t>
      </w:r>
    </w:p>
    <w:p w14:paraId="5ED85A3F"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"10GE1/0/16": {"CE-D": "10GE1/0/16"},</w:t>
      </w:r>
    </w:p>
    <w:p w14:paraId="2D0AFDDA"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w:t>
      </w:r>
    </w:p>
    <w:p w14:paraId="19B95B4E"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rPr>
          <w:lang w:eastAsia="en-US"/>
        </w:rPr>
      </w:pPr>
    </w:p>
    <w:p w14:paraId="76F08145"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interfaceConnect_CE_D = {</w:t>
      </w:r>
    </w:p>
    <w:p w14:paraId="039C2E47"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"10GE1/0/16": {"CE-B": "10GE1/0/16"},</w:t>
      </w:r>
    </w:p>
    <w:p w14:paraId="19A81729"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"10GE1/0/17": {"CE-C": "10GE1/0/17"},</w:t>
      </w:r>
    </w:p>
    <w:p w14:paraId="608D50AA"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w:t>
      </w:r>
    </w:p>
    <w:p w14:paraId="285C829E"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rPr>
          <w:lang w:eastAsia="en-US"/>
        </w:rPr>
      </w:pPr>
    </w:p>
    <w:p w14:paraId="000BC0B8"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Create the </w:t>
      </w:r>
      <w:r>
        <w:rPr>
          <w:b/>
          <w:bCs/>
        </w:rPr>
        <w:t>NetDevice</w:t>
      </w:r>
      <w:r>
        <w:t xml:space="preserve"> class to abstract a device and get its information.</w:t>
      </w:r>
    </w:p>
    <w:p w14:paraId="5DECF3BC"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class NetDevice:</w:t>
      </w:r>
    </w:p>
    <w:p w14:paraId="664F6988"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rPr>
          <w:lang w:eastAsia="en-US"/>
        </w:rPr>
      </w:pPr>
    </w:p>
    <w:p w14:paraId="0F908603"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def</w:t>
      </w:r>
      <w:proofErr w:type="gramEnd"/>
      <w:r>
        <w:t xml:space="preserve"> __init__(self, deviceName, deviceIp, username, password, interfaceConnect):</w:t>
      </w:r>
    </w:p>
    <w:p w14:paraId="3671E161"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self.deviceName = deviceName</w:t>
      </w:r>
    </w:p>
    <w:p w14:paraId="49E01A3C"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self.deviceIp = deviceIp</w:t>
      </w:r>
    </w:p>
    <w:p w14:paraId="355B3B07"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self.username = username</w:t>
      </w:r>
    </w:p>
    <w:p w14:paraId="07F43D1C"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self.password = password</w:t>
      </w:r>
    </w:p>
    <w:p w14:paraId="3FD90C2D"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self.interfaces = []</w:t>
      </w:r>
    </w:p>
    <w:p w14:paraId="04B4EC40"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self.interfacesConnect = {}</w:t>
      </w:r>
    </w:p>
    <w:p w14:paraId="2BD7F4D2"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self.macUnderInterface = {}</w:t>
      </w:r>
    </w:p>
    <w:p w14:paraId="16D7DE27"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self.interfaceMac = {}</w:t>
      </w:r>
    </w:p>
    <w:p w14:paraId="72724B0B"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try:</w:t>
      </w:r>
    </w:p>
    <w:p w14:paraId="25B5CCC6"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ssh</w:t>
      </w:r>
      <w:proofErr w:type="gramEnd"/>
      <w:r>
        <w:t xml:space="preserve"> = paramiko.client.SSHClient()</w:t>
      </w:r>
    </w:p>
    <w:p w14:paraId="4A7D916F"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ssh.set_missing_host_key_</w:t>
      </w:r>
      <w:proofErr w:type="gramStart"/>
      <w:r>
        <w:t>policy(</w:t>
      </w:r>
      <w:proofErr w:type="gramEnd"/>
      <w:r>
        <w:t>paramiko.AutoAddPolicy())</w:t>
      </w:r>
    </w:p>
    <w:p w14:paraId="4E41306E"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ssh.connect(</w:t>
      </w:r>
      <w:proofErr w:type="gramEnd"/>
      <w:r>
        <w:t>hostname=deviceIp, username=username, password=password)</w:t>
      </w:r>
    </w:p>
    <w:p w14:paraId="35EBD563"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cli</w:t>
      </w:r>
      <w:proofErr w:type="gramEnd"/>
      <w:r>
        <w:t xml:space="preserve"> = ssh.invoke_shell()</w:t>
      </w:r>
    </w:p>
    <w:p w14:paraId="3366003F"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cli.send('N\n')</w:t>
      </w:r>
    </w:p>
    <w:p w14:paraId="6B243D16"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time.sleep(</w:t>
      </w:r>
      <w:proofErr w:type="gramEnd"/>
      <w:r>
        <w:t>0.5)</w:t>
      </w:r>
    </w:p>
    <w:p w14:paraId="68486AC7"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 Disable split-screen display temporarily so that the command output can be displayed on one screen.</w:t>
      </w:r>
    </w:p>
    <w:p w14:paraId="3D3542D0"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cli.send(</w:t>
      </w:r>
      <w:proofErr w:type="gramEnd"/>
      <w:r>
        <w:t>'screen-length 0 temporary\n')</w:t>
      </w:r>
    </w:p>
    <w:p w14:paraId="3F50FC54"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time.sleep(</w:t>
      </w:r>
      <w:proofErr w:type="gramEnd"/>
      <w:r>
        <w:t>1)</w:t>
      </w:r>
    </w:p>
    <w:p w14:paraId="20ED0965"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except:</w:t>
      </w:r>
    </w:p>
    <w:p w14:paraId="408E2A3A" w14:textId="71F568E2"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print(</w:t>
      </w:r>
      <w:proofErr w:type="gramEnd"/>
      <w:r>
        <w:t>"An exception occurred during SSH login to device {}."</w:t>
      </w:r>
      <w:r w:rsidR="0025722E">
        <w:rPr>
          <w:rFonts w:hint="eastAsia"/>
        </w:rPr>
        <w:t>.</w:t>
      </w:r>
      <w:r>
        <w:t>format(deviceIp))</w:t>
      </w:r>
    </w:p>
    <w:p w14:paraId="28F6D84D"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raise</w:t>
      </w:r>
    </w:p>
    <w:p w14:paraId="20D4C4A9"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rPr>
          <w:lang w:eastAsia="en-US"/>
        </w:rPr>
      </w:pPr>
    </w:p>
    <w:p w14:paraId="1D895433"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self.get_interfaces_info(cli)</w:t>
      </w:r>
    </w:p>
    <w:p w14:paraId="386FE2F9"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self.get_mac_under_interface(cli)</w:t>
      </w:r>
    </w:p>
    <w:p w14:paraId="37633802"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self.interfacesConnect = interfaceConnect</w:t>
      </w:r>
    </w:p>
    <w:p w14:paraId="74687E7D"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ssh.close()</w:t>
      </w:r>
      <w:proofErr w:type="gramEnd"/>
    </w:p>
    <w:p w14:paraId="67C9727A"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rPr>
          <w:lang w:eastAsia="en-US"/>
        </w:rPr>
      </w:pPr>
    </w:p>
    <w:p w14:paraId="36398FE8"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 *******************************************************</w:t>
      </w:r>
    </w:p>
    <w:p w14:paraId="59528C19"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 Function: to obtain all interfaces and their MAC addresses of the device and assign values to </w:t>
      </w:r>
      <w:r>
        <w:rPr>
          <w:b/>
          <w:bCs/>
        </w:rPr>
        <w:t>self.interfaces</w:t>
      </w:r>
    </w:p>
    <w:p w14:paraId="4ED58C99"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 </w:t>
      </w:r>
      <w:proofErr w:type="gramStart"/>
      <w:r>
        <w:t>and</w:t>
      </w:r>
      <w:proofErr w:type="gramEnd"/>
      <w:r>
        <w:t xml:space="preserve"> </w:t>
      </w:r>
      <w:r>
        <w:rPr>
          <w:b/>
          <w:bCs/>
        </w:rPr>
        <w:t>self.interfaceMac</w:t>
      </w:r>
      <w:r>
        <w:t>.</w:t>
      </w:r>
    </w:p>
    <w:p w14:paraId="717FAA89"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 Parameters:</w:t>
      </w:r>
    </w:p>
    <w:p w14:paraId="49BE4B9F"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 cli - ssh shell object</w:t>
      </w:r>
    </w:p>
    <w:p w14:paraId="2467E45C"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 *******************************************************</w:t>
      </w:r>
    </w:p>
    <w:p w14:paraId="40B06FD8"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def</w:t>
      </w:r>
      <w:proofErr w:type="gramEnd"/>
      <w:r>
        <w:t xml:space="preserve"> get_interfaces_info(self, cli):</w:t>
      </w:r>
    </w:p>
    <w:p w14:paraId="4BBF83D1"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cli.send(</w:t>
      </w:r>
      <w:proofErr w:type="gramEnd"/>
      <w:r>
        <w:t>'display interface\n')</w:t>
      </w:r>
    </w:p>
    <w:p w14:paraId="0D30B44F"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time.sleep(</w:t>
      </w:r>
      <w:proofErr w:type="gramEnd"/>
      <w:r>
        <w:t>15)</w:t>
      </w:r>
    </w:p>
    <w:p w14:paraId="2081E3D6"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interfaces_info = </w:t>
      </w:r>
      <w:proofErr w:type="gramStart"/>
      <w:r>
        <w:t>cli.recv(</w:t>
      </w:r>
      <w:proofErr w:type="gramEnd"/>
      <w:r>
        <w:t>999999).decode()</w:t>
      </w:r>
    </w:p>
    <w:p w14:paraId="320E57DE"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results</w:t>
      </w:r>
      <w:proofErr w:type="gramEnd"/>
      <w:r>
        <w:t xml:space="preserve"> = re.findall(r'^(\S+) current state.*\(ifindex', interfaces_info, re.M)</w:t>
      </w:r>
    </w:p>
    <w:p w14:paraId="6B4DB24B"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lastRenderedPageBreak/>
        <w:t xml:space="preserve">        if len(results) &gt; 0:</w:t>
      </w:r>
    </w:p>
    <w:p w14:paraId="1EBDCE80"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self.interfaces = results</w:t>
      </w:r>
    </w:p>
    <w:p w14:paraId="72A7C3A9"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else:</w:t>
      </w:r>
    </w:p>
    <w:p w14:paraId="290A2F52"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print(</w:t>
      </w:r>
      <w:proofErr w:type="gramEnd"/>
      <w:r>
        <w:t>"No interface is obtained.")</w:t>
      </w:r>
    </w:p>
    <w:p w14:paraId="06C61943"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rPr>
          <w:lang w:eastAsia="en-US"/>
        </w:rPr>
      </w:pPr>
    </w:p>
    <w:p w14:paraId="78C3C2DA"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interface_mac = ["", ""]</w:t>
      </w:r>
    </w:p>
    <w:p w14:paraId="09172926"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lines</w:t>
      </w:r>
      <w:proofErr w:type="gramEnd"/>
      <w:r>
        <w:t xml:space="preserve"> = interfaces_info.splitlines()</w:t>
      </w:r>
    </w:p>
    <w:p w14:paraId="58924556"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for i in lines:</w:t>
      </w:r>
    </w:p>
    <w:p w14:paraId="7E7AC65C"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result1 = re.search(r'</w:t>
      </w:r>
      <w:proofErr w:type="gramStart"/>
      <w:r>
        <w:t>^(</w:t>
      </w:r>
      <w:proofErr w:type="gramEnd"/>
      <w:r>
        <w:t>\S+) current state.*\(ifindex', i)</w:t>
      </w:r>
    </w:p>
    <w:p w14:paraId="4718BA9F"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if result1:</w:t>
      </w:r>
    </w:p>
    <w:p w14:paraId="1ABC41B4"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interface_</w:t>
      </w:r>
      <w:proofErr w:type="gramStart"/>
      <w:r>
        <w:t>mac[</w:t>
      </w:r>
      <w:proofErr w:type="gramEnd"/>
      <w:r>
        <w:t>0] = result1.group(1)</w:t>
      </w:r>
    </w:p>
    <w:p w14:paraId="433144FF"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rPr>
          <w:lang w:eastAsia="en-US"/>
        </w:rPr>
      </w:pPr>
    </w:p>
    <w:p w14:paraId="5430C3BA"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result2 = </w:t>
      </w:r>
      <w:proofErr w:type="gramStart"/>
      <w:r>
        <w:t>re.search(</w:t>
      </w:r>
      <w:proofErr w:type="gramEnd"/>
      <w:r>
        <w:t>r'Hardware address is (\S{4}-\S{4}-\S{4})', i)</w:t>
      </w:r>
    </w:p>
    <w:p w14:paraId="6DD18F48"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if result2:</w:t>
      </w:r>
    </w:p>
    <w:p w14:paraId="1B72BFC2"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interface_</w:t>
      </w:r>
      <w:proofErr w:type="gramStart"/>
      <w:r>
        <w:t>mac[</w:t>
      </w:r>
      <w:proofErr w:type="gramEnd"/>
      <w:r>
        <w:t>1] = result2.group(1)</w:t>
      </w:r>
    </w:p>
    <w:p w14:paraId="1C334008"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self.interfaceMac[</w:t>
      </w:r>
      <w:proofErr w:type="gramEnd"/>
      <w:r>
        <w:t>interface_mac[0]] = interface_mac[1]</w:t>
      </w:r>
    </w:p>
    <w:p w14:paraId="752C427A"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rPr>
          <w:lang w:eastAsia="en-US"/>
        </w:rPr>
      </w:pPr>
    </w:p>
    <w:p w14:paraId="3DFF3EC7"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 **************************************************************</w:t>
      </w:r>
    </w:p>
    <w:p w14:paraId="041826E6" w14:textId="5CAEB589"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 Function: to obtain the MAC address learned from the device interface and assign </w:t>
      </w:r>
      <w:r w:rsidR="0092795A">
        <w:t>the</w:t>
      </w:r>
      <w:r>
        <w:t xml:space="preserve"> value to </w:t>
      </w:r>
      <w:r>
        <w:rPr>
          <w:b/>
          <w:bCs/>
        </w:rPr>
        <w:t>self.macUnderInterface</w:t>
      </w:r>
      <w:r>
        <w:t>.</w:t>
      </w:r>
    </w:p>
    <w:p w14:paraId="2D98E76C"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 Parameters:</w:t>
      </w:r>
    </w:p>
    <w:p w14:paraId="5DF2F7F8"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 cli - ssh shell object</w:t>
      </w:r>
    </w:p>
    <w:p w14:paraId="4D1FC7D9"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 **************************************************************</w:t>
      </w:r>
    </w:p>
    <w:p w14:paraId="5742B91B"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def</w:t>
      </w:r>
      <w:proofErr w:type="gramEnd"/>
      <w:r>
        <w:t xml:space="preserve"> get_mac_under_interface(self, cli):</w:t>
      </w:r>
    </w:p>
    <w:p w14:paraId="35C42284"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cli.send(</w:t>
      </w:r>
      <w:proofErr w:type="gramEnd"/>
      <w:r>
        <w:t>'display mac-address\n')</w:t>
      </w:r>
    </w:p>
    <w:p w14:paraId="406CF666"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time.sleep(</w:t>
      </w:r>
      <w:proofErr w:type="gramEnd"/>
      <w:r>
        <w:t>3)</w:t>
      </w:r>
    </w:p>
    <w:p w14:paraId="2F3575BB"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mac_address_info = </w:t>
      </w:r>
      <w:proofErr w:type="gramStart"/>
      <w:r>
        <w:t>cli.recv(</w:t>
      </w:r>
      <w:proofErr w:type="gramEnd"/>
      <w:r>
        <w:t>999999).decode()</w:t>
      </w:r>
    </w:p>
    <w:p w14:paraId="30F25622"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cli.send(</w:t>
      </w:r>
      <w:proofErr w:type="gramEnd"/>
      <w:r>
        <w:t>'display arp\n')</w:t>
      </w:r>
    </w:p>
    <w:p w14:paraId="5BDF2FF7"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time.sleep(</w:t>
      </w:r>
      <w:proofErr w:type="gramEnd"/>
      <w:r>
        <w:t>3)</w:t>
      </w:r>
    </w:p>
    <w:p w14:paraId="1C3FF9DD"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arp_info = </w:t>
      </w:r>
      <w:proofErr w:type="gramStart"/>
      <w:r>
        <w:t>cli.recv(</w:t>
      </w:r>
      <w:proofErr w:type="gramEnd"/>
      <w:r>
        <w:t>999999).decode()</w:t>
      </w:r>
    </w:p>
    <w:p w14:paraId="5D6152AC"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rPr>
          <w:lang w:eastAsia="en-US"/>
        </w:rPr>
      </w:pPr>
    </w:p>
    <w:p w14:paraId="79AD83F2"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mac_interface = </w:t>
      </w:r>
      <w:proofErr w:type="gramStart"/>
      <w:r>
        <w:t>re.findall(</w:t>
      </w:r>
      <w:proofErr w:type="gramEnd"/>
      <w:r>
        <w:t>r'^(\S{4}-\S{4}-\S{4}) \S+ +(\S+) ', mac_address_info, re.M)</w:t>
      </w:r>
    </w:p>
    <w:p w14:paraId="10ABD799"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if len(mac_interface) &gt; 0:</w:t>
      </w:r>
    </w:p>
    <w:p w14:paraId="2B7AC5A6"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for i in mac_interface:</w:t>
      </w:r>
    </w:p>
    <w:p w14:paraId="1FFD4C92"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if</w:t>
      </w:r>
      <w:proofErr w:type="gramEnd"/>
      <w:r>
        <w:t xml:space="preserve"> i[1] not in self.macUnderInterface.keys():</w:t>
      </w:r>
    </w:p>
    <w:p w14:paraId="536F39A8"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self.macUnderInterface[</w:t>
      </w:r>
      <w:proofErr w:type="gramEnd"/>
      <w:r>
        <w:t>i[1]] = []</w:t>
      </w:r>
    </w:p>
    <w:p w14:paraId="6D03B9D8"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self.macUnderInterface[</w:t>
      </w:r>
      <w:proofErr w:type="gramEnd"/>
      <w:r>
        <w:t>i[1]].append(i[0])</w:t>
      </w:r>
    </w:p>
    <w:p w14:paraId="42FD8F2D"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else:</w:t>
      </w:r>
    </w:p>
    <w:p w14:paraId="146A86FE"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if</w:t>
      </w:r>
      <w:proofErr w:type="gramEnd"/>
      <w:r>
        <w:t xml:space="preserve"> i[0] not in self.macUnderInterface[i[1]]:</w:t>
      </w:r>
    </w:p>
    <w:p w14:paraId="55C9895A"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self.macUnderInterface[</w:t>
      </w:r>
      <w:proofErr w:type="gramEnd"/>
      <w:r>
        <w:t>i[1]].append(i[0])</w:t>
      </w:r>
    </w:p>
    <w:p w14:paraId="2FA71BAF"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else:</w:t>
      </w:r>
    </w:p>
    <w:p w14:paraId="38DDE82F"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print(</w:t>
      </w:r>
      <w:proofErr w:type="gramEnd"/>
      <w:r>
        <w:t>"No entry in the MAC address table.")</w:t>
      </w:r>
    </w:p>
    <w:p w14:paraId="34212439"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rPr>
          <w:lang w:eastAsia="en-US"/>
        </w:rPr>
      </w:pPr>
    </w:p>
    <w:p w14:paraId="76776DAE"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arp_interface = </w:t>
      </w:r>
      <w:proofErr w:type="gramStart"/>
      <w:r>
        <w:t>re.findall(</w:t>
      </w:r>
      <w:proofErr w:type="gramEnd"/>
      <w:r>
        <w:t>r' (\S{4}-\S{4}-\S{4}) .*D.* +(\S+)', arp_info, re.M)</w:t>
      </w:r>
    </w:p>
    <w:p w14:paraId="5EB79748"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if len(arp_interface) &gt; 0:</w:t>
      </w:r>
    </w:p>
    <w:p w14:paraId="443394B9"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for i in arp_interface:</w:t>
      </w:r>
    </w:p>
    <w:p w14:paraId="09DD68CF"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if</w:t>
      </w:r>
      <w:proofErr w:type="gramEnd"/>
      <w:r>
        <w:t xml:space="preserve"> i[1] not in self.macUnderInterface.keys():</w:t>
      </w:r>
    </w:p>
    <w:p w14:paraId="0E0A7A62"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self.macUnderInterface[</w:t>
      </w:r>
      <w:proofErr w:type="gramEnd"/>
      <w:r>
        <w:t>i[1]] = []</w:t>
      </w:r>
    </w:p>
    <w:p w14:paraId="4305C962"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self.macUnderInterface[</w:t>
      </w:r>
      <w:proofErr w:type="gramEnd"/>
      <w:r>
        <w:t>i[1]].append(i[0])</w:t>
      </w:r>
    </w:p>
    <w:p w14:paraId="500B8EE4"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else:</w:t>
      </w:r>
    </w:p>
    <w:p w14:paraId="667595F2"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if</w:t>
      </w:r>
      <w:proofErr w:type="gramEnd"/>
      <w:r>
        <w:t xml:space="preserve"> i[0] not in self.macUnderInterface[i[1]]:</w:t>
      </w:r>
    </w:p>
    <w:p w14:paraId="48064BF1"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self.macUnderInterface[</w:t>
      </w:r>
      <w:proofErr w:type="gramEnd"/>
      <w:r>
        <w:t>i[1]].append(i[0])</w:t>
      </w:r>
    </w:p>
    <w:p w14:paraId="349C2D06"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else:</w:t>
      </w:r>
    </w:p>
    <w:p w14:paraId="66781C2A"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print(</w:t>
      </w:r>
      <w:proofErr w:type="gramEnd"/>
      <w:r>
        <w:t>"No dynamic entries in ARP entries.")</w:t>
      </w:r>
    </w:p>
    <w:p w14:paraId="28DD610F"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rPr>
          <w:lang w:eastAsia="en-US"/>
        </w:rPr>
      </w:pPr>
    </w:p>
    <w:p w14:paraId="4FE14235"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lastRenderedPageBreak/>
        <w:t xml:space="preserve">    # ****************************************************</w:t>
      </w:r>
    </w:p>
    <w:p w14:paraId="0FB5C938"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 Function: to determine whether packets are sent to the device.</w:t>
      </w:r>
    </w:p>
    <w:p w14:paraId="4BF51447"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 Parameters:</w:t>
      </w:r>
    </w:p>
    <w:p w14:paraId="1417C4B5"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 packet_info - packet information</w:t>
      </w:r>
    </w:p>
    <w:p w14:paraId="6EE21038"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 Return value:</w:t>
      </w:r>
    </w:p>
    <w:p w14:paraId="71952495"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   True/False</w:t>
      </w:r>
    </w:p>
    <w:p w14:paraId="01A96C3B"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 *****************************************************</w:t>
      </w:r>
    </w:p>
    <w:p w14:paraId="5BA9CFE6"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def</w:t>
      </w:r>
      <w:proofErr w:type="gramEnd"/>
      <w:r>
        <w:t xml:space="preserve"> is_to_device(self, packet_info):</w:t>
      </w:r>
    </w:p>
    <w:p w14:paraId="1C999ACD"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for</w:t>
      </w:r>
      <w:proofErr w:type="gramEnd"/>
      <w:r>
        <w:t xml:space="preserve"> key in self.interfaceMac.keys():</w:t>
      </w:r>
    </w:p>
    <w:p w14:paraId="4BD46D29"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 The MAC address may be in the 08e8-4f6e-0516 or 08:e8:4f:6e:05:16 format, which has to be converted for a comparison.</w:t>
      </w:r>
    </w:p>
    <w:p w14:paraId="2F6C8AB3"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if re.sub(r"[-:]", "", packet_info.get("macDst")) == re.sub(r"[-:]", "", self.interfaceMac.get(key)):</w:t>
      </w:r>
    </w:p>
    <w:p w14:paraId="7211AF78"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return True</w:t>
      </w:r>
    </w:p>
    <w:p w14:paraId="2B858282"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return False</w:t>
      </w:r>
    </w:p>
    <w:p w14:paraId="3BEC8F11"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rPr>
          <w:lang w:eastAsia="en-US"/>
        </w:rPr>
      </w:pPr>
    </w:p>
    <w:p w14:paraId="7D3950D8"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 ****************************************************</w:t>
      </w:r>
    </w:p>
    <w:p w14:paraId="1ADF6E39"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 Function: to determine whether a packet is sent by the local device.</w:t>
      </w:r>
    </w:p>
    <w:p w14:paraId="08944F03"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 Parameters:</w:t>
      </w:r>
    </w:p>
    <w:p w14:paraId="3CA7D273"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 packet_info - packet information</w:t>
      </w:r>
    </w:p>
    <w:p w14:paraId="0D414DA3"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 Returned value:</w:t>
      </w:r>
    </w:p>
    <w:p w14:paraId="1D4C211C"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   True/False</w:t>
      </w:r>
    </w:p>
    <w:p w14:paraId="0C9F002C"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 *****************************************************</w:t>
      </w:r>
    </w:p>
    <w:p w14:paraId="4AD65906"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def</w:t>
      </w:r>
      <w:proofErr w:type="gramEnd"/>
      <w:r>
        <w:t xml:space="preserve"> is_from_device(self, packet_info):</w:t>
      </w:r>
    </w:p>
    <w:p w14:paraId="1C220822"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for</w:t>
      </w:r>
      <w:proofErr w:type="gramEnd"/>
      <w:r>
        <w:t xml:space="preserve"> key in self.interfaceMac.keys():</w:t>
      </w:r>
    </w:p>
    <w:p w14:paraId="609EC8BB"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 The MAC address may be in the 08e8-4f6e-0516 or 08:e8:4f:6e:05:16 format, which has to be converted for a comparison.</w:t>
      </w:r>
    </w:p>
    <w:p w14:paraId="4687999B"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if re.sub(r"[-:]", "", packet_info.get("macSrc")) == re.sub(r"[-:]", "", self.interfaceMac.get(key)):</w:t>
      </w:r>
    </w:p>
    <w:p w14:paraId="5B1CA9D2"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return True</w:t>
      </w:r>
    </w:p>
    <w:p w14:paraId="75ABC74F"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return False</w:t>
      </w:r>
    </w:p>
    <w:p w14:paraId="5A0A22B9"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rPr>
          <w:lang w:eastAsia="en-US"/>
        </w:rPr>
      </w:pPr>
    </w:p>
    <w:p w14:paraId="51E30B51"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 ********************************************************</w:t>
      </w:r>
    </w:p>
    <w:p w14:paraId="0E3602C9"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 Function: to obtain the inbound interface of the packet and the interface on the peer device, and return the path section.</w:t>
      </w:r>
    </w:p>
    <w:p w14:paraId="4915A320"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 Parameters:</w:t>
      </w:r>
    </w:p>
    <w:p w14:paraId="5E1FCEC0"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 packet_info - packet information</w:t>
      </w:r>
    </w:p>
    <w:p w14:paraId="054B8A93"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 Returned value:</w:t>
      </w:r>
    </w:p>
    <w:p w14:paraId="3E0FCF51"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   packet_path</w:t>
      </w:r>
    </w:p>
    <w:p w14:paraId="7F912CD1"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   [{"CE1": "interface1"},</w:t>
      </w:r>
    </w:p>
    <w:p w14:paraId="7F713852"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    {"CE2": "interface2"}]</w:t>
      </w:r>
    </w:p>
    <w:p w14:paraId="358A9F4B"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 Interface 1 on CE1 sends packets to interface 2 on CE2.</w:t>
      </w:r>
    </w:p>
    <w:p w14:paraId="220DE3AE"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 ********************************************************</w:t>
      </w:r>
    </w:p>
    <w:p w14:paraId="09E43F1D"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def</w:t>
      </w:r>
      <w:proofErr w:type="gramEnd"/>
      <w:r>
        <w:t xml:space="preserve"> in_device_path(self, packet_info):</w:t>
      </w:r>
    </w:p>
    <w:p w14:paraId="1455F828"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 The peer device sends packets along the following path:</w:t>
      </w:r>
    </w:p>
    <w:p w14:paraId="411DC7FC"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packet_path_out = {}</w:t>
      </w:r>
    </w:p>
    <w:p w14:paraId="2E8DE3E4"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 The local device receives packets along the following path:</w:t>
      </w:r>
    </w:p>
    <w:p w14:paraId="146C7766"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packet_path_in = {}</w:t>
      </w:r>
    </w:p>
    <w:p w14:paraId="202D482B"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interface = ""</w:t>
      </w:r>
    </w:p>
    <w:p w14:paraId="0436515F"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for</w:t>
      </w:r>
      <w:proofErr w:type="gramEnd"/>
      <w:r>
        <w:t xml:space="preserve"> key in self.macUnderInterface.keys():</w:t>
      </w:r>
    </w:p>
    <w:p w14:paraId="32DC6262"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macs = self.macUnderInterface.get(key)</w:t>
      </w:r>
    </w:p>
    <w:p w14:paraId="4BB71E45"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for i in range(len(macs)):</w:t>
      </w:r>
    </w:p>
    <w:p w14:paraId="4B1120A5"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macs[i] = re.sub(r"[-:]", "", macs[i])</w:t>
      </w:r>
    </w:p>
    <w:p w14:paraId="6B1E4323"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rPr>
          <w:lang w:eastAsia="en-US"/>
        </w:rPr>
      </w:pPr>
    </w:p>
    <w:p w14:paraId="030296D2"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if re.sub(r"[-:]", "", packet_info.get("macSrc")) in macs:</w:t>
      </w:r>
    </w:p>
    <w:p w14:paraId="1560A892"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interface = key</w:t>
      </w:r>
    </w:p>
    <w:p w14:paraId="382F97F3"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break</w:t>
      </w:r>
    </w:p>
    <w:p w14:paraId="14E50485"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rPr>
          <w:lang w:eastAsia="en-US"/>
        </w:rPr>
      </w:pPr>
    </w:p>
    <w:p w14:paraId="30EB217B"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if interface == "":</w:t>
      </w:r>
    </w:p>
    <w:p w14:paraId="47704A3E" w14:textId="471617AF"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raise</w:t>
      </w:r>
      <w:proofErr w:type="gramEnd"/>
      <w:r>
        <w:t xml:space="preserve"> Exception('No inbound interface on the device is found for the packets. Packet information: \</w:t>
      </w:r>
      <w:proofErr w:type="gramStart"/>
      <w:r>
        <w:t>n{</w:t>
      </w:r>
      <w:proofErr w:type="gramEnd"/>
      <w:r>
        <w:t>}</w:t>
      </w:r>
      <w:r w:rsidR="00ED31A5">
        <w:t>’</w:t>
      </w:r>
      <w:r>
        <w:t>.format(packet_info))</w:t>
      </w:r>
    </w:p>
    <w:p w14:paraId="39DD0F34"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rPr>
          <w:lang w:eastAsia="en-US"/>
        </w:rPr>
      </w:pPr>
    </w:p>
    <w:p w14:paraId="709D2032"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if</w:t>
      </w:r>
      <w:proofErr w:type="gramEnd"/>
      <w:r>
        <w:t xml:space="preserve"> interface not in self.interfacesConnect:</w:t>
      </w:r>
    </w:p>
    <w:p w14:paraId="56E903FE" w14:textId="7AC7E3BD"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raise</w:t>
      </w:r>
      <w:proofErr w:type="gramEnd"/>
      <w:r>
        <w:t xml:space="preserve"> Exception('The interface on device {} does not have information about the peer device and i</w:t>
      </w:r>
      <w:r w:rsidR="00A11995">
        <w:t>nterface'.</w:t>
      </w:r>
      <w:r>
        <w:t>format(interface))</w:t>
      </w:r>
    </w:p>
    <w:p w14:paraId="444AFB6B"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rPr>
          <w:lang w:eastAsia="en-US"/>
        </w:rPr>
      </w:pPr>
    </w:p>
    <w:p w14:paraId="0B9C110A"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for</w:t>
      </w:r>
      <w:proofErr w:type="gramEnd"/>
      <w:r>
        <w:t xml:space="preserve"> key, value in self.interfacesConnect.get(interface).items():</w:t>
      </w:r>
    </w:p>
    <w:p w14:paraId="7D4665F3"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packet_path_out[key] = value</w:t>
      </w:r>
    </w:p>
    <w:p w14:paraId="10C219C2"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rPr>
          <w:lang w:eastAsia="en-US"/>
        </w:rPr>
      </w:pPr>
    </w:p>
    <w:p w14:paraId="0162F256"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packet_path_</w:t>
      </w:r>
      <w:proofErr w:type="gramStart"/>
      <w:r>
        <w:t>in[</w:t>
      </w:r>
      <w:proofErr w:type="gramEnd"/>
      <w:r>
        <w:t>self.deviceName] = interface</w:t>
      </w:r>
    </w:p>
    <w:p w14:paraId="4BF76BF6"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return [packet_path_out, packet_path_in]</w:t>
      </w:r>
    </w:p>
    <w:p w14:paraId="6DF5A856"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rPr>
          <w:lang w:eastAsia="en-US"/>
        </w:rPr>
      </w:pPr>
    </w:p>
    <w:p w14:paraId="0447ED19"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 ********************************************************</w:t>
      </w:r>
    </w:p>
    <w:p w14:paraId="565F8351"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#Function: to obtain the outbound interface of the packet and the interface on the peer device, and return the path section.</w:t>
      </w:r>
    </w:p>
    <w:p w14:paraId="293D8CD9"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 Parameters:</w:t>
      </w:r>
    </w:p>
    <w:p w14:paraId="3951332E"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 packet_info - packet information</w:t>
      </w:r>
    </w:p>
    <w:p w14:paraId="7B253716"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 Returned value:</w:t>
      </w:r>
    </w:p>
    <w:p w14:paraId="5DBF3CDA"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   packet_path</w:t>
      </w:r>
    </w:p>
    <w:p w14:paraId="0C8E6CC3"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   [{"CE1": "interface1"},</w:t>
      </w:r>
    </w:p>
    <w:p w14:paraId="4EEF2817"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    {"CE2": "interface2"}]</w:t>
      </w:r>
    </w:p>
    <w:p w14:paraId="47E1DD7C"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 Interface 1 on CE1 sends packets to interface 2 on CE2.</w:t>
      </w:r>
    </w:p>
    <w:p w14:paraId="3EFAC3CD"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 ********************************************************</w:t>
      </w:r>
    </w:p>
    <w:p w14:paraId="35365C93"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def</w:t>
      </w:r>
      <w:proofErr w:type="gramEnd"/>
      <w:r>
        <w:t xml:space="preserve"> out_device_path(self, packet_info):</w:t>
      </w:r>
    </w:p>
    <w:p w14:paraId="018A49B9"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 The local device sends packets along the following path:</w:t>
      </w:r>
    </w:p>
    <w:p w14:paraId="313AFB46"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packet_path_out = {}</w:t>
      </w:r>
    </w:p>
    <w:p w14:paraId="3EC687B2"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 The peer device receives packets along the following path:</w:t>
      </w:r>
    </w:p>
    <w:p w14:paraId="61507FC8"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packet_path_in = {}</w:t>
      </w:r>
    </w:p>
    <w:p w14:paraId="68430228"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interface = ""</w:t>
      </w:r>
    </w:p>
    <w:p w14:paraId="6DB6A4F3"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for</w:t>
      </w:r>
      <w:proofErr w:type="gramEnd"/>
      <w:r>
        <w:t xml:space="preserve"> key in self.macUnderInterface.keys():</w:t>
      </w:r>
    </w:p>
    <w:p w14:paraId="12E2F81D"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macs = self.macUnderInterface.get(key)</w:t>
      </w:r>
    </w:p>
    <w:p w14:paraId="28553180"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for i in range(len(macs)):</w:t>
      </w:r>
    </w:p>
    <w:p w14:paraId="6758C17B"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macs[i] = re.sub(r"[-:]", "", macs[i])</w:t>
      </w:r>
    </w:p>
    <w:p w14:paraId="53037E8C"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rPr>
          <w:lang w:eastAsia="en-US"/>
        </w:rPr>
      </w:pPr>
    </w:p>
    <w:p w14:paraId="481AAC28"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if re.sub(r"[-:]", "", packet_info.get("macDst")) in macs:</w:t>
      </w:r>
    </w:p>
    <w:p w14:paraId="424B5891"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interface = key</w:t>
      </w:r>
    </w:p>
    <w:p w14:paraId="5F918AF1"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break</w:t>
      </w:r>
    </w:p>
    <w:p w14:paraId="6D8C1857"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rPr>
          <w:lang w:eastAsia="en-US"/>
        </w:rPr>
      </w:pPr>
    </w:p>
    <w:p w14:paraId="328EA4D0"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if interface == "":</w:t>
      </w:r>
    </w:p>
    <w:p w14:paraId="255585EC" w14:textId="5C7321C3"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raise</w:t>
      </w:r>
      <w:proofErr w:type="gramEnd"/>
      <w:r>
        <w:t xml:space="preserve"> Exception('No outbound interface on the device is found for the packets. Packet information: \</w:t>
      </w:r>
      <w:proofErr w:type="gramStart"/>
      <w:r>
        <w:t>n{</w:t>
      </w:r>
      <w:proofErr w:type="gramEnd"/>
      <w:r>
        <w:t>}</w:t>
      </w:r>
      <w:r w:rsidR="001055BE">
        <w:t>’</w:t>
      </w:r>
      <w:r>
        <w:t>.format(packet_info))</w:t>
      </w:r>
    </w:p>
    <w:p w14:paraId="5CFF77B7"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rPr>
          <w:lang w:eastAsia="en-US"/>
        </w:rPr>
      </w:pPr>
    </w:p>
    <w:p w14:paraId="4FA07E2C"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if</w:t>
      </w:r>
      <w:proofErr w:type="gramEnd"/>
      <w:r>
        <w:t xml:space="preserve"> interface not in self.interfacesConnect:</w:t>
      </w:r>
    </w:p>
    <w:p w14:paraId="5B153DE4" w14:textId="6EC0422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raise</w:t>
      </w:r>
      <w:proofErr w:type="gramEnd"/>
      <w:r>
        <w:t xml:space="preserve"> Exception('The interface on device {} does not have information about </w:t>
      </w:r>
      <w:r w:rsidR="001055BE">
        <w:t>the peer device and interface'.</w:t>
      </w:r>
      <w:r>
        <w:t>format(interface))</w:t>
      </w:r>
    </w:p>
    <w:p w14:paraId="58F440D9"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rPr>
          <w:lang w:eastAsia="en-US"/>
        </w:rPr>
      </w:pPr>
    </w:p>
    <w:p w14:paraId="2D68A9B0"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for</w:t>
      </w:r>
      <w:proofErr w:type="gramEnd"/>
      <w:r>
        <w:t xml:space="preserve"> key, value in self.interfacesConnect.get(interface).items():</w:t>
      </w:r>
    </w:p>
    <w:p w14:paraId="23428B26"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packet_path_in[key] = value</w:t>
      </w:r>
    </w:p>
    <w:p w14:paraId="4AE0EBD9"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rPr>
          <w:lang w:eastAsia="en-US"/>
        </w:rPr>
      </w:pPr>
    </w:p>
    <w:p w14:paraId="31C4C2C4"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packet_path_</w:t>
      </w:r>
      <w:proofErr w:type="gramStart"/>
      <w:r>
        <w:t>out[</w:t>
      </w:r>
      <w:proofErr w:type="gramEnd"/>
      <w:r>
        <w:t>self.deviceName] = interface</w:t>
      </w:r>
    </w:p>
    <w:p w14:paraId="6470B85C"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return [packet_path_out, packet_path_in]</w:t>
      </w:r>
    </w:p>
    <w:p w14:paraId="535D957C"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rPr>
          <w:lang w:eastAsia="en-US"/>
        </w:rPr>
      </w:pPr>
    </w:p>
    <w:p w14:paraId="483C9DBF"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lastRenderedPageBreak/>
        <w:t># ****************************************************</w:t>
      </w:r>
    </w:p>
    <w:p w14:paraId="587C9136"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#Function: to obtain the mirrored packets related to the flow for path calculation.</w:t>
      </w:r>
    </w:p>
    <w:p w14:paraId="3DDBA2E1"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Parameters:</w:t>
      </w:r>
    </w:p>
    <w:p w14:paraId="2E04588C"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flow_info: flow information for path calculation</w:t>
      </w:r>
    </w:p>
    <w:p w14:paraId="77C5BF48"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mirror_packets - all mirrored packets</w:t>
      </w:r>
    </w:p>
    <w:p w14:paraId="784837D8"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Returned value:</w:t>
      </w:r>
    </w:p>
    <w:p w14:paraId="05936211"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flow_packets - mirrored packets of the flow for path calculation</w:t>
      </w:r>
    </w:p>
    <w:p w14:paraId="0225DEC0"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w:t>
      </w:r>
    </w:p>
    <w:p w14:paraId="01DF248D"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proofErr w:type="gramStart"/>
      <w:r>
        <w:t>def</w:t>
      </w:r>
      <w:proofErr w:type="gramEnd"/>
      <w:r>
        <w:t xml:space="preserve"> get_flow_packets(flow_info, mirror_packets):</w:t>
      </w:r>
    </w:p>
    <w:p w14:paraId="6889DC8F"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flow_packets = []</w:t>
      </w:r>
    </w:p>
    <w:p w14:paraId="0BDF58A7"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for packet in mirror_packets:</w:t>
      </w:r>
    </w:p>
    <w:p w14:paraId="1258B06C"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if</w:t>
      </w:r>
      <w:proofErr w:type="gramEnd"/>
      <w:r>
        <w:t xml:space="preserve"> packet["ipSrc"] != flow_info["ipSrc"]:</w:t>
      </w:r>
    </w:p>
    <w:p w14:paraId="6F74EA16"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continue</w:t>
      </w:r>
    </w:p>
    <w:p w14:paraId="73453970"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elif</w:t>
      </w:r>
      <w:proofErr w:type="gramEnd"/>
      <w:r>
        <w:t xml:space="preserve"> packet["ipDst"] != flow_info["ipDst"]:</w:t>
      </w:r>
    </w:p>
    <w:p w14:paraId="41B969CF"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continue</w:t>
      </w:r>
    </w:p>
    <w:p w14:paraId="011D083D"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elif</w:t>
      </w:r>
      <w:proofErr w:type="gramEnd"/>
      <w:r>
        <w:t xml:space="preserve"> packet["ipProto"] != flow_info["ipProto"]:</w:t>
      </w:r>
    </w:p>
    <w:p w14:paraId="51D1BE10"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continue</w:t>
      </w:r>
    </w:p>
    <w:p w14:paraId="7675449A"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rPr>
          <w:lang w:eastAsia="en-US"/>
        </w:rPr>
      </w:pPr>
    </w:p>
    <w:p w14:paraId="0BD5B69E"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if flow_info["ipProto"] == "icmp":</w:t>
      </w:r>
    </w:p>
    <w:p w14:paraId="20CB89D1"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flow_</w:t>
      </w:r>
      <w:proofErr w:type="gramStart"/>
      <w:r>
        <w:t>packets.append(</w:t>
      </w:r>
      <w:proofErr w:type="gramEnd"/>
      <w:r>
        <w:t>packet)</w:t>
      </w:r>
    </w:p>
    <w:p w14:paraId="3B72D62A"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continue</w:t>
      </w:r>
    </w:p>
    <w:p w14:paraId="3F8EEEC9"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elif flow_info["ipProto"] == "tcp" or flow_info["ipProto"] == "udp":</w:t>
      </w:r>
    </w:p>
    <w:p w14:paraId="696B7394"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if</w:t>
      </w:r>
      <w:proofErr w:type="gramEnd"/>
      <w:r>
        <w:t xml:space="preserve"> flow_info["portSrc"] != "any" and packet["portSrc"] != flow_info["portSrc"]:</w:t>
      </w:r>
    </w:p>
    <w:p w14:paraId="5A3DD772"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continue</w:t>
      </w:r>
    </w:p>
    <w:p w14:paraId="117F12B9"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elif</w:t>
      </w:r>
      <w:proofErr w:type="gramEnd"/>
      <w:r>
        <w:t xml:space="preserve"> flow_info["portDst"] != "any" and packet["portDst"] != flow_info["portDst"]:</w:t>
      </w:r>
    </w:p>
    <w:p w14:paraId="52FE02AC"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continue</w:t>
      </w:r>
    </w:p>
    <w:p w14:paraId="75B9548D"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else:</w:t>
      </w:r>
    </w:p>
    <w:p w14:paraId="61ED9DC8"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flow_</w:t>
      </w:r>
      <w:proofErr w:type="gramStart"/>
      <w:r>
        <w:t>packets.append(</w:t>
      </w:r>
      <w:proofErr w:type="gramEnd"/>
      <w:r>
        <w:t>packet)</w:t>
      </w:r>
    </w:p>
    <w:p w14:paraId="73CAE588"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return flow_packets</w:t>
      </w:r>
    </w:p>
    <w:p w14:paraId="49D4977B"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rPr>
          <w:lang w:eastAsia="en-US"/>
        </w:rPr>
      </w:pPr>
    </w:p>
    <w:p w14:paraId="7BC413EF"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w:t>
      </w:r>
    </w:p>
    <w:p w14:paraId="2C3DB841"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#Function: to determine whether two path sections are equal.</w:t>
      </w:r>
    </w:p>
    <w:p w14:paraId="56D255FA"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Parameters:</w:t>
      </w:r>
    </w:p>
    <w:p w14:paraId="5E3932C8"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path1 - path section 1</w:t>
      </w:r>
    </w:p>
    <w:p w14:paraId="535E1020"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path2 - path section 2</w:t>
      </w:r>
    </w:p>
    <w:p w14:paraId="5A9D83ED"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Returned value:</w:t>
      </w:r>
    </w:p>
    <w:p w14:paraId="67DAEEF1"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True/False</w:t>
      </w:r>
    </w:p>
    <w:p w14:paraId="550D7734"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w:t>
      </w:r>
    </w:p>
    <w:p w14:paraId="00A2F610"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proofErr w:type="gramStart"/>
      <w:r>
        <w:t>def</w:t>
      </w:r>
      <w:proofErr w:type="gramEnd"/>
      <w:r>
        <w:t xml:space="preserve"> is_equal_path(path1, path2):</w:t>
      </w:r>
    </w:p>
    <w:p w14:paraId="06C67412"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for i in range(len(path1)):</w:t>
      </w:r>
    </w:p>
    <w:p w14:paraId="065F891F"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if</w:t>
      </w:r>
      <w:proofErr w:type="gramEnd"/>
      <w:r>
        <w:t xml:space="preserve"> path1[i] != path2[i]:</w:t>
      </w:r>
    </w:p>
    <w:p w14:paraId="1A1C1A2E"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return False</w:t>
      </w:r>
    </w:p>
    <w:p w14:paraId="4325237A"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return True</w:t>
      </w:r>
    </w:p>
    <w:p w14:paraId="02CEC977"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rPr>
          <w:lang w:eastAsia="en-US"/>
        </w:rPr>
      </w:pPr>
    </w:p>
    <w:p w14:paraId="5213969F"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w:t>
      </w:r>
    </w:p>
    <w:p w14:paraId="54863B0A"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Function: to integrate all path sections to form a complete packet path.</w:t>
      </w:r>
    </w:p>
    <w:p w14:paraId="3C93C0FB"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Parameters:</w:t>
      </w:r>
    </w:p>
    <w:p w14:paraId="0B5F2891"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path_section: the list of path sections of each remote mirroring device that packets pass through</w:t>
      </w:r>
    </w:p>
    <w:p w14:paraId="5CA3EBCF"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Returned value:</w:t>
      </w:r>
    </w:p>
    <w:p w14:paraId="179A59B1"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path - packet path</w:t>
      </w:r>
    </w:p>
    <w:p w14:paraId="176F8796"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w:t>
      </w:r>
    </w:p>
    <w:p w14:paraId="2CB14662"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def integrate_path(path_section):</w:t>
      </w:r>
    </w:p>
    <w:p w14:paraId="27E5DC9E"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 Delete duplicate path sections from path_section.</w:t>
      </w:r>
    </w:p>
    <w:p w14:paraId="384D6A06"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path_section_norepetition = []</w:t>
      </w:r>
    </w:p>
    <w:p w14:paraId="0CE92CBE"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path_section_</w:t>
      </w:r>
      <w:proofErr w:type="gramStart"/>
      <w:r>
        <w:t>norepetition.append(</w:t>
      </w:r>
      <w:proofErr w:type="gramEnd"/>
      <w:r>
        <w:t>path_section[0])</w:t>
      </w:r>
    </w:p>
    <w:p w14:paraId="68663037"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lastRenderedPageBreak/>
        <w:t xml:space="preserve">    for k in range(len(path_section)):</w:t>
      </w:r>
    </w:p>
    <w:p w14:paraId="33549ADA"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flag = False</w:t>
      </w:r>
    </w:p>
    <w:p w14:paraId="4FC5741D"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for h in path_section_norepetition:</w:t>
      </w:r>
    </w:p>
    <w:p w14:paraId="65044AFC"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if</w:t>
      </w:r>
      <w:proofErr w:type="gramEnd"/>
      <w:r>
        <w:t xml:space="preserve"> is_equal_path(h, path_section[k]):</w:t>
      </w:r>
    </w:p>
    <w:p w14:paraId="70BD8634"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flag = True</w:t>
      </w:r>
    </w:p>
    <w:p w14:paraId="31D25EDF"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break</w:t>
      </w:r>
    </w:p>
    <w:p w14:paraId="6E8E4CBA"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if not flag:</w:t>
      </w:r>
    </w:p>
    <w:p w14:paraId="642272DB"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path_section_</w:t>
      </w:r>
      <w:proofErr w:type="gramStart"/>
      <w:r>
        <w:t>norepetition.append(</w:t>
      </w:r>
      <w:proofErr w:type="gramEnd"/>
      <w:r>
        <w:t>path_section[k])</w:t>
      </w:r>
    </w:p>
    <w:p w14:paraId="189D1BFE"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path = []</w:t>
      </w:r>
    </w:p>
    <w:p w14:paraId="5E47B058"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path.append(</w:t>
      </w:r>
      <w:proofErr w:type="gramEnd"/>
      <w:r>
        <w:t>path_section_norepetition[0][0])</w:t>
      </w:r>
    </w:p>
    <w:p w14:paraId="7F450E56"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path.append(</w:t>
      </w:r>
      <w:proofErr w:type="gramEnd"/>
      <w:r>
        <w:t>path_section_norepetition[0][1])</w:t>
      </w:r>
    </w:p>
    <w:p w14:paraId="1743E870"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del</w:t>
      </w:r>
      <w:proofErr w:type="gramEnd"/>
      <w:r>
        <w:t xml:space="preserve"> path_section_norepetition[0]</w:t>
      </w:r>
    </w:p>
    <w:p w14:paraId="2338D972"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while len(path_section_norepetition) &gt; 0:</w:t>
      </w:r>
    </w:p>
    <w:p w14:paraId="56FAAC33"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last_device = </w:t>
      </w:r>
      <w:proofErr w:type="gramStart"/>
      <w:r>
        <w:t>list(</w:t>
      </w:r>
      <w:proofErr w:type="gramEnd"/>
      <w:r>
        <w:t>path[len(path)-1].keys())[0]</w:t>
      </w:r>
    </w:p>
    <w:p w14:paraId="69AD0CCC"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for i in range(len(path_section_norepetition)):</w:t>
      </w:r>
    </w:p>
    <w:p w14:paraId="2ED0DA02"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if last_device in path_section_norepetition[i][0]:</w:t>
      </w:r>
    </w:p>
    <w:p w14:paraId="1D4847C9"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path.append(</w:t>
      </w:r>
      <w:proofErr w:type="gramEnd"/>
      <w:r>
        <w:t>path_section_norepetition[i][0])</w:t>
      </w:r>
    </w:p>
    <w:p w14:paraId="78F6A150"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path.append(</w:t>
      </w:r>
      <w:proofErr w:type="gramEnd"/>
      <w:r>
        <w:t>path_section_norepetition[i][1])</w:t>
      </w:r>
    </w:p>
    <w:p w14:paraId="28977C37"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del path_section_norepetition[i]</w:t>
      </w:r>
    </w:p>
    <w:p w14:paraId="56851116"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break</w:t>
      </w:r>
    </w:p>
    <w:p w14:paraId="49ED614B"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rPr>
          <w:lang w:eastAsia="en-US"/>
        </w:rPr>
      </w:pPr>
    </w:p>
    <w:p w14:paraId="32BA4E18"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if len(path_section_norepetition) == 0:</w:t>
      </w:r>
    </w:p>
    <w:p w14:paraId="3052AC03"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break</w:t>
      </w:r>
    </w:p>
    <w:p w14:paraId="6E9DB8E4"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rPr>
          <w:lang w:eastAsia="en-US"/>
        </w:rPr>
      </w:pPr>
    </w:p>
    <w:p w14:paraId="33CAFFCF"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first_device = </w:t>
      </w:r>
      <w:proofErr w:type="gramStart"/>
      <w:r>
        <w:t>list(</w:t>
      </w:r>
      <w:proofErr w:type="gramEnd"/>
      <w:r>
        <w:t>path[0].keys())[0]</w:t>
      </w:r>
    </w:p>
    <w:p w14:paraId="0DC48124"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for j in range(len(path_section_norepetition)):</w:t>
      </w:r>
    </w:p>
    <w:p w14:paraId="469B0CDB"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if first_device in path_section_norepetition[j][1]:</w:t>
      </w:r>
    </w:p>
    <w:p w14:paraId="4549120A"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path.insert(</w:t>
      </w:r>
      <w:proofErr w:type="gramEnd"/>
      <w:r>
        <w:t>0, path_section_norepetition[j][1])</w:t>
      </w:r>
    </w:p>
    <w:p w14:paraId="1F45D35D"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path.insert(</w:t>
      </w:r>
      <w:proofErr w:type="gramEnd"/>
      <w:r>
        <w:t>0, path_section_norepetition[j][0])</w:t>
      </w:r>
    </w:p>
    <w:p w14:paraId="54CA666F"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del path_section_norepetition[j]</w:t>
      </w:r>
    </w:p>
    <w:p w14:paraId="73C88D62"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break</w:t>
      </w:r>
    </w:p>
    <w:p w14:paraId="6FE4D95E"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return path</w:t>
      </w:r>
    </w:p>
    <w:p w14:paraId="3973D339"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rPr>
          <w:lang w:eastAsia="en-US"/>
        </w:rPr>
      </w:pPr>
    </w:p>
    <w:p w14:paraId="2B7B1716"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w:t>
      </w:r>
    </w:p>
    <w:p w14:paraId="2C31779E"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#Function: to print the packet path.</w:t>
      </w:r>
    </w:p>
    <w:p w14:paraId="00C6ACF6"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Parameters:</w:t>
      </w:r>
    </w:p>
    <w:p w14:paraId="60E6148F"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path: the list with complete packet path</w:t>
      </w:r>
    </w:p>
    <w:p w14:paraId="75AF9ED1"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Returned value:</w:t>
      </w:r>
    </w:p>
    <w:p w14:paraId="6D6CC0AB"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None</w:t>
      </w:r>
    </w:p>
    <w:p w14:paraId="00284CFF"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w:t>
      </w:r>
    </w:p>
    <w:p w14:paraId="251E8344"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def print_path(path):</w:t>
      </w:r>
    </w:p>
    <w:p w14:paraId="1E9E9D20"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path_str = ""</w:t>
      </w:r>
    </w:p>
    <w:p w14:paraId="45FE992F"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i = 0</w:t>
      </w:r>
    </w:p>
    <w:p w14:paraId="534781A1"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while i &lt; len(path):</w:t>
      </w:r>
    </w:p>
    <w:p w14:paraId="7944EA5B"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if i == 0:</w:t>
      </w:r>
    </w:p>
    <w:p w14:paraId="63DFA256"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for</w:t>
      </w:r>
      <w:proofErr w:type="gramEnd"/>
      <w:r>
        <w:t xml:space="preserve"> key, value in path[i].items():</w:t>
      </w:r>
    </w:p>
    <w:p w14:paraId="1563B20F"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path_str += key + "(" + value + ")"</w:t>
      </w:r>
    </w:p>
    <w:p w14:paraId="2CB2A3BF"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elif i == len(path) - 1:</w:t>
      </w:r>
    </w:p>
    <w:p w14:paraId="5C409600"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for</w:t>
      </w:r>
      <w:proofErr w:type="gramEnd"/>
      <w:r>
        <w:t xml:space="preserve"> key, value in path[i].items():</w:t>
      </w:r>
    </w:p>
    <w:p w14:paraId="34C76002"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path_str += " ---&gt; (" + value + ")" + key</w:t>
      </w:r>
    </w:p>
    <w:p w14:paraId="5FBAF6AE"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else:</w:t>
      </w:r>
    </w:p>
    <w:p w14:paraId="229655C4"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for</w:t>
      </w:r>
      <w:proofErr w:type="gramEnd"/>
      <w:r>
        <w:t xml:space="preserve"> key, value in path[i].items():</w:t>
      </w:r>
    </w:p>
    <w:p w14:paraId="7C6510E6"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path_str += " ---&gt; (" + value + ")" + key</w:t>
      </w:r>
    </w:p>
    <w:p w14:paraId="4C463972"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if</w:t>
      </w:r>
      <w:proofErr w:type="gramEnd"/>
      <w:r>
        <w:t xml:space="preserve"> list(path[i].keys())[0] in path[i+1]:</w:t>
      </w:r>
    </w:p>
    <w:p w14:paraId="3D16A7DA"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for</w:t>
      </w:r>
      <w:proofErr w:type="gramEnd"/>
      <w:r>
        <w:t xml:space="preserve"> key, value in path[i+1].items():</w:t>
      </w:r>
    </w:p>
    <w:p w14:paraId="29321D14"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lastRenderedPageBreak/>
        <w:t xml:space="preserve">                    path_str += "(" + value + ")"</w:t>
      </w:r>
    </w:p>
    <w:p w14:paraId="02925BAA"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i += 1</w:t>
      </w:r>
    </w:p>
    <w:p w14:paraId="43D3429A"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i += 1</w:t>
      </w:r>
    </w:p>
    <w:p w14:paraId="1AAEF07B"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print(path_str)</w:t>
      </w:r>
    </w:p>
    <w:p w14:paraId="444C63B1"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rPr>
          <w:lang w:eastAsia="en-US"/>
        </w:rPr>
      </w:pPr>
    </w:p>
    <w:p w14:paraId="4199624E"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w:t>
      </w:r>
    </w:p>
    <w:p w14:paraId="345D1E7B"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Function: to calculate and display the packet path.</w:t>
      </w:r>
    </w:p>
    <w:p w14:paraId="73672DD8"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Parameters:</w:t>
      </w:r>
    </w:p>
    <w:p w14:paraId="5856BD84"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flow_info: information about the flow for path calculation</w:t>
      </w:r>
    </w:p>
    <w:p w14:paraId="12B14926"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mirror_packets - all mirrored packets</w:t>
      </w:r>
    </w:p>
    <w:p w14:paraId="364FE244"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devices: all devices with remote mirroring enabled</w:t>
      </w:r>
    </w:p>
    <w:p w14:paraId="31A80BAB"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Returned value:</w:t>
      </w:r>
    </w:p>
    <w:p w14:paraId="16D4651B"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None</w:t>
      </w:r>
    </w:p>
    <w:p w14:paraId="6D37894F"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w:t>
      </w:r>
    </w:p>
    <w:p w14:paraId="069B8700"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proofErr w:type="gramStart"/>
      <w:r>
        <w:t>def</w:t>
      </w:r>
      <w:proofErr w:type="gramEnd"/>
      <w:r>
        <w:t xml:space="preserve"> path_calc(flow_info, mirror_packets, devices):</w:t>
      </w:r>
    </w:p>
    <w:p w14:paraId="1796C2AD"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 Save each path section.</w:t>
      </w:r>
    </w:p>
    <w:p w14:paraId="0DB718C1"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path_section = []</w:t>
      </w:r>
    </w:p>
    <w:p w14:paraId="443D568A"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flow_packets = get_flow_</w:t>
      </w:r>
      <w:proofErr w:type="gramStart"/>
      <w:r>
        <w:t>packets(</w:t>
      </w:r>
      <w:proofErr w:type="gramEnd"/>
      <w:r>
        <w:t>flow_info, mirror_packets)</w:t>
      </w:r>
    </w:p>
    <w:p w14:paraId="002DCF58"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for packet in flow_packets:</w:t>
      </w:r>
    </w:p>
    <w:p w14:paraId="787802F6"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for device in devices:</w:t>
      </w:r>
    </w:p>
    <w:p w14:paraId="2F1686B7"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if device.is_to_device(packet):</w:t>
      </w:r>
    </w:p>
    <w:p w14:paraId="0E3AD933"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path = device.in_device_path(packet)</w:t>
      </w:r>
    </w:p>
    <w:p w14:paraId="02AB2E48"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path_</w:t>
      </w:r>
      <w:proofErr w:type="gramStart"/>
      <w:r>
        <w:t>section.append(</w:t>
      </w:r>
      <w:proofErr w:type="gramEnd"/>
      <w:r>
        <w:t>path)</w:t>
      </w:r>
    </w:p>
    <w:p w14:paraId="7C1B2ED5"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elif device.is_from_device(packet):</w:t>
      </w:r>
    </w:p>
    <w:p w14:paraId="39E0A7CE"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path = device.out_device_path(packet)</w:t>
      </w:r>
    </w:p>
    <w:p w14:paraId="7A924F24"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path_</w:t>
      </w:r>
      <w:proofErr w:type="gramStart"/>
      <w:r>
        <w:t>section.append(</w:t>
      </w:r>
      <w:proofErr w:type="gramEnd"/>
      <w:r>
        <w:t>path)</w:t>
      </w:r>
    </w:p>
    <w:p w14:paraId="59F318F4"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path = integrate_path(path_section)</w:t>
      </w:r>
    </w:p>
    <w:p w14:paraId="5E1132AA"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print_path(path)</w:t>
      </w:r>
    </w:p>
    <w:p w14:paraId="54D17E6C"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rPr>
          <w:lang w:eastAsia="en-US"/>
        </w:rPr>
      </w:pPr>
    </w:p>
    <w:p w14:paraId="03EBC6D6"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w:t>
      </w:r>
    </w:p>
    <w:p w14:paraId="0737ABCE"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#Function: to prompt users to enter the 5-tuple information of the flow for path calculation.</w:t>
      </w:r>
    </w:p>
    <w:p w14:paraId="7DC6A9D1"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Parameters:</w:t>
      </w:r>
    </w:p>
    <w:p w14:paraId="496DA8AB"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None</w:t>
      </w:r>
    </w:p>
    <w:p w14:paraId="0EEC77C6"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Returned value:</w:t>
      </w:r>
    </w:p>
    <w:p w14:paraId="20BB9DA1"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flow_info: flow 5-tuple information in the following format:</w:t>
      </w:r>
    </w:p>
    <w:p w14:paraId="589AF3E4"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flow_info = {</w:t>
      </w:r>
    </w:p>
    <w:p w14:paraId="4B8B59D4"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"ipSrc": "10.1.12.2",</w:t>
      </w:r>
    </w:p>
    <w:p w14:paraId="3C01F85A"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"ipDst": "192.168.2.2",</w:t>
      </w:r>
    </w:p>
    <w:p w14:paraId="32A16279"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"ipProto": "tcp",</w:t>
      </w:r>
    </w:p>
    <w:p w14:paraId="744B8443"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"portSrc": 23,</w:t>
      </w:r>
    </w:p>
    <w:p w14:paraId="101DE30C"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"portDst": "any",</w:t>
      </w:r>
    </w:p>
    <w:p w14:paraId="659BFBA1"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w:t>
      </w:r>
    </w:p>
    <w:p w14:paraId="2C113924"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w:t>
      </w:r>
    </w:p>
    <w:p w14:paraId="2BC9D1E7"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proofErr w:type="gramStart"/>
      <w:r>
        <w:t>def</w:t>
      </w:r>
      <w:proofErr w:type="gramEnd"/>
      <w:r>
        <w:t xml:space="preserve"> input_flow_info():</w:t>
      </w:r>
    </w:p>
    <w:p w14:paraId="78864AC1"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flow_info = {} # Save the 5-tuple information of flow for path calculation.</w:t>
      </w:r>
    </w:p>
    <w:p w14:paraId="52EEC506" w14:textId="65663BCE"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input_str = </w:t>
      </w:r>
      <w:proofErr w:type="gramStart"/>
      <w:r>
        <w:t>input(</w:t>
      </w:r>
      <w:proofErr w:type="gramEnd"/>
      <w:r>
        <w:t>"Enter the 5-tuple information (source IP address, destination IP address, protocol, source port number, and destination port number) of the flow for path calculation."</w:t>
      </w:r>
      <w:r w:rsidR="007B7AEE">
        <w:t>)</w:t>
      </w:r>
    </w:p>
    <w:p w14:paraId="2D095B36"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input_list = input_</w:t>
      </w:r>
      <w:proofErr w:type="gramStart"/>
      <w:r>
        <w:t>str.split(</w:t>
      </w:r>
      <w:proofErr w:type="gramEnd"/>
      <w:r>
        <w:t>",")</w:t>
      </w:r>
    </w:p>
    <w:p w14:paraId="5AFCECE6"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flow_</w:t>
      </w:r>
      <w:proofErr w:type="gramStart"/>
      <w:r>
        <w:t>info[</w:t>
      </w:r>
      <w:proofErr w:type="gramEnd"/>
      <w:r>
        <w:t>"ipSrc"] = input_list[0].strip()</w:t>
      </w:r>
    </w:p>
    <w:p w14:paraId="34191BEE"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flow_</w:t>
      </w:r>
      <w:proofErr w:type="gramStart"/>
      <w:r>
        <w:t>info[</w:t>
      </w:r>
      <w:proofErr w:type="gramEnd"/>
      <w:r>
        <w:t>"ipDst"] = input_list[1].strip()</w:t>
      </w:r>
    </w:p>
    <w:p w14:paraId="42515446"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flow_</w:t>
      </w:r>
      <w:proofErr w:type="gramStart"/>
      <w:r>
        <w:t>info[</w:t>
      </w:r>
      <w:proofErr w:type="gramEnd"/>
      <w:r>
        <w:t>"ipProto"] = input_list[2].strip()</w:t>
      </w:r>
    </w:p>
    <w:p w14:paraId="451AE0F7"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flow_info["portSrc"] = ""</w:t>
      </w:r>
    </w:p>
    <w:p w14:paraId="33352DE9"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flow_info["portDst"] = ""</w:t>
      </w:r>
    </w:p>
    <w:p w14:paraId="1A2F16BE"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if flow_info["ipProto"] == "tcp" or flow_info["ipProto"] == "udp":</w:t>
      </w:r>
    </w:p>
    <w:p w14:paraId="1B883B5C"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portSrc</w:t>
      </w:r>
      <w:proofErr w:type="gramEnd"/>
      <w:r>
        <w:t xml:space="preserve"> = input_list[3].strip()</w:t>
      </w:r>
    </w:p>
    <w:p w14:paraId="545A0513"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lastRenderedPageBreak/>
        <w:t xml:space="preserve">        </w:t>
      </w:r>
      <w:proofErr w:type="gramStart"/>
      <w:r>
        <w:t>if</w:t>
      </w:r>
      <w:proofErr w:type="gramEnd"/>
      <w:r>
        <w:t xml:space="preserve"> portSrc != "any":</w:t>
      </w:r>
    </w:p>
    <w:p w14:paraId="1C817CC7"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flow_info["portSrc"] = int(portSrc)</w:t>
      </w:r>
    </w:p>
    <w:p w14:paraId="2E9C8DB9"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else:</w:t>
      </w:r>
    </w:p>
    <w:p w14:paraId="46F5CB39"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flow_info["portSrc"] = "any"</w:t>
      </w:r>
    </w:p>
    <w:p w14:paraId="5E821B74"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rPr>
          <w:lang w:eastAsia="en-US"/>
        </w:rPr>
      </w:pPr>
    </w:p>
    <w:p w14:paraId="40641180"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portDst</w:t>
      </w:r>
      <w:proofErr w:type="gramEnd"/>
      <w:r>
        <w:t xml:space="preserve"> = input_list[4].strip()</w:t>
      </w:r>
    </w:p>
    <w:p w14:paraId="5A00259A"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if</w:t>
      </w:r>
      <w:proofErr w:type="gramEnd"/>
      <w:r>
        <w:t xml:space="preserve"> portDst != "any":</w:t>
      </w:r>
    </w:p>
    <w:p w14:paraId="52AF776F"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flow_info["portDst"] = int(portDst)</w:t>
      </w:r>
    </w:p>
    <w:p w14:paraId="3085CC25"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else:</w:t>
      </w:r>
    </w:p>
    <w:p w14:paraId="17F573B9"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flow_info["portDst"] = "any"</w:t>
      </w:r>
    </w:p>
    <w:p w14:paraId="3E65303D"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return flow_info</w:t>
      </w:r>
    </w:p>
    <w:p w14:paraId="4AF85832"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rPr>
          <w:lang w:eastAsia="en-US"/>
        </w:rPr>
      </w:pPr>
    </w:p>
    <w:p w14:paraId="345C4D4F"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w:t>
      </w:r>
    </w:p>
    <w:p w14:paraId="540E8CB1"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Function: to use the </w:t>
      </w:r>
      <w:r>
        <w:rPr>
          <w:b/>
          <w:bCs/>
        </w:rPr>
        <w:t>scapy</w:t>
      </w:r>
      <w:r>
        <w:t xml:space="preserve"> module to capture packets and extract information about mirrored service packets.</w:t>
      </w:r>
    </w:p>
    <w:p w14:paraId="4D383698"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Parameters:</w:t>
      </w:r>
    </w:p>
    <w:p w14:paraId="00934C53"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None</w:t>
      </w:r>
    </w:p>
    <w:p w14:paraId="2DE3BD3B"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Returned value:</w:t>
      </w:r>
    </w:p>
    <w:p w14:paraId="14DF594D"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packInfoList - list, which saves information about mirrored service packets.</w:t>
      </w:r>
    </w:p>
    <w:p w14:paraId="5771AE48"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w:t>
      </w:r>
    </w:p>
    <w:p w14:paraId="3F37F768"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proofErr w:type="gramStart"/>
      <w:r>
        <w:t>def</w:t>
      </w:r>
      <w:proofErr w:type="gramEnd"/>
      <w:r>
        <w:t xml:space="preserve"> packets_capture():</w:t>
      </w:r>
    </w:p>
    <w:p w14:paraId="611B1A82"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 Use </w:t>
      </w:r>
      <w:r>
        <w:rPr>
          <w:b/>
          <w:bCs/>
        </w:rPr>
        <w:t>sniff</w:t>
      </w:r>
      <w:r>
        <w:t xml:space="preserve"> to obtain the mirrored flow. The </w:t>
      </w:r>
      <w:r>
        <w:rPr>
          <w:b/>
          <w:bCs/>
        </w:rPr>
        <w:t>iface</w:t>
      </w:r>
      <w:r>
        <w:t xml:space="preserve"> parameter of </w:t>
      </w:r>
      <w:r>
        <w:rPr>
          <w:b/>
          <w:bCs/>
        </w:rPr>
        <w:t>sniff</w:t>
      </w:r>
      <w:r>
        <w:t xml:space="preserve"> needs to be modified to be consistent with the actual packet capture interface.</w:t>
      </w:r>
    </w:p>
    <w:p w14:paraId="67D4E33D"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mirrorPackets</w:t>
      </w:r>
      <w:proofErr w:type="gramEnd"/>
      <w:r>
        <w:t xml:space="preserve"> = sniff(filter = 'ip proto 47', iface = 'Realtek 8822CE Wireless LAN 802.11ac PCI-E NIC', timeout = 30)</w:t>
      </w:r>
    </w:p>
    <w:p w14:paraId="6D1E7838"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rPr>
          <w:lang w:eastAsia="en-US"/>
        </w:rPr>
      </w:pPr>
    </w:p>
    <w:p w14:paraId="44F6ED1C"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 Define the variable </w:t>
      </w:r>
      <w:r>
        <w:rPr>
          <w:b/>
          <w:bCs/>
        </w:rPr>
        <w:t>packInfoList</w:t>
      </w:r>
      <w:r>
        <w:t xml:space="preserve"> to save information about mirrored service packets.</w:t>
      </w:r>
    </w:p>
    <w:p w14:paraId="4FF3333F"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packInfoList = []</w:t>
      </w:r>
    </w:p>
    <w:p w14:paraId="4001DD31"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grePackets = []</w:t>
      </w:r>
    </w:p>
    <w:p w14:paraId="228F6A75"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for packet in mirrorPackets:</w:t>
      </w:r>
    </w:p>
    <w:p w14:paraId="72F3D32E"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if</w:t>
      </w:r>
      <w:proofErr w:type="gramEnd"/>
      <w:r>
        <w:t xml:space="preserve"> packet.haslayer(GRE):</w:t>
      </w:r>
    </w:p>
    <w:p w14:paraId="0EF99342"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 Check whether the GRE passenger protocol is ERSPAN.</w:t>
      </w:r>
    </w:p>
    <w:p w14:paraId="17931515"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if</w:t>
      </w:r>
      <w:proofErr w:type="gramEnd"/>
      <w:r>
        <w:t xml:space="preserve"> packet[GRE].proto == 0x88be:</w:t>
      </w:r>
    </w:p>
    <w:p w14:paraId="009C92C3"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packInfo = {</w:t>
      </w:r>
    </w:p>
    <w:p w14:paraId="11B6E4EF"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"macSrc": "",</w:t>
      </w:r>
    </w:p>
    <w:p w14:paraId="3079711B"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"macDst": "",</w:t>
      </w:r>
    </w:p>
    <w:p w14:paraId="3DF4D457"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"ipSrc": "",</w:t>
      </w:r>
    </w:p>
    <w:p w14:paraId="7482E049"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"ipDst": "",</w:t>
      </w:r>
    </w:p>
    <w:p w14:paraId="5BE34E66"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"ipProto": "",</w:t>
      </w:r>
    </w:p>
    <w:p w14:paraId="3A437EE3"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"portSrc": "",</w:t>
      </w:r>
    </w:p>
    <w:p w14:paraId="4A67B084"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"portDst": "",</w:t>
      </w:r>
    </w:p>
    <w:p w14:paraId="06EBA0EE"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
    <w:p w14:paraId="1889904C"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erspanPack</w:t>
      </w:r>
      <w:proofErr w:type="gramEnd"/>
      <w:r>
        <w:t xml:space="preserve"> = packet[GRE][1] # Get the ERSPAN packet in the GRE inner layer.</w:t>
      </w:r>
    </w:p>
    <w:p w14:paraId="7071722C"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etherPack</w:t>
      </w:r>
      <w:proofErr w:type="gramEnd"/>
      <w:r>
        <w:t xml:space="preserve"> = erspanPack[1] # Get the Ethernet packets in the inner layer of ERSPAN packets.</w:t>
      </w:r>
    </w:p>
    <w:p w14:paraId="4B35F586"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macSrc = etherPack.src</w:t>
      </w:r>
    </w:p>
    <w:p w14:paraId="7018F31D"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macDst = etherPack.dst</w:t>
      </w:r>
    </w:p>
    <w:p w14:paraId="08338CC9"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if</w:t>
      </w:r>
      <w:proofErr w:type="gramEnd"/>
      <w:r>
        <w:t xml:space="preserve"> etherPack.type != 0x0800:</w:t>
      </w:r>
    </w:p>
    <w:p w14:paraId="3CACA834"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continue</w:t>
      </w:r>
    </w:p>
    <w:p w14:paraId="46BD9AAC"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ipPack</w:t>
      </w:r>
      <w:proofErr w:type="gramEnd"/>
      <w:r>
        <w:t xml:space="preserve"> = etherPack[1] # Get the upper-layer IP packets of Ethernet packets.</w:t>
      </w:r>
    </w:p>
    <w:p w14:paraId="72E392C5"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ipSrc = ipPack.src</w:t>
      </w:r>
    </w:p>
    <w:p w14:paraId="1F828B0D"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ipDst = ipPack.dst</w:t>
      </w:r>
    </w:p>
    <w:p w14:paraId="6E1D3262"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ipProto = ""</w:t>
      </w:r>
    </w:p>
    <w:p w14:paraId="7122D06F"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 If the packets are ICMP packets...</w:t>
      </w:r>
    </w:p>
    <w:p w14:paraId="5FA335D2" w14:textId="77777777" w:rsidR="00297511" w:rsidRPr="00D7315B" w:rsidRDefault="00297511" w:rsidP="003A3D99">
      <w:pPr>
        <w:pStyle w:val="TerminalDisplay"/>
        <w:pBdr>
          <w:top w:val="dashed" w:sz="4" w:space="1" w:color="auto"/>
          <w:left w:val="dashed" w:sz="4" w:space="4" w:color="auto"/>
          <w:bottom w:val="dashed" w:sz="4" w:space="1" w:color="auto"/>
          <w:right w:val="dashed" w:sz="4" w:space="4" w:color="auto"/>
        </w:pBdr>
        <w:rPr>
          <w:lang w:val="it-IT"/>
        </w:rPr>
      </w:pPr>
      <w:r>
        <w:t xml:space="preserve">                </w:t>
      </w:r>
      <w:r w:rsidRPr="00D7315B">
        <w:rPr>
          <w:lang w:val="it-IT"/>
        </w:rPr>
        <w:t>if ipPack.proto == 1:</w:t>
      </w:r>
    </w:p>
    <w:p w14:paraId="1354B11A" w14:textId="77777777" w:rsidR="00297511" w:rsidRPr="00D7315B" w:rsidRDefault="00297511" w:rsidP="003A3D99">
      <w:pPr>
        <w:pStyle w:val="TerminalDisplay"/>
        <w:pBdr>
          <w:top w:val="dashed" w:sz="4" w:space="1" w:color="auto"/>
          <w:left w:val="dashed" w:sz="4" w:space="4" w:color="auto"/>
          <w:bottom w:val="dashed" w:sz="4" w:space="1" w:color="auto"/>
          <w:right w:val="dashed" w:sz="4" w:space="4" w:color="auto"/>
        </w:pBdr>
        <w:rPr>
          <w:lang w:val="it-IT"/>
        </w:rPr>
      </w:pPr>
      <w:r w:rsidRPr="00D7315B">
        <w:rPr>
          <w:lang w:val="it-IT"/>
        </w:rPr>
        <w:t xml:space="preserve">                    ipProto = "icmp"</w:t>
      </w:r>
    </w:p>
    <w:p w14:paraId="331AF6EE" w14:textId="77777777" w:rsidR="00297511" w:rsidRPr="00D7315B" w:rsidRDefault="00297511" w:rsidP="003A3D99">
      <w:pPr>
        <w:pStyle w:val="TerminalDisplay"/>
        <w:pBdr>
          <w:top w:val="dashed" w:sz="4" w:space="1" w:color="auto"/>
          <w:left w:val="dashed" w:sz="4" w:space="4" w:color="auto"/>
          <w:bottom w:val="dashed" w:sz="4" w:space="1" w:color="auto"/>
          <w:right w:val="dashed" w:sz="4" w:space="4" w:color="auto"/>
        </w:pBdr>
        <w:rPr>
          <w:lang w:val="it-IT"/>
        </w:rPr>
      </w:pPr>
      <w:r w:rsidRPr="00D7315B">
        <w:rPr>
          <w:lang w:val="it-IT"/>
        </w:rPr>
        <w:lastRenderedPageBreak/>
        <w:t xml:space="preserve">                elif ipPack.proto == 6:</w:t>
      </w:r>
    </w:p>
    <w:p w14:paraId="2C7FE30D" w14:textId="77777777" w:rsidR="00297511" w:rsidRPr="00D7315B" w:rsidRDefault="00297511" w:rsidP="003A3D99">
      <w:pPr>
        <w:pStyle w:val="TerminalDisplay"/>
        <w:pBdr>
          <w:top w:val="dashed" w:sz="4" w:space="1" w:color="auto"/>
          <w:left w:val="dashed" w:sz="4" w:space="4" w:color="auto"/>
          <w:bottom w:val="dashed" w:sz="4" w:space="1" w:color="auto"/>
          <w:right w:val="dashed" w:sz="4" w:space="4" w:color="auto"/>
        </w:pBdr>
        <w:rPr>
          <w:lang w:val="it-IT"/>
        </w:rPr>
      </w:pPr>
      <w:r w:rsidRPr="00D7315B">
        <w:rPr>
          <w:lang w:val="it-IT"/>
        </w:rPr>
        <w:t xml:space="preserve">                    ipProto = "tcp"</w:t>
      </w:r>
    </w:p>
    <w:p w14:paraId="4136345A"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rsidRPr="00D7315B">
        <w:rPr>
          <w:lang w:val="it-IT"/>
        </w:rPr>
        <w:t xml:space="preserve">                    </w:t>
      </w:r>
      <w:proofErr w:type="gramStart"/>
      <w:r>
        <w:t>packInfo[</w:t>
      </w:r>
      <w:proofErr w:type="gramEnd"/>
      <w:r>
        <w:t>"portDst"] = ipPack[1].dport</w:t>
      </w:r>
    </w:p>
    <w:p w14:paraId="5783373D"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packInfo[</w:t>
      </w:r>
      <w:proofErr w:type="gramEnd"/>
      <w:r>
        <w:t>"portSrc"] = ipPack[1].sport</w:t>
      </w:r>
    </w:p>
    <w:p w14:paraId="5FEAF121"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else:</w:t>
      </w:r>
    </w:p>
    <w:p w14:paraId="53317440"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 Only ICMP and TCP packets are processed, and UDP packets will be processed later.</w:t>
      </w:r>
    </w:p>
    <w:p w14:paraId="2B459F5B"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continue</w:t>
      </w:r>
    </w:p>
    <w:p w14:paraId="28FF3350"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packInfo["macSrc"] = macSrc</w:t>
      </w:r>
    </w:p>
    <w:p w14:paraId="616041F4"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packInfo["macDst"] = macDst</w:t>
      </w:r>
    </w:p>
    <w:p w14:paraId="44CF08D4"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packInfo["ipSrc"] = ipSrc</w:t>
      </w:r>
    </w:p>
    <w:p w14:paraId="55928907"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packInfo["ipDst"] = ipDst</w:t>
      </w:r>
    </w:p>
    <w:p w14:paraId="719FAD7A"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packInfo["ipProto"] = ipProto</w:t>
      </w:r>
    </w:p>
    <w:p w14:paraId="15CF1CA8"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if packInfo not in packInfoList:</w:t>
      </w:r>
    </w:p>
    <w:p w14:paraId="458B0BE8"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packInfoList.append(packInfo)</w:t>
      </w:r>
    </w:p>
    <w:p w14:paraId="0254A9F0"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return packInfoList</w:t>
      </w:r>
    </w:p>
    <w:p w14:paraId="050809D3"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rPr>
          <w:lang w:eastAsia="en-US"/>
        </w:rPr>
      </w:pPr>
    </w:p>
    <w:p w14:paraId="206D8886"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Main function</w:t>
      </w:r>
    </w:p>
    <w:p w14:paraId="251B2EE0"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proofErr w:type="gramStart"/>
      <w:r>
        <w:t>def</w:t>
      </w:r>
      <w:proofErr w:type="gramEnd"/>
      <w:r>
        <w:t xml:space="preserve"> main():</w:t>
      </w:r>
    </w:p>
    <w:p w14:paraId="1EE2066E"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flow_info = input_flow_</w:t>
      </w:r>
      <w:proofErr w:type="gramStart"/>
      <w:r>
        <w:t>info()</w:t>
      </w:r>
      <w:proofErr w:type="gramEnd"/>
    </w:p>
    <w:p w14:paraId="601D6AE2"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packInfoList</w:t>
      </w:r>
      <w:proofErr w:type="gramEnd"/>
      <w:r>
        <w:t xml:space="preserve"> = packets_capture()</w:t>
      </w:r>
    </w:p>
    <w:p w14:paraId="639A5C25"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devices = []</w:t>
      </w:r>
    </w:p>
    <w:p w14:paraId="33CDD926"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CE_B = </w:t>
      </w:r>
      <w:proofErr w:type="gramStart"/>
      <w:r>
        <w:t>NetDevice(</w:t>
      </w:r>
      <w:proofErr w:type="gramEnd"/>
      <w:r>
        <w:t>"CE-B", "10.154.186.102", "python", "Huawei12#$", interfaceConnect_CE_B)</w:t>
      </w:r>
    </w:p>
    <w:p w14:paraId="7B105B3F"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CE_D = </w:t>
      </w:r>
      <w:proofErr w:type="gramStart"/>
      <w:r>
        <w:t>NetDevice(</w:t>
      </w:r>
      <w:proofErr w:type="gramEnd"/>
      <w:r>
        <w:t>"CE-D", "10.154.186.104", "python", "Huawei@1234", interfaceConnect_CE_D)</w:t>
      </w:r>
    </w:p>
    <w:p w14:paraId="3D8974ED"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devices.append(</w:t>
      </w:r>
      <w:proofErr w:type="gramEnd"/>
      <w:r>
        <w:t>CE_B)</w:t>
      </w:r>
    </w:p>
    <w:p w14:paraId="5D577772"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devices.append(</w:t>
      </w:r>
      <w:proofErr w:type="gramEnd"/>
      <w:r>
        <w:t>CE_D)</w:t>
      </w:r>
    </w:p>
    <w:p w14:paraId="7F8E37F6"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path_</w:t>
      </w:r>
      <w:proofErr w:type="gramStart"/>
      <w:r>
        <w:t>calc(</w:t>
      </w:r>
      <w:proofErr w:type="gramEnd"/>
      <w:r>
        <w:t>flow_info, packInfoList, devices)</w:t>
      </w:r>
    </w:p>
    <w:p w14:paraId="0E05D99F"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rPr>
          <w:lang w:eastAsia="en-US"/>
        </w:rPr>
      </w:pPr>
    </w:p>
    <w:p w14:paraId="117A68FA"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if __name__ == "__main__":</w:t>
      </w:r>
    </w:p>
    <w:p w14:paraId="201A0BD9"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main()</w:t>
      </w:r>
      <w:proofErr w:type="gramEnd"/>
    </w:p>
    <w:p w14:paraId="2245532F" w14:textId="77777777" w:rsidR="00297511" w:rsidRDefault="00297511" w:rsidP="003A3D99">
      <w:pPr>
        <w:pStyle w:val="3"/>
      </w:pPr>
      <w:bookmarkStart w:id="271" w:name="_Toc45546768"/>
      <w:bookmarkStart w:id="272" w:name="_Toc47365121"/>
      <w:r>
        <w:t>Procedure</w:t>
      </w:r>
      <w:bookmarkEnd w:id="271"/>
      <w:bookmarkEnd w:id="272"/>
    </w:p>
    <w:p w14:paraId="5894F343" w14:textId="77777777" w:rsidR="00297511" w:rsidRDefault="00297511" w:rsidP="003A3D99">
      <w:r>
        <w:t>In this experiment, service packets are simulated using a ping or telnet test. IP address of 10GE 1/0/17 on CE-A: 192.168.2.2; IP address of 10GE 1/0/17 on CE-C: 10.1.14.1</w:t>
      </w:r>
    </w:p>
    <w:p w14:paraId="65452C3A" w14:textId="00F5E477" w:rsidR="00297511" w:rsidRDefault="00297511" w:rsidP="003A3D99">
      <w:pPr>
        <w:pStyle w:val="ItemStep"/>
        <w:outlineLvl w:val="9"/>
      </w:pPr>
      <w:r>
        <w:t>On CE-A, start a ping test to CE-C and run the script on the local PC.</w:t>
      </w:r>
    </w:p>
    <w:p w14:paraId="29BE9393" w14:textId="744A4A7F" w:rsidR="00297511" w:rsidRDefault="00297511" w:rsidP="003A3D99">
      <w:pPr>
        <w:pStyle w:val="ItemStep"/>
        <w:outlineLvl w:val="9"/>
      </w:pPr>
      <w:r>
        <w:t>On CE-A, start a telnet test to CE-C and run the script on the local PC.</w:t>
      </w:r>
    </w:p>
    <w:p w14:paraId="0F303477" w14:textId="77777777" w:rsidR="00297511" w:rsidRDefault="00297511" w:rsidP="003A3D99">
      <w:pPr>
        <w:pStyle w:val="3"/>
      </w:pPr>
      <w:bookmarkStart w:id="273" w:name="_Toc45546769"/>
      <w:bookmarkStart w:id="274" w:name="_Toc47365122"/>
      <w:r>
        <w:t>Execution Result</w:t>
      </w:r>
      <w:bookmarkEnd w:id="273"/>
      <w:bookmarkEnd w:id="274"/>
    </w:p>
    <w:p w14:paraId="47596656" w14:textId="6118DCDA" w:rsidR="00297511" w:rsidRDefault="00297511" w:rsidP="003A3D99">
      <w:pPr>
        <w:pStyle w:val="ItemStep"/>
        <w:outlineLvl w:val="9"/>
      </w:pPr>
      <w:r>
        <w:t>Flow path for the ping test from CE-A from CE-C</w:t>
      </w:r>
    </w:p>
    <w:p w14:paraId="4BB7D86B" w14:textId="77777777" w:rsidR="00297511" w:rsidRDefault="00297511" w:rsidP="003A3D99">
      <w:pPr>
        <w:pStyle w:val="ItemListText"/>
      </w:pPr>
      <w:r>
        <w:t>icmp echo request packet path:</w:t>
      </w:r>
    </w:p>
    <w:p w14:paraId="66F65F47" w14:textId="77777777" w:rsidR="00297511" w:rsidRDefault="00297511" w:rsidP="003A3D99">
      <w:pPr>
        <w:pStyle w:val="ItemlistTextTD"/>
      </w:pPr>
      <w:r>
        <w:t>C:\Users\Anaconda3\python.exe D:/pyworkspace/scapy_expriment/mirrorAnalyse.py</w:t>
      </w:r>
    </w:p>
    <w:p w14:paraId="14B221E7" w14:textId="77777777" w:rsidR="00297511" w:rsidRDefault="00297511" w:rsidP="003A3D99">
      <w:pPr>
        <w:pStyle w:val="ItemlistTextTD"/>
      </w:pPr>
      <w:r>
        <w:t>Enter the 5-tuple information (source IP address, destination IP address, protocol, source port number, and destination port number) of the flow for path calculation: 192.168.2.2, 10.1.14.1, icmp.</w:t>
      </w:r>
    </w:p>
    <w:p w14:paraId="10CB5F1B" w14:textId="77777777" w:rsidR="00297511" w:rsidRDefault="00297511" w:rsidP="003A3D99">
      <w:pPr>
        <w:pStyle w:val="ItemlistTextTD"/>
      </w:pPr>
      <w:r>
        <w:t>CE-</w:t>
      </w:r>
      <w:proofErr w:type="gramStart"/>
      <w:r>
        <w:t>A(</w:t>
      </w:r>
      <w:proofErr w:type="gramEnd"/>
      <w:r>
        <w:t>10GE1/0/17) ---&gt; (10GE1/0/17)CE-B(10GE1/0/16) ---&gt; (10GE1/0/16)CE-D(10GE1/0/17) ---&gt; (10GE1/0/17)CE-C</w:t>
      </w:r>
    </w:p>
    <w:p w14:paraId="650C4D86" w14:textId="77777777" w:rsidR="00297511" w:rsidRDefault="00297511" w:rsidP="003A3D99">
      <w:pPr>
        <w:pStyle w:val="ItemlistTextTD"/>
      </w:pPr>
    </w:p>
    <w:p w14:paraId="2406E8CB" w14:textId="77777777" w:rsidR="00297511" w:rsidRDefault="00297511" w:rsidP="003A3D99">
      <w:pPr>
        <w:pStyle w:val="ItemlistTextTD"/>
      </w:pPr>
      <w:r>
        <w:t>Process finished with exit code 0</w:t>
      </w:r>
    </w:p>
    <w:p w14:paraId="381D88CA" w14:textId="77777777" w:rsidR="00297511" w:rsidRDefault="00297511" w:rsidP="003A3D99">
      <w:pPr>
        <w:pStyle w:val="ItemListText"/>
      </w:pPr>
      <w:r>
        <w:t>icmp echo relpy packet path:</w:t>
      </w:r>
    </w:p>
    <w:p w14:paraId="60158D70" w14:textId="77777777" w:rsidR="00297511" w:rsidRDefault="00297511" w:rsidP="003A3D99">
      <w:pPr>
        <w:pStyle w:val="ItemlistTextTD"/>
      </w:pPr>
      <w:r>
        <w:t>C:\Users\Anaconda3\python.exe D:/pyworkspace/scapy_expriment/mirrorAnalyse.py</w:t>
      </w:r>
    </w:p>
    <w:p w14:paraId="35DFFCA5" w14:textId="77777777" w:rsidR="00297511" w:rsidRDefault="00297511" w:rsidP="003A3D99">
      <w:pPr>
        <w:pStyle w:val="ItemlistTextTD"/>
      </w:pPr>
      <w:r>
        <w:lastRenderedPageBreak/>
        <w:t>Enter the 5-tuple information (source IP address, destination IP address, protocol, source port number, and destination port number) of the flow for path calculation: 10.1.14.1, 192.168.2.2, icmp.</w:t>
      </w:r>
    </w:p>
    <w:p w14:paraId="6CEC228D" w14:textId="77777777" w:rsidR="00297511" w:rsidRDefault="00297511" w:rsidP="003A3D99">
      <w:pPr>
        <w:pStyle w:val="ItemlistTextTD"/>
      </w:pPr>
      <w:r>
        <w:t>CE-C(10GE1/0/17) ---&gt; (10GE1/0/17)CE-D(10GE1/0/16) ---&gt; (10GE1/0/16)CE-B(10GE1/0/17) ---&gt; (10GE1/0/17)CE-A</w:t>
      </w:r>
    </w:p>
    <w:p w14:paraId="39F6688B" w14:textId="77777777" w:rsidR="00297511" w:rsidRDefault="00297511" w:rsidP="003A3D99">
      <w:pPr>
        <w:pStyle w:val="ItemlistTextTD"/>
      </w:pPr>
    </w:p>
    <w:p w14:paraId="3D1576EF" w14:textId="77777777" w:rsidR="00297511" w:rsidRDefault="00297511" w:rsidP="003A3D99">
      <w:pPr>
        <w:pStyle w:val="ItemlistTextTD"/>
      </w:pPr>
      <w:r>
        <w:t>Process finished with exit code 0</w:t>
      </w:r>
    </w:p>
    <w:p w14:paraId="7B8091E0" w14:textId="11DD802C" w:rsidR="00297511" w:rsidRDefault="00297511" w:rsidP="003A3D99">
      <w:pPr>
        <w:pStyle w:val="ItemStep"/>
        <w:outlineLvl w:val="9"/>
      </w:pPr>
      <w:r>
        <w:t>Flow path for the telnet test from CE-A to CE-C</w:t>
      </w:r>
    </w:p>
    <w:p w14:paraId="0E694387" w14:textId="77777777" w:rsidR="00297511" w:rsidRDefault="00297511" w:rsidP="003A3D99">
      <w:pPr>
        <w:pStyle w:val="ItemListText"/>
      </w:pPr>
      <w:r>
        <w:t>Client-to-server packet path:</w:t>
      </w:r>
    </w:p>
    <w:p w14:paraId="77503CF9" w14:textId="77777777" w:rsidR="00297511" w:rsidRDefault="00297511" w:rsidP="003A3D99">
      <w:pPr>
        <w:pStyle w:val="ItemlistTextTD"/>
      </w:pPr>
      <w:r>
        <w:t>C:\Users\Anaconda3\python.exe D:/pyworkspace/scapy_expriment/mirrorAnalyse.py</w:t>
      </w:r>
    </w:p>
    <w:p w14:paraId="5C401FBB" w14:textId="77777777" w:rsidR="00297511" w:rsidRDefault="00297511" w:rsidP="003A3D99">
      <w:pPr>
        <w:pStyle w:val="ItemlistTextTD"/>
      </w:pPr>
      <w:r>
        <w:t>Enter the 5-tuple information (source IP address, destination IP address, protocol, source port number, and destination port number) of the flow for path calculation: 192.168.2.2, 10.1.14.1, tcp, any, 23</w:t>
      </w:r>
    </w:p>
    <w:p w14:paraId="230E2BC4" w14:textId="77777777" w:rsidR="00297511" w:rsidRDefault="00297511" w:rsidP="003A3D99">
      <w:pPr>
        <w:pStyle w:val="ItemlistTextTD"/>
      </w:pPr>
      <w:r>
        <w:t>CE-</w:t>
      </w:r>
      <w:proofErr w:type="gramStart"/>
      <w:r>
        <w:t>A(</w:t>
      </w:r>
      <w:proofErr w:type="gramEnd"/>
      <w:r>
        <w:t>10GE1/0/17) ---&gt; (10GE1/0/17)CE-B(10GE1/0/16) ---&gt; (10GE1/0/16)CE-D(10GE1/0/17) ---&gt; (10GE1/0/17)CE-C</w:t>
      </w:r>
    </w:p>
    <w:p w14:paraId="71B1C814" w14:textId="77777777" w:rsidR="00297511" w:rsidRDefault="00297511" w:rsidP="003A3D99">
      <w:pPr>
        <w:pStyle w:val="ItemlistTextTD"/>
      </w:pPr>
    </w:p>
    <w:p w14:paraId="4C55AB37" w14:textId="77777777" w:rsidR="00297511" w:rsidRDefault="00297511" w:rsidP="003A3D99">
      <w:pPr>
        <w:pStyle w:val="ItemlistTextTD"/>
      </w:pPr>
      <w:r>
        <w:t>Process finished with exit code 0</w:t>
      </w:r>
    </w:p>
    <w:p w14:paraId="0D9631E1" w14:textId="77777777" w:rsidR="00297511" w:rsidRDefault="00297511" w:rsidP="003A3D99">
      <w:pPr>
        <w:pStyle w:val="ItemListText"/>
      </w:pPr>
      <w:r>
        <w:t>Server-to-client packet path:</w:t>
      </w:r>
    </w:p>
    <w:p w14:paraId="5604307F" w14:textId="77777777" w:rsidR="00297511" w:rsidRDefault="00297511" w:rsidP="003A3D99">
      <w:pPr>
        <w:pStyle w:val="ItemlistTextTD"/>
      </w:pPr>
      <w:r>
        <w:t>C:\Users\Anaconda3\python.exe D:/pyworkspace/scapy_expriment/mirrorAnalyse.py</w:t>
      </w:r>
    </w:p>
    <w:p w14:paraId="79C554F8" w14:textId="77777777" w:rsidR="00297511" w:rsidRDefault="00297511" w:rsidP="003A3D99">
      <w:pPr>
        <w:pStyle w:val="ItemlistTextTD"/>
      </w:pPr>
      <w:r>
        <w:t>Enter the 5-tuple information (source IP address, destination IP address, protocol, source port number, and destination port number) of the flow for path calculation: 10.1.14.1, 192.168.2.2, tcp, 23, any</w:t>
      </w:r>
    </w:p>
    <w:p w14:paraId="2259B052" w14:textId="77777777" w:rsidR="00297511" w:rsidRDefault="00297511" w:rsidP="003A3D99">
      <w:pPr>
        <w:pStyle w:val="ItemlistTextTD"/>
      </w:pPr>
      <w:r>
        <w:t>CE-C(10GE1/0/17) ---&gt; (10GE1/0/17)CE-D(10GE1/0/16) ---&gt; (10GE1/0/16)CE-B(10GE1/0/17) ---&gt; (10GE1/0/17)CE-A</w:t>
      </w:r>
    </w:p>
    <w:p w14:paraId="65CE07F0" w14:textId="77777777" w:rsidR="00297511" w:rsidRDefault="00297511" w:rsidP="003A3D99">
      <w:pPr>
        <w:pStyle w:val="ItemlistTextTD"/>
      </w:pPr>
    </w:p>
    <w:p w14:paraId="2C136D56" w14:textId="77777777" w:rsidR="00297511" w:rsidRDefault="00297511" w:rsidP="003A3D99">
      <w:pPr>
        <w:pStyle w:val="ItemlistTextTD"/>
      </w:pPr>
      <w:r>
        <w:t>Process finished with exit code 0</w:t>
      </w:r>
    </w:p>
    <w:p w14:paraId="00564C58" w14:textId="71E7C4E9" w:rsidR="00297511" w:rsidRDefault="00297511" w:rsidP="003A3D99">
      <w:pPr>
        <w:pStyle w:val="2"/>
      </w:pPr>
      <w:bookmarkStart w:id="275" w:name="_Toc45546770"/>
      <w:bookmarkStart w:id="276" w:name="_Toc47365123"/>
      <w:r>
        <w:t xml:space="preserve">Code </w:t>
      </w:r>
      <w:r w:rsidR="00B2474F">
        <w:t>Explaination</w:t>
      </w:r>
      <w:bookmarkEnd w:id="275"/>
      <w:bookmarkEnd w:id="276"/>
    </w:p>
    <w:p w14:paraId="09BB861E" w14:textId="77777777" w:rsidR="00297511" w:rsidRDefault="00297511" w:rsidP="003A3D99">
      <w:r>
        <w:t>The overall logic of the script is as follows:</w:t>
      </w:r>
    </w:p>
    <w:p w14:paraId="7A14DE93" w14:textId="5A87F66C" w:rsidR="00297511" w:rsidRDefault="009A346F" w:rsidP="003A3D99">
      <w:pPr>
        <w:pStyle w:val="Figure"/>
      </w:pPr>
      <w:r>
        <w:rPr>
          <w:noProof/>
        </w:rPr>
        <w:lastRenderedPageBreak/>
        <w:drawing>
          <wp:inline distT="0" distB="0" distL="0" distR="0" wp14:anchorId="6E303964" wp14:editId="3C658C7B">
            <wp:extent cx="2291300" cy="4150581"/>
            <wp:effectExtent l="0" t="0" r="0" b="2540"/>
            <wp:docPr id="13" name="图片 13" descr="C:\Users\z00275369\AppData\Roaming\eSpace_Desktop\UserData\z00275369\imagefiles\106E08EA-733D-4018-B52E-191952BE4F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6E08EA-733D-4018-B52E-191952BE4F40" descr="C:\Users\z00275369\AppData\Roaming\eSpace_Desktop\UserData\z00275369\imagefiles\106E08EA-733D-4018-B52E-191952BE4F40.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318016" cy="4198975"/>
                    </a:xfrm>
                    <a:prstGeom prst="rect">
                      <a:avLst/>
                    </a:prstGeom>
                    <a:noFill/>
                    <a:ln>
                      <a:noFill/>
                    </a:ln>
                  </pic:spPr>
                </pic:pic>
              </a:graphicData>
            </a:graphic>
          </wp:inline>
        </w:drawing>
      </w:r>
    </w:p>
    <w:p w14:paraId="798ADDD0" w14:textId="77777777" w:rsidR="000A4852" w:rsidRPr="000A4852" w:rsidRDefault="000A4852" w:rsidP="003A3D99"/>
    <w:p w14:paraId="0DABA608" w14:textId="77777777" w:rsidR="00297511" w:rsidRDefault="00297511" w:rsidP="003A3D99">
      <w:pPr>
        <w:pStyle w:val="Step"/>
        <w:outlineLvl w:val="9"/>
      </w:pPr>
      <w:r>
        <w:t>Import the modules.</w:t>
      </w:r>
    </w:p>
    <w:p w14:paraId="0D0D362F" w14:textId="77777777" w:rsidR="00297511" w:rsidRDefault="00297511" w:rsidP="003A3D99">
      <w:pPr>
        <w:pStyle w:val="TerminalDisplay"/>
      </w:pPr>
      <w:r>
        <w:t>from scapy.all import *</w:t>
      </w:r>
    </w:p>
    <w:p w14:paraId="4EE4622B" w14:textId="77777777" w:rsidR="00297511" w:rsidRDefault="00297511" w:rsidP="003A3D99">
      <w:pPr>
        <w:pStyle w:val="TerminalDisplay"/>
      </w:pPr>
      <w:proofErr w:type="gramStart"/>
      <w:r>
        <w:t>from</w:t>
      </w:r>
      <w:proofErr w:type="gramEnd"/>
      <w:r>
        <w:t xml:space="preserve"> scapy.contrib.erspan import *</w:t>
      </w:r>
    </w:p>
    <w:p w14:paraId="2A96F532" w14:textId="77777777" w:rsidR="00297511" w:rsidRDefault="00297511" w:rsidP="003A3D99">
      <w:pPr>
        <w:pStyle w:val="TerminalDisplay"/>
      </w:pPr>
      <w:r>
        <w:t>import re, paramiko</w:t>
      </w:r>
    </w:p>
    <w:p w14:paraId="7C495661" w14:textId="77777777" w:rsidR="00297511" w:rsidRDefault="00297511" w:rsidP="003A3D99">
      <w:r>
        <w:t xml:space="preserve">Import the modules required by the script. In the script, you need to log in to the network device in SSH mode to collect and extract related information. Therefore, the </w:t>
      </w:r>
      <w:r>
        <w:rPr>
          <w:b/>
          <w:bCs/>
        </w:rPr>
        <w:t>re</w:t>
      </w:r>
      <w:r>
        <w:t xml:space="preserve"> and </w:t>
      </w:r>
      <w:r>
        <w:rPr>
          <w:b/>
          <w:bCs/>
        </w:rPr>
        <w:t>paramiko</w:t>
      </w:r>
      <w:r>
        <w:t xml:space="preserve"> modules need to be imported.</w:t>
      </w:r>
    </w:p>
    <w:p w14:paraId="2483B190" w14:textId="77777777" w:rsidR="00297511" w:rsidRDefault="00297511" w:rsidP="003A3D99">
      <w:pPr>
        <w:pStyle w:val="Step"/>
        <w:outlineLvl w:val="9"/>
      </w:pPr>
      <w:r>
        <w:t>Enter networking information.</w:t>
      </w:r>
    </w:p>
    <w:p w14:paraId="6B3FB18F" w14:textId="77777777" w:rsidR="00297511" w:rsidRDefault="00297511" w:rsidP="003A3D99">
      <w:pPr>
        <w:pStyle w:val="TerminalDisplay"/>
      </w:pPr>
      <w:r>
        <w:t># Create a dictionary to save networking information about CE-B and CE-D.</w:t>
      </w:r>
    </w:p>
    <w:p w14:paraId="058BA966" w14:textId="77777777" w:rsidR="00297511" w:rsidRDefault="00297511" w:rsidP="003A3D99">
      <w:pPr>
        <w:pStyle w:val="TerminalDisplay"/>
      </w:pPr>
      <w:r>
        <w:t xml:space="preserve">interfaceConnect_CE_B = </w:t>
      </w:r>
      <w:proofErr w:type="gramStart"/>
      <w:r>
        <w:t>{ #</w:t>
      </w:r>
      <w:proofErr w:type="gramEnd"/>
      <w:r>
        <w:t xml:space="preserve"> The peer of 10GE1/0/17 on CE-B is...</w:t>
      </w:r>
    </w:p>
    <w:p w14:paraId="59EE57A3" w14:textId="77777777" w:rsidR="00297511" w:rsidRDefault="00297511" w:rsidP="003A3D99">
      <w:pPr>
        <w:pStyle w:val="TerminalDisplay"/>
      </w:pPr>
      <w:r>
        <w:t xml:space="preserve">    "10GE1/0/17": {"CE-A": "10GE1/0/17"}</w:t>
      </w:r>
      <w:proofErr w:type="gramStart"/>
      <w:r>
        <w:t>,  #</w:t>
      </w:r>
      <w:proofErr w:type="gramEnd"/>
      <w:r>
        <w:t xml:space="preserve"> 10GE1/0/17 on CE-A</w:t>
      </w:r>
    </w:p>
    <w:p w14:paraId="27A50127" w14:textId="77777777" w:rsidR="00297511" w:rsidRDefault="00297511" w:rsidP="003A3D99">
      <w:pPr>
        <w:pStyle w:val="TerminalDisplay"/>
      </w:pPr>
      <w:r>
        <w:t xml:space="preserve">    "10GE1/0/14": {"CE-C": "10GE1/0/14"},</w:t>
      </w:r>
    </w:p>
    <w:p w14:paraId="0029EF17" w14:textId="77777777" w:rsidR="00297511" w:rsidRDefault="00297511" w:rsidP="003A3D99">
      <w:pPr>
        <w:pStyle w:val="TerminalDisplay"/>
      </w:pPr>
      <w:r>
        <w:t xml:space="preserve">    "10GE1/0/16": {"CE-D": "10GE1/0/16"},</w:t>
      </w:r>
    </w:p>
    <w:p w14:paraId="63C6087D" w14:textId="77777777" w:rsidR="00297511" w:rsidRDefault="00297511" w:rsidP="003A3D99">
      <w:pPr>
        <w:pStyle w:val="TerminalDisplay"/>
      </w:pPr>
      <w:r>
        <w:t>}</w:t>
      </w:r>
    </w:p>
    <w:p w14:paraId="3F409A06" w14:textId="77777777" w:rsidR="00297511" w:rsidRDefault="00297511" w:rsidP="003A3D99">
      <w:pPr>
        <w:pStyle w:val="TerminalDisplay"/>
      </w:pPr>
    </w:p>
    <w:p w14:paraId="2C61AEA6" w14:textId="77777777" w:rsidR="00297511" w:rsidRDefault="00297511" w:rsidP="003A3D99">
      <w:pPr>
        <w:pStyle w:val="TerminalDisplay"/>
      </w:pPr>
      <w:r>
        <w:t>interfaceConnect_CE_D = {</w:t>
      </w:r>
    </w:p>
    <w:p w14:paraId="3A75E14F" w14:textId="77777777" w:rsidR="00297511" w:rsidRDefault="00297511" w:rsidP="003A3D99">
      <w:pPr>
        <w:pStyle w:val="TerminalDisplay"/>
      </w:pPr>
      <w:r>
        <w:t xml:space="preserve">    "10GE1/0/16": {"CE-B": "10GE1/0/16"},</w:t>
      </w:r>
    </w:p>
    <w:p w14:paraId="575166B8" w14:textId="77777777" w:rsidR="00297511" w:rsidRDefault="00297511" w:rsidP="003A3D99">
      <w:pPr>
        <w:pStyle w:val="TerminalDisplay"/>
      </w:pPr>
      <w:r>
        <w:t xml:space="preserve">    "10GE1/0/17": {"CE-C": "10GE1/0/17"},</w:t>
      </w:r>
    </w:p>
    <w:p w14:paraId="68DE8492" w14:textId="77777777" w:rsidR="00297511" w:rsidRDefault="00297511" w:rsidP="003A3D99">
      <w:pPr>
        <w:pStyle w:val="TerminalDisplay"/>
      </w:pPr>
      <w:r>
        <w:t>}</w:t>
      </w:r>
    </w:p>
    <w:p w14:paraId="3B90CC2D" w14:textId="77777777" w:rsidR="00297511" w:rsidRDefault="00297511" w:rsidP="003A3D99">
      <w:r>
        <w:t>The networking information about devices needs to be filled in the script in advance for flow path calculation.</w:t>
      </w:r>
    </w:p>
    <w:p w14:paraId="3CF5ACD8" w14:textId="77777777" w:rsidR="00297511" w:rsidRDefault="00297511" w:rsidP="003A3D99">
      <w:pPr>
        <w:pStyle w:val="Step"/>
        <w:outlineLvl w:val="9"/>
      </w:pPr>
      <w:r>
        <w:lastRenderedPageBreak/>
        <w:t xml:space="preserve">Create a </w:t>
      </w:r>
      <w:r>
        <w:rPr>
          <w:b/>
          <w:bCs/>
        </w:rPr>
        <w:t>NetDevice</w:t>
      </w:r>
      <w:r>
        <w:t xml:space="preserve"> class.</w:t>
      </w:r>
    </w:p>
    <w:p w14:paraId="37F4B3C9" w14:textId="77777777" w:rsidR="00297511" w:rsidRPr="004E7FD6" w:rsidRDefault="00297511" w:rsidP="003A3D99">
      <w:r>
        <w:t xml:space="preserve">The </w:t>
      </w:r>
      <w:r>
        <w:rPr>
          <w:b/>
          <w:bCs/>
        </w:rPr>
        <w:t>NetDevice</w:t>
      </w:r>
      <w:r>
        <w:t xml:space="preserve"> class defines six device-related methods: </w:t>
      </w:r>
      <w:r>
        <w:rPr>
          <w:b/>
          <w:bCs/>
        </w:rPr>
        <w:t>get_interfaces_info</w:t>
      </w:r>
      <w:r>
        <w:t xml:space="preserve">, </w:t>
      </w:r>
      <w:r>
        <w:rPr>
          <w:b/>
          <w:bCs/>
        </w:rPr>
        <w:t>get_mac_under_interface</w:t>
      </w:r>
      <w:r>
        <w:t xml:space="preserve">, </w:t>
      </w:r>
      <w:r>
        <w:rPr>
          <w:b/>
          <w:bCs/>
        </w:rPr>
        <w:t>is_to_device</w:t>
      </w:r>
      <w:r>
        <w:t xml:space="preserve">, </w:t>
      </w:r>
      <w:r>
        <w:rPr>
          <w:b/>
          <w:bCs/>
        </w:rPr>
        <w:t>is_from_device</w:t>
      </w:r>
      <w:r>
        <w:t xml:space="preserve">, </w:t>
      </w:r>
      <w:r>
        <w:rPr>
          <w:b/>
          <w:bCs/>
        </w:rPr>
        <w:t>in_device_path</w:t>
      </w:r>
      <w:r>
        <w:t xml:space="preserve">, and </w:t>
      </w:r>
      <w:r>
        <w:rPr>
          <w:b/>
          <w:bCs/>
        </w:rPr>
        <w:t>out_device_path</w:t>
      </w:r>
      <w:r>
        <w:t>.</w:t>
      </w:r>
    </w:p>
    <w:p w14:paraId="41A1ED47" w14:textId="32756B54" w:rsidR="00297511" w:rsidRDefault="00297511" w:rsidP="003A3D99">
      <w:pPr>
        <w:pStyle w:val="ItemStep"/>
        <w:outlineLvl w:val="9"/>
      </w:pPr>
      <w:r>
        <w:rPr>
          <w:b/>
          <w:bCs/>
        </w:rPr>
        <w:t>NetDevice</w:t>
      </w:r>
      <w:r>
        <w:t xml:space="preserve"> class. It abstracts network devices.</w:t>
      </w:r>
    </w:p>
    <w:p w14:paraId="7C188CAA"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Create the </w:t>
      </w:r>
      <w:r>
        <w:rPr>
          <w:b/>
          <w:bCs/>
        </w:rPr>
        <w:t>NetDevice</w:t>
      </w:r>
      <w:r>
        <w:t xml:space="preserve"> class to abstract a device and get its information.</w:t>
      </w:r>
    </w:p>
    <w:p w14:paraId="54D947B9"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class NetDevice:</w:t>
      </w:r>
    </w:p>
    <w:p w14:paraId="2EA168B0"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p>
    <w:p w14:paraId="0139F1AC"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proofErr w:type="gramStart"/>
      <w:r>
        <w:t>def</w:t>
      </w:r>
      <w:proofErr w:type="gramEnd"/>
      <w:r>
        <w:t xml:space="preserve"> __init__(self, deviceName, deviceIp, username, password, interfaceConnect):</w:t>
      </w:r>
    </w:p>
    <w:p w14:paraId="26F8FCC6"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self.deviceName = deviceName</w:t>
      </w:r>
    </w:p>
    <w:p w14:paraId="3905EEA1"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self.deviceIp = deviceIp</w:t>
      </w:r>
    </w:p>
    <w:p w14:paraId="33A06C65"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self.username = username</w:t>
      </w:r>
    </w:p>
    <w:p w14:paraId="2C6B2F04"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self.password = password</w:t>
      </w:r>
    </w:p>
    <w:p w14:paraId="26F77B81"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self.interfaces = []</w:t>
      </w:r>
    </w:p>
    <w:p w14:paraId="7F49CF8A"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self.interfacesConnect = {}</w:t>
      </w:r>
    </w:p>
    <w:p w14:paraId="4DABCC81"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self.macUnderInterface = {}</w:t>
      </w:r>
    </w:p>
    <w:p w14:paraId="52D155F1"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self.interfaceMac = {}</w:t>
      </w:r>
    </w:p>
    <w:p w14:paraId="43DAD9AA"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try:</w:t>
      </w:r>
    </w:p>
    <w:p w14:paraId="3DDD23CD"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w:t>
      </w:r>
      <w:proofErr w:type="gramStart"/>
      <w:r>
        <w:t>ssh</w:t>
      </w:r>
      <w:proofErr w:type="gramEnd"/>
      <w:r>
        <w:t xml:space="preserve"> = paramiko.client.SSHClient()</w:t>
      </w:r>
    </w:p>
    <w:p w14:paraId="67B34F87"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ssh.set_missing_host_key_</w:t>
      </w:r>
      <w:proofErr w:type="gramStart"/>
      <w:r>
        <w:t>policy(</w:t>
      </w:r>
      <w:proofErr w:type="gramEnd"/>
      <w:r>
        <w:t>paramiko.AutoAddPolicy())</w:t>
      </w:r>
    </w:p>
    <w:p w14:paraId="64FEE900"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w:t>
      </w:r>
      <w:proofErr w:type="gramStart"/>
      <w:r>
        <w:t>ssh.connect(</w:t>
      </w:r>
      <w:proofErr w:type="gramEnd"/>
      <w:r>
        <w:t>hostname=deviceIp, username=username, password=password)</w:t>
      </w:r>
    </w:p>
    <w:p w14:paraId="223D819D"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w:t>
      </w:r>
      <w:proofErr w:type="gramStart"/>
      <w:r>
        <w:t>cli</w:t>
      </w:r>
      <w:proofErr w:type="gramEnd"/>
      <w:r>
        <w:t xml:space="preserve"> = ssh.invoke_shell()</w:t>
      </w:r>
    </w:p>
    <w:p w14:paraId="2CA22AFE"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cli.send('N\n')</w:t>
      </w:r>
    </w:p>
    <w:p w14:paraId="64582CA3"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w:t>
      </w:r>
      <w:proofErr w:type="gramStart"/>
      <w:r>
        <w:t>time.sleep(</w:t>
      </w:r>
      <w:proofErr w:type="gramEnd"/>
      <w:r>
        <w:t>0.5)</w:t>
      </w:r>
    </w:p>
    <w:p w14:paraId="25B5454E"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 Disable split-screen display temporarily so that the command output can be displayed on one screen.</w:t>
      </w:r>
    </w:p>
    <w:p w14:paraId="36307DE1"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w:t>
      </w:r>
      <w:proofErr w:type="gramStart"/>
      <w:r>
        <w:t>cli.send(</w:t>
      </w:r>
      <w:proofErr w:type="gramEnd"/>
      <w:r>
        <w:t>'screen-length 0 temporary\n')</w:t>
      </w:r>
    </w:p>
    <w:p w14:paraId="7D59F195"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w:t>
      </w:r>
      <w:proofErr w:type="gramStart"/>
      <w:r>
        <w:t>time.sleep(</w:t>
      </w:r>
      <w:proofErr w:type="gramEnd"/>
      <w:r>
        <w:t>1)</w:t>
      </w:r>
    </w:p>
    <w:p w14:paraId="7E95E0F4"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except:</w:t>
      </w:r>
    </w:p>
    <w:p w14:paraId="56E3EC59" w14:textId="7BB3267E"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w:t>
      </w:r>
      <w:proofErr w:type="gramStart"/>
      <w:r>
        <w:t>print(</w:t>
      </w:r>
      <w:proofErr w:type="gramEnd"/>
      <w:r>
        <w:t>"An exception occurred during SSH login to device {}."</w:t>
      </w:r>
      <w:r w:rsidR="00F932BB">
        <w:t>.</w:t>
      </w:r>
      <w:r>
        <w:t>format(deviceIp))</w:t>
      </w:r>
    </w:p>
    <w:p w14:paraId="00EEE7FB"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raise</w:t>
      </w:r>
    </w:p>
    <w:p w14:paraId="68462CE5"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p>
    <w:p w14:paraId="67354D8B"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self.get_interfaces_info(cli)</w:t>
      </w:r>
    </w:p>
    <w:p w14:paraId="02ECB893"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self.get_mac_under_interface(cli)</w:t>
      </w:r>
    </w:p>
    <w:p w14:paraId="4E71822B"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self.interfacesConnect = interfaceConnect</w:t>
      </w:r>
    </w:p>
    <w:p w14:paraId="739B9040"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w:t>
      </w:r>
      <w:proofErr w:type="gramStart"/>
      <w:r>
        <w:t>ssh.close()</w:t>
      </w:r>
      <w:proofErr w:type="gramEnd"/>
      <w:r>
        <w:t xml:space="preserve"> </w:t>
      </w:r>
    </w:p>
    <w:p w14:paraId="31F9D5EC" w14:textId="66830926" w:rsidR="00297511" w:rsidRDefault="00297511" w:rsidP="003A3D99">
      <w:pPr>
        <w:pStyle w:val="ItemStep"/>
        <w:outlineLvl w:val="9"/>
      </w:pPr>
      <w:r>
        <w:t>get_interfaces_info method. This method gets the MAC address of a network device interface.</w:t>
      </w:r>
    </w:p>
    <w:p w14:paraId="58907D26"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 *******************************************************</w:t>
      </w:r>
    </w:p>
    <w:p w14:paraId="3A1E0068"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 Function: to obtain all interfaces and their MAC addresses of the device and assign values to </w:t>
      </w:r>
      <w:r>
        <w:rPr>
          <w:b/>
          <w:bCs/>
        </w:rPr>
        <w:t>self.interfaces</w:t>
      </w:r>
    </w:p>
    <w:p w14:paraId="2C027B50"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 </w:t>
      </w:r>
      <w:proofErr w:type="gramStart"/>
      <w:r>
        <w:t>and</w:t>
      </w:r>
      <w:proofErr w:type="gramEnd"/>
      <w:r>
        <w:t xml:space="preserve"> </w:t>
      </w:r>
      <w:r>
        <w:rPr>
          <w:b/>
          <w:bCs/>
        </w:rPr>
        <w:t>self.interfaceMac</w:t>
      </w:r>
      <w:r>
        <w:t>.</w:t>
      </w:r>
    </w:p>
    <w:p w14:paraId="76416441"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 Parameters:</w:t>
      </w:r>
    </w:p>
    <w:p w14:paraId="45B01AA8"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 cli - ssh shell object</w:t>
      </w:r>
    </w:p>
    <w:p w14:paraId="0FFB816A"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 *******************************************************</w:t>
      </w:r>
    </w:p>
    <w:p w14:paraId="3EA085F1"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w:t>
      </w:r>
      <w:proofErr w:type="gramStart"/>
      <w:r>
        <w:t>def</w:t>
      </w:r>
      <w:proofErr w:type="gramEnd"/>
      <w:r>
        <w:t xml:space="preserve"> get_interfaces_info(self, cli):</w:t>
      </w:r>
    </w:p>
    <w:p w14:paraId="2F3F3E80"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w:t>
      </w:r>
      <w:proofErr w:type="gramStart"/>
      <w:r>
        <w:t>cli.send(</w:t>
      </w:r>
      <w:proofErr w:type="gramEnd"/>
      <w:r>
        <w:t>'display interface\n')</w:t>
      </w:r>
    </w:p>
    <w:p w14:paraId="284D8713"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w:t>
      </w:r>
      <w:proofErr w:type="gramStart"/>
      <w:r>
        <w:t>time.sleep(</w:t>
      </w:r>
      <w:proofErr w:type="gramEnd"/>
      <w:r>
        <w:t>15)</w:t>
      </w:r>
    </w:p>
    <w:p w14:paraId="41439DD2"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interfaces_info = </w:t>
      </w:r>
      <w:proofErr w:type="gramStart"/>
      <w:r>
        <w:t>cli.recv(</w:t>
      </w:r>
      <w:proofErr w:type="gramEnd"/>
      <w:r>
        <w:t>999999).decode()</w:t>
      </w:r>
    </w:p>
    <w:p w14:paraId="5A0A6AC9"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w:t>
      </w:r>
      <w:proofErr w:type="gramStart"/>
      <w:r>
        <w:t>results</w:t>
      </w:r>
      <w:proofErr w:type="gramEnd"/>
      <w:r>
        <w:t xml:space="preserve"> = re.findall(r'^(\S+) current state.*\(ifindex', interfaces_info, re.M)</w:t>
      </w:r>
    </w:p>
    <w:p w14:paraId="5CAF97A1"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if len(results) &gt; 0:</w:t>
      </w:r>
    </w:p>
    <w:p w14:paraId="5758E9EE"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lastRenderedPageBreak/>
        <w:t xml:space="preserve">            self.interfaces = results</w:t>
      </w:r>
    </w:p>
    <w:p w14:paraId="091345A0"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else:</w:t>
      </w:r>
    </w:p>
    <w:p w14:paraId="4362CFC2"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w:t>
      </w:r>
      <w:proofErr w:type="gramStart"/>
      <w:r>
        <w:t>print(</w:t>
      </w:r>
      <w:proofErr w:type="gramEnd"/>
      <w:r>
        <w:t>"No interface is obtained.")</w:t>
      </w:r>
    </w:p>
    <w:p w14:paraId="40C92E00"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p>
    <w:p w14:paraId="00F69EC1"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interface_mac = ["", ""]</w:t>
      </w:r>
    </w:p>
    <w:p w14:paraId="1035030B"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w:t>
      </w:r>
      <w:proofErr w:type="gramStart"/>
      <w:r>
        <w:t>lines</w:t>
      </w:r>
      <w:proofErr w:type="gramEnd"/>
      <w:r>
        <w:t xml:space="preserve"> = interfaces_info.splitlines()</w:t>
      </w:r>
    </w:p>
    <w:p w14:paraId="5CC287ED"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for i in lines:</w:t>
      </w:r>
    </w:p>
    <w:p w14:paraId="2DE566A7"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result1 = re.search(r'</w:t>
      </w:r>
      <w:proofErr w:type="gramStart"/>
      <w:r>
        <w:t>^(</w:t>
      </w:r>
      <w:proofErr w:type="gramEnd"/>
      <w:r>
        <w:t>\S+) current state.*\(ifindex', i)</w:t>
      </w:r>
    </w:p>
    <w:p w14:paraId="549FE4D7"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if result1:</w:t>
      </w:r>
    </w:p>
    <w:p w14:paraId="151AF396"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interface_</w:t>
      </w:r>
      <w:proofErr w:type="gramStart"/>
      <w:r>
        <w:t>mac[</w:t>
      </w:r>
      <w:proofErr w:type="gramEnd"/>
      <w:r>
        <w:t>0] = result1.group(1)</w:t>
      </w:r>
    </w:p>
    <w:p w14:paraId="45FF6F0C"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p>
    <w:p w14:paraId="735409FB"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result2 = </w:t>
      </w:r>
      <w:proofErr w:type="gramStart"/>
      <w:r>
        <w:t>re.search(</w:t>
      </w:r>
      <w:proofErr w:type="gramEnd"/>
      <w:r>
        <w:t>r'Hardware address is (\S{4}-\S{4}-\S{4})', i)</w:t>
      </w:r>
    </w:p>
    <w:p w14:paraId="7A0FCE3A"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if result2:</w:t>
      </w:r>
    </w:p>
    <w:p w14:paraId="4B678493"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interface_</w:t>
      </w:r>
      <w:proofErr w:type="gramStart"/>
      <w:r>
        <w:t>mac[</w:t>
      </w:r>
      <w:proofErr w:type="gramEnd"/>
      <w:r>
        <w:t>1] = result2.group(1)</w:t>
      </w:r>
    </w:p>
    <w:p w14:paraId="5D55DED5"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w:t>
      </w:r>
      <w:proofErr w:type="gramStart"/>
      <w:r>
        <w:t>self.interfaceMac[</w:t>
      </w:r>
      <w:proofErr w:type="gramEnd"/>
      <w:r>
        <w:t xml:space="preserve">interface_mac[0]] = interface_mac[1] </w:t>
      </w:r>
    </w:p>
    <w:p w14:paraId="42526CA4" w14:textId="4C02F642" w:rsidR="00297511" w:rsidRDefault="00297511" w:rsidP="003A3D99">
      <w:pPr>
        <w:pStyle w:val="ItemStep"/>
        <w:outlineLvl w:val="9"/>
      </w:pPr>
      <w:r>
        <w:t>get_mac_under_interface method. This method gets the MAC address learned from the network device interface.</w:t>
      </w:r>
    </w:p>
    <w:p w14:paraId="6F1EB28E"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 **************************************************************</w:t>
      </w:r>
    </w:p>
    <w:p w14:paraId="07B4EFC5"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 Function: to obtain the MAC address learned from the device interface and assign a value to </w:t>
      </w:r>
      <w:r>
        <w:rPr>
          <w:b/>
          <w:bCs/>
        </w:rPr>
        <w:t>self.macUnderInterface</w:t>
      </w:r>
      <w:r>
        <w:t>.</w:t>
      </w:r>
    </w:p>
    <w:p w14:paraId="435F078C"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 Parameters:</w:t>
      </w:r>
    </w:p>
    <w:p w14:paraId="2FB15B6E"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 cli - ssh shell object</w:t>
      </w:r>
    </w:p>
    <w:p w14:paraId="420D4F12"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 **************************************************************</w:t>
      </w:r>
    </w:p>
    <w:p w14:paraId="139F43A7"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w:t>
      </w:r>
      <w:proofErr w:type="gramStart"/>
      <w:r>
        <w:t>def</w:t>
      </w:r>
      <w:proofErr w:type="gramEnd"/>
      <w:r>
        <w:t xml:space="preserve"> get_mac_under_interface(self, cli):</w:t>
      </w:r>
    </w:p>
    <w:p w14:paraId="5FF31689"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w:t>
      </w:r>
      <w:proofErr w:type="gramStart"/>
      <w:r>
        <w:t>cli.send(</w:t>
      </w:r>
      <w:proofErr w:type="gramEnd"/>
      <w:r>
        <w:t>'display mac-address\n')</w:t>
      </w:r>
    </w:p>
    <w:p w14:paraId="0BB480CE"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w:t>
      </w:r>
      <w:proofErr w:type="gramStart"/>
      <w:r>
        <w:t>time.sleep(</w:t>
      </w:r>
      <w:proofErr w:type="gramEnd"/>
      <w:r>
        <w:t>3)</w:t>
      </w:r>
    </w:p>
    <w:p w14:paraId="26BE1C0E"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mac_address_info = </w:t>
      </w:r>
      <w:proofErr w:type="gramStart"/>
      <w:r>
        <w:t>cli.recv(</w:t>
      </w:r>
      <w:proofErr w:type="gramEnd"/>
      <w:r>
        <w:t>999999).decode()</w:t>
      </w:r>
    </w:p>
    <w:p w14:paraId="664707EC"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w:t>
      </w:r>
      <w:proofErr w:type="gramStart"/>
      <w:r>
        <w:t>cli.send(</w:t>
      </w:r>
      <w:proofErr w:type="gramEnd"/>
      <w:r>
        <w:t>'display arp\n')</w:t>
      </w:r>
    </w:p>
    <w:p w14:paraId="4E07C379"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w:t>
      </w:r>
      <w:proofErr w:type="gramStart"/>
      <w:r>
        <w:t>time.sleep(</w:t>
      </w:r>
      <w:proofErr w:type="gramEnd"/>
      <w:r>
        <w:t>3)</w:t>
      </w:r>
    </w:p>
    <w:p w14:paraId="1AE2D186"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arp_info = </w:t>
      </w:r>
      <w:proofErr w:type="gramStart"/>
      <w:r>
        <w:t>cli.recv(</w:t>
      </w:r>
      <w:proofErr w:type="gramEnd"/>
      <w:r>
        <w:t>999999).decode()</w:t>
      </w:r>
    </w:p>
    <w:p w14:paraId="0A8CCFFC"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p>
    <w:p w14:paraId="5713A2E7"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mac_interface = </w:t>
      </w:r>
      <w:proofErr w:type="gramStart"/>
      <w:r>
        <w:t>re.findall(</w:t>
      </w:r>
      <w:proofErr w:type="gramEnd"/>
      <w:r>
        <w:t>r'^(\S{4}-\S{4}-\S{4}) \S+ +(\S+) ', mac_address_info, re.M)</w:t>
      </w:r>
    </w:p>
    <w:p w14:paraId="275D6624"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if len(mac_interface) &gt; 0:</w:t>
      </w:r>
    </w:p>
    <w:p w14:paraId="45242DF9"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for i in mac_interface:</w:t>
      </w:r>
    </w:p>
    <w:p w14:paraId="18047A75"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w:t>
      </w:r>
      <w:proofErr w:type="gramStart"/>
      <w:r>
        <w:t>if</w:t>
      </w:r>
      <w:proofErr w:type="gramEnd"/>
      <w:r>
        <w:t xml:space="preserve"> i[1] not in self.macUnderInterface.keys():</w:t>
      </w:r>
    </w:p>
    <w:p w14:paraId="7EDA9B8A"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w:t>
      </w:r>
      <w:proofErr w:type="gramStart"/>
      <w:r>
        <w:t>self.macUnderInterface[</w:t>
      </w:r>
      <w:proofErr w:type="gramEnd"/>
      <w:r>
        <w:t>i[1]] = []</w:t>
      </w:r>
    </w:p>
    <w:p w14:paraId="238DF073"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w:t>
      </w:r>
      <w:proofErr w:type="gramStart"/>
      <w:r>
        <w:t>self.macUnderInterface[</w:t>
      </w:r>
      <w:proofErr w:type="gramEnd"/>
      <w:r>
        <w:t>i[1]].append(i[0])</w:t>
      </w:r>
    </w:p>
    <w:p w14:paraId="174E343C"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else:</w:t>
      </w:r>
    </w:p>
    <w:p w14:paraId="2E36AE13"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w:t>
      </w:r>
      <w:proofErr w:type="gramStart"/>
      <w:r>
        <w:t>if</w:t>
      </w:r>
      <w:proofErr w:type="gramEnd"/>
      <w:r>
        <w:t xml:space="preserve"> i[0] not in self.macUnderInterface[i[1]]:</w:t>
      </w:r>
    </w:p>
    <w:p w14:paraId="02C0E54C"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w:t>
      </w:r>
      <w:proofErr w:type="gramStart"/>
      <w:r>
        <w:t>self.macUnderInterface[</w:t>
      </w:r>
      <w:proofErr w:type="gramEnd"/>
      <w:r>
        <w:t>i[1]].append(i[0])</w:t>
      </w:r>
    </w:p>
    <w:p w14:paraId="3D2958A5"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else:</w:t>
      </w:r>
    </w:p>
    <w:p w14:paraId="763A8915"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w:t>
      </w:r>
      <w:proofErr w:type="gramStart"/>
      <w:r>
        <w:t>print(</w:t>
      </w:r>
      <w:proofErr w:type="gramEnd"/>
      <w:r>
        <w:t>"No entry in the MAC address table.")</w:t>
      </w:r>
    </w:p>
    <w:p w14:paraId="3EA9E4FD"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p>
    <w:p w14:paraId="16C28937"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arp_interface = </w:t>
      </w:r>
      <w:proofErr w:type="gramStart"/>
      <w:r>
        <w:t>re.findall(</w:t>
      </w:r>
      <w:proofErr w:type="gramEnd"/>
      <w:r>
        <w:t>r' (\S{4}-\S{4}-\S{4}) .*D.* +(\S+)', arp_info, re.M)</w:t>
      </w:r>
    </w:p>
    <w:p w14:paraId="4016CB83"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if len(arp_interface) &gt; 0:</w:t>
      </w:r>
    </w:p>
    <w:p w14:paraId="458A33D6"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for i in arp_interface:</w:t>
      </w:r>
    </w:p>
    <w:p w14:paraId="61F36B03"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w:t>
      </w:r>
      <w:proofErr w:type="gramStart"/>
      <w:r>
        <w:t>if</w:t>
      </w:r>
      <w:proofErr w:type="gramEnd"/>
      <w:r>
        <w:t xml:space="preserve"> i[1] not in self.macUnderInterface.keys():</w:t>
      </w:r>
    </w:p>
    <w:p w14:paraId="525D3CDD"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w:t>
      </w:r>
      <w:proofErr w:type="gramStart"/>
      <w:r>
        <w:t>self.macUnderInterface[</w:t>
      </w:r>
      <w:proofErr w:type="gramEnd"/>
      <w:r>
        <w:t>i[1]] = []</w:t>
      </w:r>
    </w:p>
    <w:p w14:paraId="5DF4BDE7"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w:t>
      </w:r>
      <w:proofErr w:type="gramStart"/>
      <w:r>
        <w:t>self.macUnderInterface[</w:t>
      </w:r>
      <w:proofErr w:type="gramEnd"/>
      <w:r>
        <w:t>i[1]].append(i[0])</w:t>
      </w:r>
    </w:p>
    <w:p w14:paraId="11263C09"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else:</w:t>
      </w:r>
    </w:p>
    <w:p w14:paraId="02D9D514"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w:t>
      </w:r>
      <w:proofErr w:type="gramStart"/>
      <w:r>
        <w:t>if</w:t>
      </w:r>
      <w:proofErr w:type="gramEnd"/>
      <w:r>
        <w:t xml:space="preserve"> i[0] not in self.macUnderInterface[i[1]]:</w:t>
      </w:r>
    </w:p>
    <w:p w14:paraId="79D00F64"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w:t>
      </w:r>
      <w:proofErr w:type="gramStart"/>
      <w:r>
        <w:t>self.macUnderInterface[</w:t>
      </w:r>
      <w:proofErr w:type="gramEnd"/>
      <w:r>
        <w:t>i[1]].append(i[0])</w:t>
      </w:r>
    </w:p>
    <w:p w14:paraId="3DEB7933"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else:</w:t>
      </w:r>
    </w:p>
    <w:p w14:paraId="0D956C7A"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w:t>
      </w:r>
      <w:proofErr w:type="gramStart"/>
      <w:r>
        <w:t>print(</w:t>
      </w:r>
      <w:proofErr w:type="gramEnd"/>
      <w:r>
        <w:t>"No dynamic entries in ARP entries.")</w:t>
      </w:r>
    </w:p>
    <w:p w14:paraId="386F3AB8" w14:textId="7ADD7CCA" w:rsidR="00297511" w:rsidRPr="0012382D" w:rsidRDefault="00297511" w:rsidP="003A3D99">
      <w:pPr>
        <w:pStyle w:val="ItemStep"/>
        <w:outlineLvl w:val="9"/>
      </w:pPr>
      <w:r>
        <w:lastRenderedPageBreak/>
        <w:t>is_to_device method. This method determines whether the service packet is sent to the local network device according to the information collected in the previous method. If the destination MAC address of the service packet is the MAC address of the local network device, the packet is sent to the local network device.</w:t>
      </w:r>
    </w:p>
    <w:p w14:paraId="1E2C79BD"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 ****************************************************</w:t>
      </w:r>
    </w:p>
    <w:p w14:paraId="2B4719C8"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 Function: to determine whether packets are sent to the device.</w:t>
      </w:r>
    </w:p>
    <w:p w14:paraId="61B4EA7E"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 Parameters:</w:t>
      </w:r>
    </w:p>
    <w:p w14:paraId="7494BFA2"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 packet_info - packet information</w:t>
      </w:r>
    </w:p>
    <w:p w14:paraId="09889E38"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 Returned value:</w:t>
      </w:r>
    </w:p>
    <w:p w14:paraId="592A8144"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   True/False</w:t>
      </w:r>
    </w:p>
    <w:p w14:paraId="4EADED03"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 *****************************************************</w:t>
      </w:r>
    </w:p>
    <w:p w14:paraId="016A67BB"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w:t>
      </w:r>
      <w:proofErr w:type="gramStart"/>
      <w:r>
        <w:t>def</w:t>
      </w:r>
      <w:proofErr w:type="gramEnd"/>
      <w:r>
        <w:t xml:space="preserve"> is_to_device(self, packet_info):</w:t>
      </w:r>
    </w:p>
    <w:p w14:paraId="6A1A2A07"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w:t>
      </w:r>
      <w:proofErr w:type="gramStart"/>
      <w:r>
        <w:t>for</w:t>
      </w:r>
      <w:proofErr w:type="gramEnd"/>
      <w:r>
        <w:t xml:space="preserve"> key in self.interfaceMac.keys():</w:t>
      </w:r>
    </w:p>
    <w:p w14:paraId="08CB381F"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 The MAC address may be in the 08e8-4f6e-0516 or 08:e8:4f:6e:05:16 format, which has to be converted for a comparison.</w:t>
      </w:r>
    </w:p>
    <w:p w14:paraId="7734B993"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if re.sub(r"[-:]", "", packet_info.get("macDst")) == re.sub(r"[-:]", "", self.interfaceMac.get(key)):</w:t>
      </w:r>
    </w:p>
    <w:p w14:paraId="3CC04512"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return True</w:t>
      </w:r>
    </w:p>
    <w:p w14:paraId="3726A95E"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return False</w:t>
      </w:r>
    </w:p>
    <w:p w14:paraId="613C4F37" w14:textId="1E0945E6" w:rsidR="00297511" w:rsidRDefault="00297511" w:rsidP="003A3D99">
      <w:pPr>
        <w:pStyle w:val="ItemStep"/>
        <w:outlineLvl w:val="9"/>
      </w:pPr>
      <w:r>
        <w:t>is_from_device method. This method determines whether the service packet is sent from the local network device according to the information collected in the previous method. If the source MAC address of the service packet is the MAC address of the local network device, the packet is sent from the local network device.</w:t>
      </w:r>
    </w:p>
    <w:p w14:paraId="61B7E98A"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 ****************************************************</w:t>
      </w:r>
    </w:p>
    <w:p w14:paraId="678736EF"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 Function: to determine whether a packet is sent by the local device.</w:t>
      </w:r>
    </w:p>
    <w:p w14:paraId="49536CEE"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 Parameters:</w:t>
      </w:r>
    </w:p>
    <w:p w14:paraId="2086B4D7"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 packet_info - packet information</w:t>
      </w:r>
    </w:p>
    <w:p w14:paraId="6AD44F6E"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 Returned value:</w:t>
      </w:r>
    </w:p>
    <w:p w14:paraId="6DF8190F"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   True/False</w:t>
      </w:r>
    </w:p>
    <w:p w14:paraId="61E63614"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 *****************************************************</w:t>
      </w:r>
    </w:p>
    <w:p w14:paraId="57B5912E"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w:t>
      </w:r>
      <w:proofErr w:type="gramStart"/>
      <w:r>
        <w:t>def</w:t>
      </w:r>
      <w:proofErr w:type="gramEnd"/>
      <w:r>
        <w:t xml:space="preserve"> is_from_device(self, packet_info):</w:t>
      </w:r>
    </w:p>
    <w:p w14:paraId="6B8F6B79"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w:t>
      </w:r>
      <w:proofErr w:type="gramStart"/>
      <w:r>
        <w:t>for</w:t>
      </w:r>
      <w:proofErr w:type="gramEnd"/>
      <w:r>
        <w:t xml:space="preserve"> key in self.interfaceMac.keys():</w:t>
      </w:r>
    </w:p>
    <w:p w14:paraId="781AF205"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 The MAC address may be in the 08e8-4f6e-0516 or 08:e8:4f:6e:05:16 format, which has to be converted for a comparison.</w:t>
      </w:r>
    </w:p>
    <w:p w14:paraId="3CC3ADC4"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if re.sub(r"[-:]", "", packet_info.get("macSrc")) == re.sub(r"[-:]", "", self.interfaceMac.get(key)):</w:t>
      </w:r>
    </w:p>
    <w:p w14:paraId="39EE0D19"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return True</w:t>
      </w:r>
    </w:p>
    <w:p w14:paraId="7C794A33"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return False</w:t>
      </w:r>
    </w:p>
    <w:p w14:paraId="542089BA" w14:textId="64CB4D69" w:rsidR="00297511" w:rsidRDefault="00297511" w:rsidP="003A3D99">
      <w:pPr>
        <w:pStyle w:val="ItemStep"/>
        <w:outlineLvl w:val="9"/>
      </w:pPr>
      <w:r>
        <w:t xml:space="preserve">in_device_path method. This method calculates the path along which a service packet is sent to the local network device. Specifically, this method checks the interface through which the packet enters the network device by searching the MAC address table and ARP table by the source MAC address. Then, it identifies the peer device and interface according to the networking information. If the local network device is CE2 and service packets are sent from GE 1/0/0 on CE1 to GE 1/0/2 on CE2, then the calculated path is </w:t>
      </w:r>
      <w:proofErr w:type="gramStart"/>
      <w:r>
        <w:t>CE1(</w:t>
      </w:r>
      <w:proofErr w:type="gramEnd"/>
      <w:r>
        <w:t>GE1/0/0) ---&gt; (GE1/0/2)CE2.</w:t>
      </w:r>
    </w:p>
    <w:p w14:paraId="7F508081"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w:t>
      </w:r>
    </w:p>
    <w:p w14:paraId="4E5ED032"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lastRenderedPageBreak/>
        <w:t xml:space="preserve">    # Function: to obtain the inbound interface of the packet and the interface on the peer device, and return the path section.</w:t>
      </w:r>
    </w:p>
    <w:p w14:paraId="2665E768"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 Parameters:</w:t>
      </w:r>
    </w:p>
    <w:p w14:paraId="2E6B4112"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 packet_info - packet information</w:t>
      </w:r>
    </w:p>
    <w:p w14:paraId="63AC2388"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 Returned value:</w:t>
      </w:r>
    </w:p>
    <w:p w14:paraId="5DDC09FF"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   packet_path</w:t>
      </w:r>
    </w:p>
    <w:p w14:paraId="5D786390"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   [{"CE1": "interface1"},</w:t>
      </w:r>
    </w:p>
    <w:p w14:paraId="6E9062AD"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    {"CE2": "interface2"}]</w:t>
      </w:r>
    </w:p>
    <w:p w14:paraId="34267F1C"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 Interface 1 on CE1 sends packets to interface 2 on CE2.</w:t>
      </w:r>
    </w:p>
    <w:p w14:paraId="43E71D2E"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 ********************************************************</w:t>
      </w:r>
    </w:p>
    <w:p w14:paraId="1457368B"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w:t>
      </w:r>
      <w:proofErr w:type="gramStart"/>
      <w:r>
        <w:t>def</w:t>
      </w:r>
      <w:proofErr w:type="gramEnd"/>
      <w:r>
        <w:t xml:space="preserve"> in_device_path(self, packet_info):</w:t>
      </w:r>
    </w:p>
    <w:p w14:paraId="70D43B40"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 The peer device sends packets along the following path:</w:t>
      </w:r>
    </w:p>
    <w:p w14:paraId="18F1EE67"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packet_path_out = {}</w:t>
      </w:r>
    </w:p>
    <w:p w14:paraId="1453AB7B"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 The local device receives packets along the following path:</w:t>
      </w:r>
    </w:p>
    <w:p w14:paraId="68E63ACA"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packet_path_in = {}</w:t>
      </w:r>
    </w:p>
    <w:p w14:paraId="636A3E8F"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interface = ""</w:t>
      </w:r>
    </w:p>
    <w:p w14:paraId="7DEED25B"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w:t>
      </w:r>
      <w:proofErr w:type="gramStart"/>
      <w:r>
        <w:t>for</w:t>
      </w:r>
      <w:proofErr w:type="gramEnd"/>
      <w:r>
        <w:t xml:space="preserve"> key in self.macUnderInterface.keys():</w:t>
      </w:r>
    </w:p>
    <w:p w14:paraId="4E08E82A"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macs = self.macUnderInterface.get(key)</w:t>
      </w:r>
    </w:p>
    <w:p w14:paraId="46BF7DE1"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for i in range(len(macs)):</w:t>
      </w:r>
    </w:p>
    <w:p w14:paraId="3B4D0CC9"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macs[i] = re.sub(r"[-:]", "", macs[i])</w:t>
      </w:r>
    </w:p>
    <w:p w14:paraId="15F05204"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p>
    <w:p w14:paraId="3F871282"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if re.sub(r"[-:]", "", packet_info.get("macSrc")) in macs:</w:t>
      </w:r>
    </w:p>
    <w:p w14:paraId="3BDDE1C3"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interface = key</w:t>
      </w:r>
    </w:p>
    <w:p w14:paraId="4A2ADC31"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break</w:t>
      </w:r>
    </w:p>
    <w:p w14:paraId="694E2248"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p>
    <w:p w14:paraId="7586263B"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if interface == "":</w:t>
      </w:r>
    </w:p>
    <w:p w14:paraId="36758BDD"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w:t>
      </w:r>
      <w:proofErr w:type="gramStart"/>
      <w:r>
        <w:t>raise</w:t>
      </w:r>
      <w:proofErr w:type="gramEnd"/>
      <w:r>
        <w:t xml:space="preserve"> Exception('No inbound interface on the device is found for the packets. Packet information: \</w:t>
      </w:r>
      <w:proofErr w:type="gramStart"/>
      <w:r>
        <w:t>n{</w:t>
      </w:r>
      <w:proofErr w:type="gramEnd"/>
      <w:r>
        <w:t>}.format(packet_info))</w:t>
      </w:r>
    </w:p>
    <w:p w14:paraId="56835C73"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p>
    <w:p w14:paraId="087E8657"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w:t>
      </w:r>
      <w:proofErr w:type="gramStart"/>
      <w:r>
        <w:t>if</w:t>
      </w:r>
      <w:proofErr w:type="gramEnd"/>
      <w:r>
        <w:t xml:space="preserve"> interface not in self.interfacesConnect:</w:t>
      </w:r>
    </w:p>
    <w:p w14:paraId="78F473EB"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w:t>
      </w:r>
      <w:proofErr w:type="gramStart"/>
      <w:r>
        <w:t>raise</w:t>
      </w:r>
      <w:proofErr w:type="gramEnd"/>
      <w:r>
        <w:t xml:space="preserve"> Exception('The interface on device {} does not have information about the peer device and interface'. format(interface))</w:t>
      </w:r>
    </w:p>
    <w:p w14:paraId="5510070A"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p>
    <w:p w14:paraId="62EAF075"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w:t>
      </w:r>
      <w:proofErr w:type="gramStart"/>
      <w:r>
        <w:t>for</w:t>
      </w:r>
      <w:proofErr w:type="gramEnd"/>
      <w:r>
        <w:t xml:space="preserve"> key, value in self.interfacesConnect.get(interface).items():</w:t>
      </w:r>
    </w:p>
    <w:p w14:paraId="6A17B2EF"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packet_path_out[key] = value</w:t>
      </w:r>
    </w:p>
    <w:p w14:paraId="2A387363"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p>
    <w:p w14:paraId="52AF5A68"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packet_path_</w:t>
      </w:r>
      <w:proofErr w:type="gramStart"/>
      <w:r>
        <w:t>in[</w:t>
      </w:r>
      <w:proofErr w:type="gramEnd"/>
      <w:r>
        <w:t>self.deviceName] = interface</w:t>
      </w:r>
    </w:p>
    <w:p w14:paraId="2C2C1F86"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return [packet_path_out, packet_path_in]</w:t>
      </w:r>
    </w:p>
    <w:p w14:paraId="33C2260E" w14:textId="7FEB445B" w:rsidR="00297511" w:rsidRPr="004E4871" w:rsidRDefault="00297511" w:rsidP="00006594">
      <w:pPr>
        <w:pStyle w:val="ItemStep"/>
        <w:outlineLvl w:val="9"/>
      </w:pPr>
      <w:r>
        <w:t xml:space="preserve">out_device_path method. This method calculates the path of the service packet sent from the local network device. Specifically, this method checks the interface through which the packet is sent by searching the MAC address table and ARP table by the </w:t>
      </w:r>
      <w:r w:rsidR="00006594">
        <w:t>destination</w:t>
      </w:r>
      <w:r>
        <w:t xml:space="preserve"> MAC address. Then, it identifies the peer device and interface according to the networking information. If the local network device is CE1 and service packets are sent from GE 1/0/0 on CE1 to GE 1/0/2 on CE2, the calculated path is </w:t>
      </w:r>
      <w:proofErr w:type="gramStart"/>
      <w:r>
        <w:t>CE1(</w:t>
      </w:r>
      <w:proofErr w:type="gramEnd"/>
      <w:r>
        <w:t>GE1/0/0) ---&gt; (GE1/0/2)CE2.</w:t>
      </w:r>
    </w:p>
    <w:p w14:paraId="3A3AC0C7"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 ********************************************************</w:t>
      </w:r>
    </w:p>
    <w:p w14:paraId="7B025606"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#Function: to get the outbound interface of the packet and the interface of the peer device, and return the path section.</w:t>
      </w:r>
    </w:p>
    <w:p w14:paraId="23AB2C2D"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 Parameters:</w:t>
      </w:r>
    </w:p>
    <w:p w14:paraId="78CA87E5"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 packet_info - packet information</w:t>
      </w:r>
    </w:p>
    <w:p w14:paraId="0CCC5C52"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 Returned value:</w:t>
      </w:r>
    </w:p>
    <w:p w14:paraId="16FE80A5"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   packet_path</w:t>
      </w:r>
    </w:p>
    <w:p w14:paraId="3C99FF07"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lastRenderedPageBreak/>
        <w:t xml:space="preserve">    #   [{"CE1": "interface1"},</w:t>
      </w:r>
    </w:p>
    <w:p w14:paraId="7AD97526"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    {"CE2": "interface2"}]</w:t>
      </w:r>
    </w:p>
    <w:p w14:paraId="03702932"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 Interface 1 on CE1 sends packets to interface 2 on CE2.</w:t>
      </w:r>
    </w:p>
    <w:p w14:paraId="00E91658"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 ********************************************************</w:t>
      </w:r>
    </w:p>
    <w:p w14:paraId="090AE3C5"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w:t>
      </w:r>
      <w:proofErr w:type="gramStart"/>
      <w:r>
        <w:t>def</w:t>
      </w:r>
      <w:proofErr w:type="gramEnd"/>
      <w:r>
        <w:t xml:space="preserve"> out_device_path(self, packet_info):</w:t>
      </w:r>
    </w:p>
    <w:p w14:paraId="01D0C015"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 The local device sends packets along the following path:</w:t>
      </w:r>
    </w:p>
    <w:p w14:paraId="4065977E"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packet_path_out = {}</w:t>
      </w:r>
    </w:p>
    <w:p w14:paraId="1471A544"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 The peer device receives packets along the following path:</w:t>
      </w:r>
    </w:p>
    <w:p w14:paraId="66DDE463"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packet_path_in = {}</w:t>
      </w:r>
    </w:p>
    <w:p w14:paraId="698F9D21"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interface = ""</w:t>
      </w:r>
    </w:p>
    <w:p w14:paraId="458BDBCC"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w:t>
      </w:r>
      <w:proofErr w:type="gramStart"/>
      <w:r>
        <w:t>for</w:t>
      </w:r>
      <w:proofErr w:type="gramEnd"/>
      <w:r>
        <w:t xml:space="preserve"> key in self.macUnderInterface.keys():</w:t>
      </w:r>
    </w:p>
    <w:p w14:paraId="217BEEAA"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macs = self.macUnderInterface.get(key)</w:t>
      </w:r>
    </w:p>
    <w:p w14:paraId="2A7FA329"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for i in range(len(macs)):</w:t>
      </w:r>
    </w:p>
    <w:p w14:paraId="7DA32698"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macs[i] = re.sub(r"[-:]", "", macs[i])</w:t>
      </w:r>
    </w:p>
    <w:p w14:paraId="770C9917"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p>
    <w:p w14:paraId="3959FB92"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if re.sub(r"[-:]", "", packet_info.get("macDst")) in macs:</w:t>
      </w:r>
    </w:p>
    <w:p w14:paraId="4C14DF63"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interface = key</w:t>
      </w:r>
    </w:p>
    <w:p w14:paraId="57CAC084"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break</w:t>
      </w:r>
    </w:p>
    <w:p w14:paraId="184862D8"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p>
    <w:p w14:paraId="2C04B89C"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if interface == "":</w:t>
      </w:r>
    </w:p>
    <w:p w14:paraId="4C2AFEBB"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w:t>
      </w:r>
      <w:proofErr w:type="gramStart"/>
      <w:r>
        <w:t>raise</w:t>
      </w:r>
      <w:proofErr w:type="gramEnd"/>
      <w:r>
        <w:t xml:space="preserve"> Exception('No outbound interface on the device is found for the packets. Packet information: \</w:t>
      </w:r>
      <w:proofErr w:type="gramStart"/>
      <w:r>
        <w:t>n{</w:t>
      </w:r>
      <w:proofErr w:type="gramEnd"/>
      <w:r>
        <w:t>}.format(packet_info))</w:t>
      </w:r>
    </w:p>
    <w:p w14:paraId="287B1F68"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p>
    <w:p w14:paraId="16709999"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w:t>
      </w:r>
      <w:proofErr w:type="gramStart"/>
      <w:r>
        <w:t>if</w:t>
      </w:r>
      <w:proofErr w:type="gramEnd"/>
      <w:r>
        <w:t xml:space="preserve"> interface not in self.interfacesConnect:</w:t>
      </w:r>
    </w:p>
    <w:p w14:paraId="78C13AA0"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w:t>
      </w:r>
      <w:proofErr w:type="gramStart"/>
      <w:r>
        <w:t>raise</w:t>
      </w:r>
      <w:proofErr w:type="gramEnd"/>
      <w:r>
        <w:t xml:space="preserve"> Exception('The interface on device {} does not have information about the peer device and interface'. format(interface))</w:t>
      </w:r>
    </w:p>
    <w:p w14:paraId="27F3073C"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p>
    <w:p w14:paraId="31694D0F"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w:t>
      </w:r>
      <w:proofErr w:type="gramStart"/>
      <w:r>
        <w:t>for</w:t>
      </w:r>
      <w:proofErr w:type="gramEnd"/>
      <w:r>
        <w:t xml:space="preserve"> key, value in self.interfacesConnect.get(interface).items():</w:t>
      </w:r>
    </w:p>
    <w:p w14:paraId="2FBDFE22"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packet_path_in[key] = value</w:t>
      </w:r>
    </w:p>
    <w:p w14:paraId="26CB3558"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p>
    <w:p w14:paraId="5CCA4663"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packet_path_</w:t>
      </w:r>
      <w:proofErr w:type="gramStart"/>
      <w:r>
        <w:t>out[</w:t>
      </w:r>
      <w:proofErr w:type="gramEnd"/>
      <w:r>
        <w:t>self.deviceName] = interface</w:t>
      </w:r>
    </w:p>
    <w:p w14:paraId="56FB2080" w14:textId="77777777" w:rsidR="00297511" w:rsidRDefault="00297511" w:rsidP="003A3D99">
      <w:pPr>
        <w:pStyle w:val="ItemlistTextTD"/>
        <w:pBdr>
          <w:top w:val="dashed" w:sz="4" w:space="1" w:color="auto"/>
          <w:left w:val="dashed" w:sz="4" w:space="4" w:color="auto"/>
          <w:bottom w:val="dashed" w:sz="4" w:space="1" w:color="auto"/>
          <w:right w:val="dashed" w:sz="4" w:space="4" w:color="auto"/>
        </w:pBdr>
      </w:pPr>
      <w:r>
        <w:t xml:space="preserve">        return [packet_path_out, packet_path_in]</w:t>
      </w:r>
    </w:p>
    <w:p w14:paraId="7B1AB4D9" w14:textId="77777777" w:rsidR="00297511" w:rsidRDefault="00297511" w:rsidP="003A3D99">
      <w:pPr>
        <w:pStyle w:val="Step"/>
        <w:outlineLvl w:val="9"/>
      </w:pPr>
      <w:r>
        <w:t>Enter 5-tuple information of the flow.</w:t>
      </w:r>
    </w:p>
    <w:p w14:paraId="4A98EDAE" w14:textId="77777777" w:rsidR="00297511" w:rsidRPr="00680FD3" w:rsidRDefault="00297511" w:rsidP="003A3D99">
      <w:r>
        <w:t xml:space="preserve">The </w:t>
      </w:r>
      <w:r>
        <w:rPr>
          <w:b/>
          <w:bCs/>
        </w:rPr>
        <w:t>input_flow_info</w:t>
      </w:r>
      <w:r>
        <w:t xml:space="preserve"> method prompts the user to enter 5-tuple information of the flow for path calculation, saves the 5-tuple information to the </w:t>
      </w:r>
      <w:r>
        <w:rPr>
          <w:b/>
          <w:bCs/>
        </w:rPr>
        <w:t>flow_info</w:t>
      </w:r>
      <w:r>
        <w:t xml:space="preserve"> variable, and returns the value.</w:t>
      </w:r>
    </w:p>
    <w:p w14:paraId="67E307FF"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w:t>
      </w:r>
    </w:p>
    <w:p w14:paraId="0BB6AF09"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#Function: to prompt users to enter the 5-tuple information of the flow for path calculation.</w:t>
      </w:r>
    </w:p>
    <w:p w14:paraId="7A65A73C"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Parameters:</w:t>
      </w:r>
    </w:p>
    <w:p w14:paraId="28CDA721"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None</w:t>
      </w:r>
    </w:p>
    <w:p w14:paraId="74915A0D"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Returned value:</w:t>
      </w:r>
    </w:p>
    <w:p w14:paraId="0738A65A"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flow_info: flow 5-tuple information in the following format:</w:t>
      </w:r>
    </w:p>
    <w:p w14:paraId="23528777"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flow_info = {</w:t>
      </w:r>
    </w:p>
    <w:p w14:paraId="30239F9F"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"ipSrc": "10.1.12.2",</w:t>
      </w:r>
    </w:p>
    <w:p w14:paraId="61AF63DC"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"ipDst": "192.168.2.2",</w:t>
      </w:r>
    </w:p>
    <w:p w14:paraId="2096EB9B"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"ipProto": "tcp",</w:t>
      </w:r>
    </w:p>
    <w:p w14:paraId="58D95660"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"portSrc": 23,</w:t>
      </w:r>
    </w:p>
    <w:p w14:paraId="24D37C24"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"portDst": "any",</w:t>
      </w:r>
    </w:p>
    <w:p w14:paraId="604E2DB2"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w:t>
      </w:r>
    </w:p>
    <w:p w14:paraId="323BDD7B"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w:t>
      </w:r>
    </w:p>
    <w:p w14:paraId="3DAC8D07"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proofErr w:type="gramStart"/>
      <w:r>
        <w:t>def</w:t>
      </w:r>
      <w:proofErr w:type="gramEnd"/>
      <w:r>
        <w:t xml:space="preserve"> input_flow_info():</w:t>
      </w:r>
    </w:p>
    <w:p w14:paraId="1FAB1B1D"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flow_info = {} # Save the 5-tuple information of flow for path calculation.</w:t>
      </w:r>
    </w:p>
    <w:p w14:paraId="023BEBA6"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lastRenderedPageBreak/>
        <w:t xml:space="preserve">    input_str = </w:t>
      </w:r>
      <w:proofErr w:type="gramStart"/>
      <w:r>
        <w:t>input(</w:t>
      </w:r>
      <w:proofErr w:type="gramEnd"/>
      <w:r>
        <w:t>"Enter the 5-tuple information (source IP address, destination IP address, protocol, source port number, and destination port number) of the flow for path calculation."</w:t>
      </w:r>
    </w:p>
    <w:p w14:paraId="4FCBF70D"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input_list = input_</w:t>
      </w:r>
      <w:proofErr w:type="gramStart"/>
      <w:r>
        <w:t>str.split(</w:t>
      </w:r>
      <w:proofErr w:type="gramEnd"/>
      <w:r>
        <w:t>",")</w:t>
      </w:r>
    </w:p>
    <w:p w14:paraId="5ED18CF5"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flow_</w:t>
      </w:r>
      <w:proofErr w:type="gramStart"/>
      <w:r>
        <w:t>info[</w:t>
      </w:r>
      <w:proofErr w:type="gramEnd"/>
      <w:r>
        <w:t>"ipSrc"] = input_list[0].strip()</w:t>
      </w:r>
    </w:p>
    <w:p w14:paraId="28197EAD"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flow_</w:t>
      </w:r>
      <w:proofErr w:type="gramStart"/>
      <w:r>
        <w:t>info[</w:t>
      </w:r>
      <w:proofErr w:type="gramEnd"/>
      <w:r>
        <w:t>"ipDst"] = input_list[1].strip()</w:t>
      </w:r>
    </w:p>
    <w:p w14:paraId="751D8D5C"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flow_</w:t>
      </w:r>
      <w:proofErr w:type="gramStart"/>
      <w:r>
        <w:t>info[</w:t>
      </w:r>
      <w:proofErr w:type="gramEnd"/>
      <w:r>
        <w:t>"ipProto"] = input_list[2].strip()</w:t>
      </w:r>
    </w:p>
    <w:p w14:paraId="09C4EC73"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flow_info["portSrc"] = ""</w:t>
      </w:r>
    </w:p>
    <w:p w14:paraId="62AFAC27"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flow_info["portDst"] = ""</w:t>
      </w:r>
    </w:p>
    <w:p w14:paraId="086C2CBD"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if flow_info["ipProto"] == "tcp" or flow_info["ipProto"] == "udp":</w:t>
      </w:r>
    </w:p>
    <w:p w14:paraId="38FCF699"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portSrc</w:t>
      </w:r>
      <w:proofErr w:type="gramEnd"/>
      <w:r>
        <w:t xml:space="preserve"> = input_list[3].strip()</w:t>
      </w:r>
    </w:p>
    <w:p w14:paraId="5B8D1E4D"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if</w:t>
      </w:r>
      <w:proofErr w:type="gramEnd"/>
      <w:r>
        <w:t xml:space="preserve"> portSrc != "any":</w:t>
      </w:r>
    </w:p>
    <w:p w14:paraId="4FD05E31"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flow_info["portSrc"] = int(portSrc)</w:t>
      </w:r>
    </w:p>
    <w:p w14:paraId="07BA5F10"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else:</w:t>
      </w:r>
    </w:p>
    <w:p w14:paraId="13DD9373"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flow_info["portSrc"] = "any"</w:t>
      </w:r>
    </w:p>
    <w:p w14:paraId="366E63D1"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p>
    <w:p w14:paraId="43F815E1"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portDst</w:t>
      </w:r>
      <w:proofErr w:type="gramEnd"/>
      <w:r>
        <w:t xml:space="preserve"> = input_list[4].strip()</w:t>
      </w:r>
    </w:p>
    <w:p w14:paraId="1F6C211F"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if</w:t>
      </w:r>
      <w:proofErr w:type="gramEnd"/>
      <w:r>
        <w:t xml:space="preserve"> portDst != "any":</w:t>
      </w:r>
    </w:p>
    <w:p w14:paraId="123F6793"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flow_info["portDst"] = int(portDst)</w:t>
      </w:r>
    </w:p>
    <w:p w14:paraId="2575268E"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else:</w:t>
      </w:r>
    </w:p>
    <w:p w14:paraId="1A54D940"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flow_info["portDst"] = "any"</w:t>
      </w:r>
    </w:p>
    <w:p w14:paraId="441F208D" w14:textId="77777777" w:rsidR="00297511" w:rsidRPr="00680FD3" w:rsidRDefault="00297511" w:rsidP="003A3D99">
      <w:pPr>
        <w:pStyle w:val="TerminalDisplay"/>
        <w:pBdr>
          <w:top w:val="dashed" w:sz="4" w:space="1" w:color="auto"/>
          <w:left w:val="dashed" w:sz="4" w:space="4" w:color="auto"/>
          <w:bottom w:val="dashed" w:sz="4" w:space="1" w:color="auto"/>
          <w:right w:val="dashed" w:sz="4" w:space="4" w:color="auto"/>
        </w:pBdr>
      </w:pPr>
      <w:r>
        <w:t xml:space="preserve">    return flow_info</w:t>
      </w:r>
    </w:p>
    <w:p w14:paraId="793092D1" w14:textId="77777777" w:rsidR="00297511" w:rsidRDefault="00297511" w:rsidP="003A3D99">
      <w:pPr>
        <w:pStyle w:val="Step"/>
        <w:outlineLvl w:val="9"/>
      </w:pPr>
      <w:r>
        <w:t xml:space="preserve">Capture packets using </w:t>
      </w:r>
      <w:r>
        <w:rPr>
          <w:b/>
          <w:bCs/>
        </w:rPr>
        <w:t>Scapy</w:t>
      </w:r>
      <w:r>
        <w:t>.</w:t>
      </w:r>
    </w:p>
    <w:p w14:paraId="577D54B6" w14:textId="77777777" w:rsidR="00297511" w:rsidRDefault="00297511" w:rsidP="003A3D99">
      <w:r>
        <w:t>The</w:t>
      </w:r>
      <w:r>
        <w:rPr>
          <w:b/>
          <w:bCs/>
        </w:rPr>
        <w:t xml:space="preserve"> packets_capture</w:t>
      </w:r>
      <w:r>
        <w:t xml:space="preserve"> method uses the </w:t>
      </w:r>
      <w:r>
        <w:rPr>
          <w:b/>
          <w:bCs/>
        </w:rPr>
        <w:t>sniff</w:t>
      </w:r>
      <w:r>
        <w:t xml:space="preserve"> function of the </w:t>
      </w:r>
      <w:r>
        <w:rPr>
          <w:b/>
          <w:bCs/>
        </w:rPr>
        <w:t>Scapy</w:t>
      </w:r>
      <w:r>
        <w:t xml:space="preserve"> module to capture mirrored packets, extracts the source and destination MAC addresses, source and destination IP addresses, protocol, and source and destination port numbers from the encapsulated service packets, and saves them to the </w:t>
      </w:r>
      <w:r>
        <w:rPr>
          <w:b/>
          <w:bCs/>
        </w:rPr>
        <w:t>packInfoList</w:t>
      </w:r>
      <w:r>
        <w:t xml:space="preserve"> variable.</w:t>
      </w:r>
    </w:p>
    <w:p w14:paraId="7E279C76" w14:textId="77777777" w:rsidR="00297511" w:rsidRDefault="00297511" w:rsidP="003A3D99">
      <w:r>
        <w:t xml:space="preserve">For details about how to use </w:t>
      </w:r>
      <w:r>
        <w:rPr>
          <w:b/>
          <w:bCs/>
        </w:rPr>
        <w:t>Scapy</w:t>
      </w:r>
      <w:r>
        <w:t>, see the official document at https://scapy.readthedocs.io/en/latest/introduction.html.</w:t>
      </w:r>
    </w:p>
    <w:p w14:paraId="50AA4C9C"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w:t>
      </w:r>
    </w:p>
    <w:p w14:paraId="3049CC52"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Function: to use the </w:t>
      </w:r>
      <w:r>
        <w:rPr>
          <w:b/>
          <w:bCs/>
        </w:rPr>
        <w:t>scapy</w:t>
      </w:r>
      <w:r>
        <w:t xml:space="preserve"> module to capture packets and extract information about mirrored service packets.</w:t>
      </w:r>
    </w:p>
    <w:p w14:paraId="1A3042DA"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Parameters:</w:t>
      </w:r>
    </w:p>
    <w:p w14:paraId="48816F99"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None</w:t>
      </w:r>
    </w:p>
    <w:p w14:paraId="28A32896"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Returned value:</w:t>
      </w:r>
    </w:p>
    <w:p w14:paraId="1658BA77"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packInfoList - list, which saves information about mirrored service packets.</w:t>
      </w:r>
    </w:p>
    <w:p w14:paraId="64F63501"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w:t>
      </w:r>
    </w:p>
    <w:p w14:paraId="545C5608"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proofErr w:type="gramStart"/>
      <w:r>
        <w:t>def</w:t>
      </w:r>
      <w:proofErr w:type="gramEnd"/>
      <w:r>
        <w:t xml:space="preserve"> packets_capture():</w:t>
      </w:r>
    </w:p>
    <w:p w14:paraId="755D559B"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 Use </w:t>
      </w:r>
      <w:r>
        <w:rPr>
          <w:b/>
          <w:bCs/>
        </w:rPr>
        <w:t>sniff</w:t>
      </w:r>
      <w:r>
        <w:t xml:space="preserve"> to obtain mirrored flow. The </w:t>
      </w:r>
      <w:r>
        <w:rPr>
          <w:b/>
          <w:bCs/>
        </w:rPr>
        <w:t>iface</w:t>
      </w:r>
      <w:r>
        <w:t xml:space="preserve"> parameter of </w:t>
      </w:r>
      <w:r>
        <w:rPr>
          <w:b/>
          <w:bCs/>
        </w:rPr>
        <w:t>sniff</w:t>
      </w:r>
      <w:r>
        <w:t xml:space="preserve"> needs to be modified to be consistent with the actual packet capture interface.</w:t>
      </w:r>
    </w:p>
    <w:p w14:paraId="18AA204F"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mirrorPackets</w:t>
      </w:r>
      <w:proofErr w:type="gramEnd"/>
      <w:r>
        <w:t xml:space="preserve"> = sniff(filter = 'ip proto 47', iface = 'Realtek 8822CE Wireless LAN 802.11ac PCI-E NIC', timeout = 30)</w:t>
      </w:r>
    </w:p>
    <w:p w14:paraId="51A63A0F"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p>
    <w:p w14:paraId="710E369A"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 Define the variable </w:t>
      </w:r>
      <w:r>
        <w:rPr>
          <w:b/>
          <w:bCs/>
        </w:rPr>
        <w:t>packInfoList</w:t>
      </w:r>
      <w:r>
        <w:t xml:space="preserve"> to save information about mirrored service packets.</w:t>
      </w:r>
    </w:p>
    <w:p w14:paraId="49519407"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packInfoList = []</w:t>
      </w:r>
    </w:p>
    <w:p w14:paraId="59A8A18A"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grePackets = []</w:t>
      </w:r>
    </w:p>
    <w:p w14:paraId="354A1289"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for packet in mirrorPackets:</w:t>
      </w:r>
    </w:p>
    <w:p w14:paraId="75B5DEB8"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if</w:t>
      </w:r>
      <w:proofErr w:type="gramEnd"/>
      <w:r>
        <w:t xml:space="preserve"> packet.haslayer(GRE):</w:t>
      </w:r>
    </w:p>
    <w:p w14:paraId="5D2E2796"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 Check whether the GRE passenger protocol is ERSPAN.</w:t>
      </w:r>
    </w:p>
    <w:p w14:paraId="4EB19150"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if</w:t>
      </w:r>
      <w:proofErr w:type="gramEnd"/>
      <w:r>
        <w:t xml:space="preserve"> packet[GRE].proto == 0x88be:</w:t>
      </w:r>
    </w:p>
    <w:p w14:paraId="0D209284"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packInfo = {</w:t>
      </w:r>
    </w:p>
    <w:p w14:paraId="35A18D5F"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lastRenderedPageBreak/>
        <w:t xml:space="preserve">                    "macSrc": "",</w:t>
      </w:r>
    </w:p>
    <w:p w14:paraId="11B950ED"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"macDst": "",</w:t>
      </w:r>
    </w:p>
    <w:p w14:paraId="0D625EA8"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"ipSrc": "",</w:t>
      </w:r>
    </w:p>
    <w:p w14:paraId="11D5FC3F"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"ipDst": "",</w:t>
      </w:r>
    </w:p>
    <w:p w14:paraId="593AAC9D"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"ipProto": "",</w:t>
      </w:r>
    </w:p>
    <w:p w14:paraId="3AFCF7ED"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"portSrc": "",</w:t>
      </w:r>
    </w:p>
    <w:p w14:paraId="15C0005D"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"portDst": "",</w:t>
      </w:r>
    </w:p>
    <w:p w14:paraId="01DAAB48"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
    <w:p w14:paraId="3CE9A52D"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erspanPack</w:t>
      </w:r>
      <w:proofErr w:type="gramEnd"/>
      <w:r>
        <w:t xml:space="preserve"> = packet[GRE][1] # Get the ERSPAN packet in the GRE inner layer.</w:t>
      </w:r>
    </w:p>
    <w:p w14:paraId="6A7275C8"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etherPack</w:t>
      </w:r>
      <w:proofErr w:type="gramEnd"/>
      <w:r>
        <w:t xml:space="preserve"> = erspanPack[1] # Get the Ethernet packets in the inner layer of ERSPAN packets.</w:t>
      </w:r>
    </w:p>
    <w:p w14:paraId="441D609C"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macSrc = etherPack.src</w:t>
      </w:r>
    </w:p>
    <w:p w14:paraId="36100A2D"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macDst = etherPack.dst</w:t>
      </w:r>
    </w:p>
    <w:p w14:paraId="20634175"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if</w:t>
      </w:r>
      <w:proofErr w:type="gramEnd"/>
      <w:r>
        <w:t xml:space="preserve"> etherPack.type != 0x0800:</w:t>
      </w:r>
    </w:p>
    <w:p w14:paraId="1AD2E891"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continue</w:t>
      </w:r>
    </w:p>
    <w:p w14:paraId="2830CBF5"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ipPack</w:t>
      </w:r>
      <w:proofErr w:type="gramEnd"/>
      <w:r>
        <w:t xml:space="preserve"> = etherPack[1] # Get the upper-layer IP packets of Ethernet packets.</w:t>
      </w:r>
    </w:p>
    <w:p w14:paraId="730D4234"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ipSrc = ipPack.src</w:t>
      </w:r>
    </w:p>
    <w:p w14:paraId="5EB1BAAD"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ipDst = ipPack.dst</w:t>
      </w:r>
    </w:p>
    <w:p w14:paraId="63536D5D"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ipProto = ""</w:t>
      </w:r>
    </w:p>
    <w:p w14:paraId="129785EB"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 If the packets are ICMP packets...</w:t>
      </w:r>
    </w:p>
    <w:p w14:paraId="59F948E2" w14:textId="77777777" w:rsidR="00297511" w:rsidRPr="00D7315B" w:rsidRDefault="00297511" w:rsidP="003A3D99">
      <w:pPr>
        <w:pStyle w:val="TerminalDisplay"/>
        <w:pBdr>
          <w:top w:val="dashed" w:sz="4" w:space="1" w:color="auto"/>
          <w:left w:val="dashed" w:sz="4" w:space="4" w:color="auto"/>
          <w:bottom w:val="dashed" w:sz="4" w:space="1" w:color="auto"/>
          <w:right w:val="dashed" w:sz="4" w:space="4" w:color="auto"/>
        </w:pBdr>
        <w:rPr>
          <w:lang w:val="it-IT"/>
        </w:rPr>
      </w:pPr>
      <w:r>
        <w:t xml:space="preserve">                </w:t>
      </w:r>
      <w:r w:rsidRPr="00D7315B">
        <w:rPr>
          <w:lang w:val="it-IT"/>
        </w:rPr>
        <w:t>if ipPack.proto == 1:</w:t>
      </w:r>
    </w:p>
    <w:p w14:paraId="4B6DEF00" w14:textId="77777777" w:rsidR="00297511" w:rsidRPr="00D7315B" w:rsidRDefault="00297511" w:rsidP="003A3D99">
      <w:pPr>
        <w:pStyle w:val="TerminalDisplay"/>
        <w:pBdr>
          <w:top w:val="dashed" w:sz="4" w:space="1" w:color="auto"/>
          <w:left w:val="dashed" w:sz="4" w:space="4" w:color="auto"/>
          <w:bottom w:val="dashed" w:sz="4" w:space="1" w:color="auto"/>
          <w:right w:val="dashed" w:sz="4" w:space="4" w:color="auto"/>
        </w:pBdr>
        <w:rPr>
          <w:lang w:val="it-IT"/>
        </w:rPr>
      </w:pPr>
      <w:r w:rsidRPr="00D7315B">
        <w:rPr>
          <w:lang w:val="it-IT"/>
        </w:rPr>
        <w:t xml:space="preserve">                    ipProto = "icmp"</w:t>
      </w:r>
    </w:p>
    <w:p w14:paraId="5376B83A" w14:textId="77777777" w:rsidR="00297511" w:rsidRPr="00D7315B" w:rsidRDefault="00297511" w:rsidP="003A3D99">
      <w:pPr>
        <w:pStyle w:val="TerminalDisplay"/>
        <w:pBdr>
          <w:top w:val="dashed" w:sz="4" w:space="1" w:color="auto"/>
          <w:left w:val="dashed" w:sz="4" w:space="4" w:color="auto"/>
          <w:bottom w:val="dashed" w:sz="4" w:space="1" w:color="auto"/>
          <w:right w:val="dashed" w:sz="4" w:space="4" w:color="auto"/>
        </w:pBdr>
        <w:rPr>
          <w:lang w:val="it-IT"/>
        </w:rPr>
      </w:pPr>
      <w:r w:rsidRPr="00D7315B">
        <w:rPr>
          <w:lang w:val="it-IT"/>
        </w:rPr>
        <w:t xml:space="preserve">                elif ipPack.proto == 6:</w:t>
      </w:r>
    </w:p>
    <w:p w14:paraId="0C867220" w14:textId="77777777" w:rsidR="00297511" w:rsidRPr="00D7315B" w:rsidRDefault="00297511" w:rsidP="003A3D99">
      <w:pPr>
        <w:pStyle w:val="TerminalDisplay"/>
        <w:pBdr>
          <w:top w:val="dashed" w:sz="4" w:space="1" w:color="auto"/>
          <w:left w:val="dashed" w:sz="4" w:space="4" w:color="auto"/>
          <w:bottom w:val="dashed" w:sz="4" w:space="1" w:color="auto"/>
          <w:right w:val="dashed" w:sz="4" w:space="4" w:color="auto"/>
        </w:pBdr>
        <w:rPr>
          <w:lang w:val="it-IT"/>
        </w:rPr>
      </w:pPr>
      <w:r w:rsidRPr="00D7315B">
        <w:rPr>
          <w:lang w:val="it-IT"/>
        </w:rPr>
        <w:t xml:space="preserve">                    ipProto = "tcp"</w:t>
      </w:r>
    </w:p>
    <w:p w14:paraId="1CD4DC11"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rsidRPr="00D7315B">
        <w:rPr>
          <w:lang w:val="it-IT"/>
        </w:rPr>
        <w:t xml:space="preserve">                    </w:t>
      </w:r>
      <w:proofErr w:type="gramStart"/>
      <w:r>
        <w:t>packInfo[</w:t>
      </w:r>
      <w:proofErr w:type="gramEnd"/>
      <w:r>
        <w:t>"portDst"] = ipPack[1].dport</w:t>
      </w:r>
    </w:p>
    <w:p w14:paraId="2D0B329F"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packInfo[</w:t>
      </w:r>
      <w:proofErr w:type="gramEnd"/>
      <w:r>
        <w:t>"portSrc"] = ipPack[1].sport</w:t>
      </w:r>
    </w:p>
    <w:p w14:paraId="21A1CB51"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else:</w:t>
      </w:r>
    </w:p>
    <w:p w14:paraId="570195D3"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 Only ICMP and TCP packets are processed, and UDP packets will be processed later.</w:t>
      </w:r>
    </w:p>
    <w:p w14:paraId="72DDB0B7"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continue</w:t>
      </w:r>
    </w:p>
    <w:p w14:paraId="3DD1605B"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packInfo["macSrc"] = macSrc</w:t>
      </w:r>
    </w:p>
    <w:p w14:paraId="246A50E9"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packInfo["macDst"] = macDst</w:t>
      </w:r>
    </w:p>
    <w:p w14:paraId="1DAEC9EC"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packInfo["ipSrc"] = ipSrc</w:t>
      </w:r>
    </w:p>
    <w:p w14:paraId="55851CF4"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packInfo["ipDst"] = ipDst</w:t>
      </w:r>
    </w:p>
    <w:p w14:paraId="6EB49BA6"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packInfo["ipProto"] = ipProto</w:t>
      </w:r>
    </w:p>
    <w:p w14:paraId="21C4156F"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if packInfo not in packInfoList:</w:t>
      </w:r>
    </w:p>
    <w:p w14:paraId="7A770CFA"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packInfoList.append(packInfo)</w:t>
      </w:r>
    </w:p>
    <w:p w14:paraId="4439C1DD" w14:textId="77777777" w:rsidR="00297511" w:rsidRPr="00F835BF" w:rsidRDefault="00297511" w:rsidP="003A3D99">
      <w:pPr>
        <w:pStyle w:val="TerminalDisplay"/>
        <w:pBdr>
          <w:top w:val="dashed" w:sz="4" w:space="1" w:color="auto"/>
          <w:left w:val="dashed" w:sz="4" w:space="4" w:color="auto"/>
          <w:bottom w:val="dashed" w:sz="4" w:space="1" w:color="auto"/>
          <w:right w:val="dashed" w:sz="4" w:space="4" w:color="auto"/>
        </w:pBdr>
      </w:pPr>
      <w:r>
        <w:t xml:space="preserve">    return packInfoList</w:t>
      </w:r>
    </w:p>
    <w:p w14:paraId="76CF1C9D" w14:textId="77777777" w:rsidR="00297511" w:rsidRDefault="00297511" w:rsidP="003A3D99">
      <w:pPr>
        <w:pStyle w:val="Step"/>
        <w:outlineLvl w:val="9"/>
      </w:pPr>
      <w:r>
        <w:t xml:space="preserve">Use the </w:t>
      </w:r>
      <w:r w:rsidRPr="00CF2A27">
        <w:rPr>
          <w:b/>
        </w:rPr>
        <w:t>main</w:t>
      </w:r>
      <w:r>
        <w:t xml:space="preserve"> method.</w:t>
      </w:r>
    </w:p>
    <w:p w14:paraId="0289B15E" w14:textId="3DFF3314" w:rsidR="00297511" w:rsidRDefault="00297511" w:rsidP="003A3D99">
      <w:r>
        <w:t xml:space="preserve">The </w:t>
      </w:r>
      <w:r w:rsidRPr="00CF2A27">
        <w:rPr>
          <w:b/>
        </w:rPr>
        <w:t>main</w:t>
      </w:r>
      <w:r>
        <w:t xml:space="preserve"> method calculates and outputs the flow path. The code prompts the user to enter the 5-tuple information of the flow for path calculation and then uses the </w:t>
      </w:r>
      <w:r>
        <w:rPr>
          <w:b/>
          <w:bCs/>
        </w:rPr>
        <w:t>Scapy</w:t>
      </w:r>
      <w:r>
        <w:t xml:space="preserve"> to capture packets. Instantiate each device with remote mirroring enabled on the network and add all </w:t>
      </w:r>
      <w:r>
        <w:rPr>
          <w:b/>
          <w:bCs/>
        </w:rPr>
        <w:t>NetDevice</w:t>
      </w:r>
      <w:r>
        <w:t xml:space="preserve"> class instances to the </w:t>
      </w:r>
      <w:r>
        <w:rPr>
          <w:b/>
          <w:bCs/>
        </w:rPr>
        <w:t>devices</w:t>
      </w:r>
      <w:r>
        <w:t xml:space="preserve"> variable. The </w:t>
      </w:r>
      <w:r>
        <w:rPr>
          <w:b/>
          <w:bCs/>
        </w:rPr>
        <w:t>path_calc</w:t>
      </w:r>
      <w:r>
        <w:t xml:space="preserve"> method uses the 5-tuple flow information, mirrored service packet information, and device</w:t>
      </w:r>
      <w:r w:rsidR="005F0447">
        <w:t>s</w:t>
      </w:r>
      <w:r>
        <w:t xml:space="preserve"> with remote mirroring enabled as parameters to calculate and output the flow path.</w:t>
      </w:r>
    </w:p>
    <w:p w14:paraId="77662036"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proofErr w:type="gramStart"/>
      <w:r>
        <w:t>def</w:t>
      </w:r>
      <w:proofErr w:type="gramEnd"/>
      <w:r>
        <w:t xml:space="preserve"> main():</w:t>
      </w:r>
    </w:p>
    <w:p w14:paraId="23EEB93F"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flow_info = input_flow_</w:t>
      </w:r>
      <w:proofErr w:type="gramStart"/>
      <w:r>
        <w:t>info()</w:t>
      </w:r>
      <w:proofErr w:type="gramEnd"/>
    </w:p>
    <w:p w14:paraId="18457996"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packInfoList</w:t>
      </w:r>
      <w:proofErr w:type="gramEnd"/>
      <w:r>
        <w:t xml:space="preserve"> = packets_capture()</w:t>
      </w:r>
    </w:p>
    <w:p w14:paraId="3C561ED9"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devices = []</w:t>
      </w:r>
    </w:p>
    <w:p w14:paraId="4EEA3CE1"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CE_B = </w:t>
      </w:r>
      <w:proofErr w:type="gramStart"/>
      <w:r>
        <w:t>NetDevice(</w:t>
      </w:r>
      <w:proofErr w:type="gramEnd"/>
      <w:r>
        <w:t>"CE-B", "10.154.186.102", "python", "Huawei12#$", interfaceConnect_CE_B)</w:t>
      </w:r>
    </w:p>
    <w:p w14:paraId="0B2E599C"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CE_D = </w:t>
      </w:r>
      <w:proofErr w:type="gramStart"/>
      <w:r>
        <w:t>NetDevice(</w:t>
      </w:r>
      <w:proofErr w:type="gramEnd"/>
      <w:r>
        <w:t>"CE-D", "10.154.186.104", "python", "Huawei@1234", interfaceConnect_CE_D)</w:t>
      </w:r>
    </w:p>
    <w:p w14:paraId="0C306F4C"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devices.append(</w:t>
      </w:r>
      <w:proofErr w:type="gramEnd"/>
      <w:r>
        <w:t>CE_B)</w:t>
      </w:r>
    </w:p>
    <w:p w14:paraId="392A5DDF"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devices.append(</w:t>
      </w:r>
      <w:proofErr w:type="gramEnd"/>
      <w:r>
        <w:t>CE_D)</w:t>
      </w:r>
    </w:p>
    <w:p w14:paraId="296014BF"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path_</w:t>
      </w:r>
      <w:proofErr w:type="gramStart"/>
      <w:r>
        <w:t>calc(</w:t>
      </w:r>
      <w:proofErr w:type="gramEnd"/>
      <w:r>
        <w:t>flow_info, packInfoList, devices)</w:t>
      </w:r>
    </w:p>
    <w:p w14:paraId="6608A9F8"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p>
    <w:p w14:paraId="756D6CFA" w14:textId="77777777" w:rsidR="00297511" w:rsidRDefault="00297511" w:rsidP="003A3D99">
      <w:pPr>
        <w:pStyle w:val="TerminalDisplay"/>
        <w:pBdr>
          <w:top w:val="dashed" w:sz="4" w:space="1" w:color="auto"/>
          <w:left w:val="dashed" w:sz="4" w:space="4" w:color="auto"/>
          <w:bottom w:val="dashed" w:sz="4" w:space="1" w:color="auto"/>
          <w:right w:val="dashed" w:sz="4" w:space="4" w:color="auto"/>
        </w:pBdr>
      </w:pPr>
      <w:r>
        <w:t>if __name__ == "__main__":</w:t>
      </w:r>
    </w:p>
    <w:p w14:paraId="01FAA384" w14:textId="16A091FC" w:rsidR="00297511" w:rsidRDefault="00297511" w:rsidP="003A3D99">
      <w:pPr>
        <w:pStyle w:val="TerminalDisplay"/>
        <w:pBdr>
          <w:top w:val="dashed" w:sz="4" w:space="1" w:color="auto"/>
          <w:left w:val="dashed" w:sz="4" w:space="4" w:color="auto"/>
          <w:bottom w:val="dashed" w:sz="4" w:space="1" w:color="auto"/>
          <w:right w:val="dashed" w:sz="4" w:space="4" w:color="auto"/>
        </w:pBdr>
      </w:pPr>
      <w:r>
        <w:t xml:space="preserve">    </w:t>
      </w:r>
      <w:proofErr w:type="gramStart"/>
      <w:r>
        <w:t>main()</w:t>
      </w:r>
      <w:proofErr w:type="gramEnd"/>
    </w:p>
    <w:p w14:paraId="290D40A6" w14:textId="4C654D40" w:rsidR="000A4852" w:rsidRDefault="000A4852" w:rsidP="003A3D99">
      <w:pPr>
        <w:pStyle w:val="End"/>
      </w:pPr>
      <w:r>
        <w:t>----End</w:t>
      </w:r>
    </w:p>
    <w:p w14:paraId="075FB9A0" w14:textId="77777777" w:rsidR="00297511" w:rsidRDefault="00297511" w:rsidP="003A3D99">
      <w:pPr>
        <w:pStyle w:val="2"/>
      </w:pPr>
      <w:bookmarkStart w:id="277" w:name="_Toc45546771"/>
      <w:bookmarkStart w:id="278" w:name="_Toc47365124"/>
      <w:r>
        <w:t>Quiz</w:t>
      </w:r>
      <w:bookmarkEnd w:id="277"/>
      <w:bookmarkEnd w:id="278"/>
    </w:p>
    <w:p w14:paraId="64D064EE" w14:textId="5C07B546" w:rsidR="00F46E95" w:rsidRPr="0039765C" w:rsidRDefault="00297511" w:rsidP="0039765C">
      <w:r>
        <w:t>In this experiment, the source and destination MAC addresses of service packets are compared with the MAC addresses of network devices to determine the network devices and interfaces through which the packets pass. However, the inbound and outbound interfaces may be incorrectly identified by searching the MAC address table and ARP table, because the MAC address table and ARP table of network devices are obtained only after packets are captured while they may change in the course. Is there any simpler and more accurate method of determining the network devices and interfaces that service packets pass through?</w:t>
      </w:r>
      <w:bookmarkStart w:id="279" w:name="_Toc45546772"/>
      <w:r>
        <w:br w:type="page"/>
      </w:r>
    </w:p>
    <w:p w14:paraId="71404D8C" w14:textId="4D6FBF19" w:rsidR="004A47E0" w:rsidRDefault="004A47E0" w:rsidP="0039765C">
      <w:pPr>
        <w:pStyle w:val="2"/>
        <w:numPr>
          <w:ilvl w:val="0"/>
          <w:numId w:val="0"/>
        </w:numPr>
      </w:pPr>
      <w:bookmarkStart w:id="280" w:name="_Toc47365125"/>
      <w:bookmarkEnd w:id="279"/>
      <w:r>
        <w:t>Reference Answers to Quiz</w:t>
      </w:r>
      <w:bookmarkEnd w:id="255"/>
      <w:bookmarkEnd w:id="280"/>
    </w:p>
    <w:p w14:paraId="4AEBEBF8" w14:textId="77777777" w:rsidR="004A47E0" w:rsidRDefault="004A47E0" w:rsidP="00F46E95">
      <w:pPr>
        <w:pStyle w:val="ItemList"/>
      </w:pPr>
      <w:r>
        <w:t xml:space="preserve">Reference answers to quiz in </w:t>
      </w:r>
      <w:r w:rsidRPr="00561BEF">
        <w:rPr>
          <w:i/>
          <w:iCs/>
          <w:color w:val="0000FF"/>
        </w:rPr>
        <w:t>SSH Experiment</w:t>
      </w:r>
      <w:r>
        <w:t>:</w:t>
      </w:r>
    </w:p>
    <w:p w14:paraId="57C86986" w14:textId="77777777" w:rsidR="004A47E0" w:rsidRDefault="004A47E0" w:rsidP="00F46E95">
      <w:pPr>
        <w:pStyle w:val="ItemListText"/>
      </w:pPr>
      <w:r>
        <w:t>You can use SSH to log in to multiple devices to view configurations in a cyclic manner.</w:t>
      </w:r>
    </w:p>
    <w:p w14:paraId="7B67DD18" w14:textId="77777777" w:rsidR="00561BEF" w:rsidRDefault="00561BEF" w:rsidP="003A3D99"/>
    <w:p w14:paraId="3E85311E" w14:textId="77777777" w:rsidR="004A47E0" w:rsidRDefault="004A47E0" w:rsidP="00F46E95">
      <w:pPr>
        <w:pStyle w:val="ItemList"/>
      </w:pPr>
      <w:r>
        <w:t xml:space="preserve">Reference answers to quiz in </w:t>
      </w:r>
      <w:r w:rsidRPr="00561BEF">
        <w:rPr>
          <w:i/>
          <w:color w:val="0000FF"/>
        </w:rPr>
        <w:t>Automatic SNMP Configuration Experiment</w:t>
      </w:r>
      <w:r w:rsidRPr="00D60793">
        <w:rPr>
          <w:i/>
        </w:rPr>
        <w:t>:</w:t>
      </w:r>
    </w:p>
    <w:p w14:paraId="16BA13E8" w14:textId="77777777" w:rsidR="004A47E0" w:rsidRDefault="004A47E0" w:rsidP="003A3D99">
      <w:pPr>
        <w:pStyle w:val="ItemStep"/>
        <w:outlineLvl w:val="9"/>
      </w:pPr>
      <w:r>
        <w:t>User-defined function.</w:t>
      </w:r>
    </w:p>
    <w:p w14:paraId="7B9A741C" w14:textId="77777777" w:rsidR="004A47E0" w:rsidRDefault="004A47E0" w:rsidP="003A3D99">
      <w:pPr>
        <w:pStyle w:val="ItemStep"/>
        <w:outlineLvl w:val="9"/>
      </w:pPr>
      <w:r>
        <w:t xml:space="preserve">Multiple threads can be used. For details, see the </w:t>
      </w:r>
      <w:r>
        <w:rPr>
          <w:i/>
          <w:iCs/>
        </w:rPr>
        <w:t>Python Programming Basics</w:t>
      </w:r>
      <w:r>
        <w:t>.</w:t>
      </w:r>
    </w:p>
    <w:p w14:paraId="5A99CB4B" w14:textId="77777777" w:rsidR="00561BEF" w:rsidRDefault="00561BEF" w:rsidP="003A3D99"/>
    <w:p w14:paraId="6F65454A" w14:textId="77777777" w:rsidR="004A47E0" w:rsidRDefault="004A47E0" w:rsidP="00F46E95">
      <w:pPr>
        <w:pStyle w:val="ItemList"/>
      </w:pPr>
      <w:r>
        <w:t xml:space="preserve">Reference answers to quiz in </w:t>
      </w:r>
      <w:r w:rsidRPr="00561BEF">
        <w:rPr>
          <w:i/>
          <w:color w:val="0000FF"/>
        </w:rPr>
        <w:t>NETCONF Configuration Experiment</w:t>
      </w:r>
      <w:r w:rsidRPr="00D60793">
        <w:rPr>
          <w:i/>
        </w:rPr>
        <w:t>:</w:t>
      </w:r>
    </w:p>
    <w:p w14:paraId="1B20101C" w14:textId="77777777" w:rsidR="004A47E0" w:rsidRDefault="004A47E0" w:rsidP="003A3D99">
      <w:pPr>
        <w:pStyle w:val="ItemStep"/>
        <w:numPr>
          <w:ilvl w:val="6"/>
          <w:numId w:val="19"/>
        </w:numPr>
        <w:outlineLvl w:val="9"/>
      </w:pPr>
      <w:r>
        <w:t xml:space="preserve">The </w:t>
      </w:r>
      <w:r w:rsidRPr="00462D04">
        <w:rPr>
          <w:b/>
          <w:bCs/>
        </w:rPr>
        <w:t>if __name__ == '__main__'</w:t>
      </w:r>
      <w:r>
        <w:t xml:space="preserve"> code block is not executed when it is imported as a module.</w:t>
      </w:r>
    </w:p>
    <w:p w14:paraId="3816CF20" w14:textId="77777777" w:rsidR="004A47E0" w:rsidRDefault="004A47E0" w:rsidP="003A3D99">
      <w:pPr>
        <w:pStyle w:val="ItemStep"/>
        <w:outlineLvl w:val="9"/>
      </w:pPr>
      <w:r>
        <w:t>The NETCONF query object is YANG, and the SNMP query object is MIB.</w:t>
      </w:r>
    </w:p>
    <w:p w14:paraId="5918D389" w14:textId="77777777" w:rsidR="00561BEF" w:rsidRDefault="00561BEF" w:rsidP="003A3D99"/>
    <w:p w14:paraId="5E14C701" w14:textId="77777777" w:rsidR="004A47E0" w:rsidRDefault="004A47E0" w:rsidP="00F46E95">
      <w:pPr>
        <w:pStyle w:val="ItemList"/>
      </w:pPr>
      <w:r>
        <w:t>Reference answers to quiz in</w:t>
      </w:r>
      <w:r w:rsidRPr="00561BEF">
        <w:rPr>
          <w:color w:val="0000FF"/>
        </w:rPr>
        <w:t xml:space="preserve"> </w:t>
      </w:r>
      <w:r w:rsidRPr="00561BEF">
        <w:rPr>
          <w:i/>
          <w:color w:val="0000FF"/>
        </w:rPr>
        <w:t>Configuration File Comparison Experiment</w:t>
      </w:r>
      <w:r w:rsidRPr="00D60793">
        <w:rPr>
          <w:i/>
        </w:rPr>
        <w:t>:</w:t>
      </w:r>
    </w:p>
    <w:p w14:paraId="5E235D09" w14:textId="77777777" w:rsidR="004A47E0" w:rsidRDefault="004A47E0" w:rsidP="003A3D99">
      <w:pPr>
        <w:pStyle w:val="ItemStep"/>
        <w:numPr>
          <w:ilvl w:val="6"/>
          <w:numId w:val="20"/>
        </w:numPr>
        <w:outlineLvl w:val="9"/>
      </w:pPr>
      <w:r>
        <w:t>N/A</w:t>
      </w:r>
    </w:p>
    <w:p w14:paraId="0DB4FCC9" w14:textId="77777777" w:rsidR="004A47E0" w:rsidRDefault="004A47E0" w:rsidP="003A3D99">
      <w:pPr>
        <w:pStyle w:val="ItemStep"/>
        <w:outlineLvl w:val="9"/>
      </w:pPr>
      <w:r>
        <w:t>Some code for logging in to the device can be encapsulated as a function, which can be invoked by the functions to write and get configurations.</w:t>
      </w:r>
    </w:p>
    <w:p w14:paraId="73526EAD" w14:textId="77777777" w:rsidR="004A47E0" w:rsidRPr="00852868" w:rsidRDefault="004A47E0" w:rsidP="003A3D99">
      <w:pPr>
        <w:pStyle w:val="ItemStep"/>
        <w:outlineLvl w:val="9"/>
      </w:pPr>
      <w:r>
        <w:t>The time module is introduced to implement the timing function, and NETCONF is used to obtain device configuration files more efficiently.</w:t>
      </w:r>
    </w:p>
    <w:p w14:paraId="28782010" w14:textId="77777777" w:rsidR="00561BEF" w:rsidRDefault="00561BEF" w:rsidP="003A3D99"/>
    <w:p w14:paraId="3C6CE3E0" w14:textId="77777777" w:rsidR="004A47E0" w:rsidRDefault="004A47E0" w:rsidP="00F46E95">
      <w:pPr>
        <w:pStyle w:val="ItemList"/>
      </w:pPr>
      <w:r>
        <w:t xml:space="preserve">Reference answers to quiz in </w:t>
      </w:r>
      <w:r w:rsidRPr="00561BEF">
        <w:rPr>
          <w:i/>
          <w:color w:val="0000FF"/>
        </w:rPr>
        <w:t>gRPC Remote Query Configuration Experiment</w:t>
      </w:r>
      <w:r w:rsidRPr="00D60793">
        <w:rPr>
          <w:i/>
        </w:rPr>
        <w:t>:</w:t>
      </w:r>
    </w:p>
    <w:p w14:paraId="386EDA1F" w14:textId="77777777" w:rsidR="004A47E0" w:rsidRDefault="004A47E0" w:rsidP="00F46E95">
      <w:pPr>
        <w:pStyle w:val="ItemListText"/>
      </w:pPr>
      <w:r>
        <w:t>N/A</w:t>
      </w:r>
    </w:p>
    <w:p w14:paraId="2372D1DE" w14:textId="77777777" w:rsidR="00561BEF" w:rsidRDefault="00561BEF" w:rsidP="003A3D99"/>
    <w:p w14:paraId="0FB2B79F" w14:textId="77777777" w:rsidR="004A47E0" w:rsidRDefault="004A47E0" w:rsidP="00F46E95">
      <w:pPr>
        <w:pStyle w:val="ItemList"/>
      </w:pPr>
      <w:r>
        <w:t xml:space="preserve">Reference answers to quiz in </w:t>
      </w:r>
      <w:r w:rsidRPr="00561BEF">
        <w:rPr>
          <w:i/>
          <w:color w:val="0000FF"/>
        </w:rPr>
        <w:t>Telemetry Configuration Experiment:</w:t>
      </w:r>
    </w:p>
    <w:p w14:paraId="563B18DD" w14:textId="77777777" w:rsidR="004A47E0" w:rsidRDefault="004A47E0" w:rsidP="003A3D99">
      <w:pPr>
        <w:pStyle w:val="ItemStep"/>
        <w:numPr>
          <w:ilvl w:val="6"/>
          <w:numId w:val="21"/>
        </w:numPr>
        <w:outlineLvl w:val="9"/>
      </w:pPr>
      <w:r>
        <w:t>gRPC compression implements more efficient transmission when the data volume is excessively large.</w:t>
      </w:r>
    </w:p>
    <w:p w14:paraId="3435C8C7" w14:textId="77777777" w:rsidR="004A47E0" w:rsidRPr="00852868" w:rsidRDefault="004A47E0" w:rsidP="003A3D99">
      <w:pPr>
        <w:pStyle w:val="ItemStep"/>
        <w:outlineLvl w:val="9"/>
      </w:pPr>
      <w:r>
        <w:t>According to the network application requirements, data can be collected and parsed in a synchronous or asynchronous manner. In synchronous manner, data is parsed while being collected; in asynchronous manner, all data is collected and then parsed.</w:t>
      </w:r>
    </w:p>
    <w:p w14:paraId="06E9F324" w14:textId="77777777" w:rsidR="00561BEF" w:rsidRDefault="00561BEF" w:rsidP="003A3D99"/>
    <w:p w14:paraId="0E6442C1" w14:textId="77777777" w:rsidR="004A47E0" w:rsidRDefault="004A47E0" w:rsidP="00F46E95">
      <w:pPr>
        <w:pStyle w:val="ItemList"/>
      </w:pPr>
      <w:r>
        <w:t xml:space="preserve">Reference answers to quiz in </w:t>
      </w:r>
      <w:r w:rsidRPr="00561BEF">
        <w:rPr>
          <w:i/>
          <w:iCs/>
          <w:color w:val="0000FF"/>
        </w:rPr>
        <w:t>OPS Experiment</w:t>
      </w:r>
      <w:r>
        <w:t>:</w:t>
      </w:r>
    </w:p>
    <w:p w14:paraId="5BCACE6D" w14:textId="4812ED8D" w:rsidR="004A47E0" w:rsidRDefault="004A47E0" w:rsidP="00F46E95">
      <w:pPr>
        <w:pStyle w:val="ItemListText"/>
      </w:pPr>
      <w:r>
        <w:t xml:space="preserve">In the ZTP process, the device </w:t>
      </w:r>
      <w:r w:rsidR="00522237">
        <w:t>(without a configuration file and</w:t>
      </w:r>
      <w:r>
        <w:t xml:space="preserve"> with</w:t>
      </w:r>
      <w:r w:rsidR="005A2523">
        <w:t>out</w:t>
      </w:r>
      <w:r>
        <w:t xml:space="preserve"> a USB flash drive inserted) obtains a temporary IP address and file server address from the DHCP server, obtains the configuration script (</w:t>
      </w:r>
      <w:r>
        <w:rPr>
          <w:b/>
          <w:bCs/>
        </w:rPr>
        <w:t>boot.py</w:t>
      </w:r>
      <w:r>
        <w:t>) from the file server, and runs the script. The script implements functions related to device initialization, such as obtaining the version, viewing the configuration file, and configuring the IP address.</w:t>
      </w:r>
      <w:bookmarkEnd w:id="15"/>
    </w:p>
    <w:p w14:paraId="29C97918" w14:textId="77777777" w:rsidR="00F871FE" w:rsidRDefault="00F871FE" w:rsidP="003A3D99"/>
    <w:p w14:paraId="2236C0AD" w14:textId="77777777" w:rsidR="00F871FE" w:rsidRDefault="00F871FE" w:rsidP="00F46E95">
      <w:pPr>
        <w:pStyle w:val="ItemList"/>
      </w:pPr>
      <w:r>
        <w:t xml:space="preserve">Reference answer to quiz in </w:t>
      </w:r>
      <w:r w:rsidRPr="00F871FE">
        <w:rPr>
          <w:i/>
          <w:color w:val="0000FF"/>
        </w:rPr>
        <w:t>Network Flow Analysis Experiment</w:t>
      </w:r>
      <w:r>
        <w:t>:</w:t>
      </w:r>
    </w:p>
    <w:p w14:paraId="48455E19" w14:textId="77777777" w:rsidR="00F871FE" w:rsidRDefault="00F871FE" w:rsidP="00F46E95">
      <w:pPr>
        <w:pStyle w:val="ItemListText"/>
      </w:pPr>
      <w:r>
        <w:t>When con</w:t>
      </w:r>
      <w:r w:rsidRPr="00F46E95">
        <w:t>f</w:t>
      </w:r>
      <w:r>
        <w:t>iguring Layer 3 remote mirroring on a network device, you can specify ERSPAN ID. The command is as follows: observe-port [observe-port-index] [interface interface-type interface-number]</w:t>
      </w:r>
      <w:r>
        <w:br/>
        <w:t>destination-ip dest-ip-address source-ip source-ip-address [dscp dscp-value]</w:t>
      </w:r>
      <w:r>
        <w:br/>
        <w:t xml:space="preserve">[erspan-id erspan-id]. </w:t>
      </w:r>
    </w:p>
    <w:p w14:paraId="298A62A6" w14:textId="2837CF42" w:rsidR="00F871FE" w:rsidRPr="00F871FE" w:rsidRDefault="00F871FE" w:rsidP="00F46E95">
      <w:pPr>
        <w:pStyle w:val="ItemListText"/>
      </w:pPr>
      <w:r>
        <w:t xml:space="preserve">The </w:t>
      </w:r>
      <w:r w:rsidRPr="00F46E95">
        <w:rPr>
          <w:b/>
        </w:rPr>
        <w:t>erspan-id</w:t>
      </w:r>
      <w:r>
        <w:t xml:space="preserve"> parameter is encapsulated in the mirrored packet to differentiate mirrored packets, and its value ranges from 0 to 1023. </w:t>
      </w:r>
      <w:r w:rsidRPr="00F871FE">
        <w:t xml:space="preserve">You can use </w:t>
      </w:r>
      <w:r w:rsidRPr="00F46E95">
        <w:rPr>
          <w:b/>
        </w:rPr>
        <w:t>erspan-id</w:t>
      </w:r>
      <w:r w:rsidRPr="00F871FE">
        <w:t xml:space="preserve"> to determine the network devices and interfaces through which the mirrored service packets pass. In this experiment, you can configure remote mirroring on CE-B as follows:</w:t>
      </w:r>
    </w:p>
    <w:p w14:paraId="3CF73DD1" w14:textId="77777777" w:rsidR="00F871FE" w:rsidRDefault="00F871FE" w:rsidP="003A3D99">
      <w:pPr>
        <w:pStyle w:val="TerminalDisplay"/>
      </w:pPr>
      <w:r>
        <w:t xml:space="preserve">&lt;CE-B&gt;system-view immediately                                                                                                       </w:t>
      </w:r>
    </w:p>
    <w:p w14:paraId="740B47A6" w14:textId="77777777" w:rsidR="00F871FE" w:rsidRDefault="00F871FE" w:rsidP="003A3D99">
      <w:pPr>
        <w:pStyle w:val="TerminalDisplay"/>
      </w:pPr>
      <w:r>
        <w:t xml:space="preserve">Enter system view, return user view with return command.                                                                            </w:t>
      </w:r>
    </w:p>
    <w:p w14:paraId="6FC8AB81" w14:textId="77777777" w:rsidR="00F871FE" w:rsidRDefault="00F871FE" w:rsidP="003A3D99">
      <w:pPr>
        <w:pStyle w:val="TerminalDisplay"/>
      </w:pPr>
      <w:r>
        <w:t>[CE-B</w:t>
      </w:r>
      <w:proofErr w:type="gramStart"/>
      <w:r>
        <w:t>]observe</w:t>
      </w:r>
      <w:proofErr w:type="gramEnd"/>
      <w:r>
        <w:t>-port 1 destination-ip 10.166.231.109 source-ip 10.154.186.102 erspan-id 1</w:t>
      </w:r>
    </w:p>
    <w:p w14:paraId="00686BFA" w14:textId="77777777" w:rsidR="00F871FE" w:rsidRDefault="00F871FE" w:rsidP="003A3D99">
      <w:pPr>
        <w:pStyle w:val="TerminalDisplay"/>
      </w:pPr>
      <w:r>
        <w:t>[CE-B</w:t>
      </w:r>
      <w:proofErr w:type="gramStart"/>
      <w:r>
        <w:t>]observe</w:t>
      </w:r>
      <w:proofErr w:type="gramEnd"/>
      <w:r>
        <w:t>-port 2 destination-ip 10.166.231.109 source-ip 10.154.186.102 erspan-id 2</w:t>
      </w:r>
    </w:p>
    <w:p w14:paraId="41030FE4" w14:textId="77777777" w:rsidR="00F871FE" w:rsidRDefault="00F871FE" w:rsidP="003A3D99">
      <w:pPr>
        <w:pStyle w:val="TerminalDisplay"/>
      </w:pPr>
      <w:r>
        <w:t>[CE-B</w:t>
      </w:r>
      <w:proofErr w:type="gramStart"/>
      <w:r>
        <w:t>]observe</w:t>
      </w:r>
      <w:proofErr w:type="gramEnd"/>
      <w:r>
        <w:t>-port 3 destination-ip 10.166.231.109 source-ip 10.154.186.102 erspan-id 3</w:t>
      </w:r>
    </w:p>
    <w:p w14:paraId="2D856EE7" w14:textId="77777777" w:rsidR="00F871FE" w:rsidRDefault="00F871FE" w:rsidP="003A3D99">
      <w:pPr>
        <w:pStyle w:val="TerminalDisplay"/>
      </w:pPr>
      <w:r>
        <w:t>[CE-B</w:t>
      </w:r>
      <w:proofErr w:type="gramStart"/>
      <w:r>
        <w:t>]observe</w:t>
      </w:r>
      <w:proofErr w:type="gramEnd"/>
      <w:r>
        <w:t xml:space="preserve">-port 4 destination-ip 10.166.231.109 source-ip 10.154.186.102 erspan-id 4                                             </w:t>
      </w:r>
    </w:p>
    <w:p w14:paraId="72FC6A4F" w14:textId="77777777" w:rsidR="00F871FE" w:rsidRDefault="00F871FE" w:rsidP="003A3D99">
      <w:pPr>
        <w:pStyle w:val="TerminalDisplay"/>
      </w:pPr>
      <w:r>
        <w:t>[CE-B</w:t>
      </w:r>
      <w:proofErr w:type="gramStart"/>
      <w:r>
        <w:t>]interface</w:t>
      </w:r>
      <w:proofErr w:type="gramEnd"/>
      <w:r>
        <w:t xml:space="preserve"> 10GE 1/0/17                                                                                                                                                                                        </w:t>
      </w:r>
    </w:p>
    <w:p w14:paraId="58874319" w14:textId="77777777" w:rsidR="00F871FE" w:rsidRDefault="00F871FE" w:rsidP="003A3D99">
      <w:pPr>
        <w:pStyle w:val="TerminalDisplay"/>
      </w:pPr>
      <w:r>
        <w:t>[CE-B-10GE1/0/17] port-mirroring observe-port 1 inbound</w:t>
      </w:r>
    </w:p>
    <w:p w14:paraId="5825ED39" w14:textId="77777777" w:rsidR="00F871FE" w:rsidRDefault="00F871FE" w:rsidP="003A3D99">
      <w:pPr>
        <w:pStyle w:val="TerminalDisplay"/>
      </w:pPr>
      <w:r>
        <w:t>[CE-B-10GE1/0/17] port-mirroring observe-port 2 outbound</w:t>
      </w:r>
    </w:p>
    <w:p w14:paraId="420A8710" w14:textId="77777777" w:rsidR="00F871FE" w:rsidRDefault="00F871FE" w:rsidP="003A3D99">
      <w:pPr>
        <w:pStyle w:val="TerminalDisplay"/>
      </w:pPr>
      <w:r>
        <w:t>[CE-B-10GE1/0/17</w:t>
      </w:r>
      <w:proofErr w:type="gramStart"/>
      <w:r>
        <w:t>]interface</w:t>
      </w:r>
      <w:proofErr w:type="gramEnd"/>
      <w:r>
        <w:t xml:space="preserve"> 10GE 1/0/16                                                                                              </w:t>
      </w:r>
    </w:p>
    <w:p w14:paraId="28EC451C" w14:textId="77777777" w:rsidR="00F871FE" w:rsidRDefault="00F871FE" w:rsidP="003A3D99">
      <w:pPr>
        <w:pStyle w:val="TerminalDisplay"/>
      </w:pPr>
      <w:r>
        <w:t xml:space="preserve">[CE-B-10GE1/0/16] port-mirroring observe-port 3 inbound                                                                                 </w:t>
      </w:r>
    </w:p>
    <w:p w14:paraId="0B2403EA" w14:textId="77777777" w:rsidR="00F871FE" w:rsidRDefault="00F871FE" w:rsidP="003A3D99">
      <w:pPr>
        <w:pStyle w:val="TerminalDisplay"/>
      </w:pPr>
      <w:r>
        <w:t>[CE-B-10GE1/0/16] port-mirroring observe-port 4 outbound</w:t>
      </w:r>
    </w:p>
    <w:p w14:paraId="7FB6D915" w14:textId="77777777" w:rsidR="00F871FE" w:rsidRDefault="00F871FE" w:rsidP="003A3D99">
      <w:pPr>
        <w:pStyle w:val="TerminalDisplay"/>
      </w:pPr>
      <w:r>
        <w:t>[CE-B-10GE1/0/16</w:t>
      </w:r>
      <w:proofErr w:type="gramStart"/>
      <w:r>
        <w:t>]quit</w:t>
      </w:r>
      <w:proofErr w:type="gramEnd"/>
    </w:p>
    <w:p w14:paraId="206C2A10" w14:textId="77777777" w:rsidR="00F46E95" w:rsidRDefault="00F46E95" w:rsidP="00F46E95">
      <w:pPr>
        <w:pStyle w:val="ItemListText"/>
      </w:pPr>
    </w:p>
    <w:p w14:paraId="24B2F9DC" w14:textId="77777777" w:rsidR="00F871FE" w:rsidRDefault="00F871FE" w:rsidP="00F46E95">
      <w:pPr>
        <w:pStyle w:val="ItemListText"/>
      </w:pPr>
      <w:r>
        <w:t xml:space="preserve">If the value of </w:t>
      </w:r>
      <w:r>
        <w:rPr>
          <w:b/>
          <w:bCs/>
        </w:rPr>
        <w:t>erspan-id</w:t>
      </w:r>
      <w:r>
        <w:t xml:space="preserve"> in the remote mirrored packet is 2, service packets are sent out from 10GE1/0/17 on CE-B in the outbound direction.</w:t>
      </w:r>
    </w:p>
    <w:p w14:paraId="32848D8A" w14:textId="012830E3" w:rsidR="00F871FE" w:rsidRDefault="00F871FE" w:rsidP="00F46E95">
      <w:pPr>
        <w:pStyle w:val="ItemListText"/>
      </w:pPr>
      <w:r>
        <w:t xml:space="preserve">For CE-D remote mirroring, the value of </w:t>
      </w:r>
      <w:r>
        <w:rPr>
          <w:b/>
          <w:bCs/>
        </w:rPr>
        <w:t>erspan-id</w:t>
      </w:r>
      <w:r>
        <w:t xml:space="preserve"> ranges from 5 to 8. The </w:t>
      </w:r>
      <w:r>
        <w:rPr>
          <w:b/>
          <w:bCs/>
        </w:rPr>
        <w:t>erspan-id</w:t>
      </w:r>
      <w:r>
        <w:t xml:space="preserve"> values of the two devices are different, which can be used to determine the network devices that packets pass through.</w:t>
      </w:r>
    </w:p>
    <w:sectPr w:rsidR="00F871FE" w:rsidSect="001D4A0D">
      <w:pgSz w:w="11906" w:h="16838" w:code="9"/>
      <w:pgMar w:top="1701" w:right="1134" w:bottom="1701" w:left="1134" w:header="567" w:footer="567" w:gutter="0"/>
      <w:cols w:space="425"/>
      <w:docGrid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3FA310B" w14:textId="77777777" w:rsidR="000320B4" w:rsidRDefault="000320B4">
      <w:r>
        <w:separator/>
      </w:r>
    </w:p>
  </w:endnote>
  <w:endnote w:type="continuationSeparator" w:id="0">
    <w:p w14:paraId="3BEB33C6" w14:textId="77777777" w:rsidR="000320B4" w:rsidRDefault="000320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Huawei Sans">
    <w:panose1 w:val="020C0503030203020204"/>
    <w:charset w:val="00"/>
    <w:family w:val="swiss"/>
    <w:pitch w:val="variable"/>
    <w:sig w:usb0="A00002FF" w:usb1="500078FB" w:usb2="00000008" w:usb3="00000000" w:csb0="0000009F" w:csb1="00000000"/>
  </w:font>
  <w:font w:name="方正兰亭黑简体">
    <w:altName w:val="Arial Unicode MS"/>
    <w:panose1 w:val="02000000000000000000"/>
    <w:charset w:val="86"/>
    <w:family w:val="auto"/>
    <w:pitch w:val="variable"/>
    <w:sig w:usb0="00000001" w:usb1="080E0000" w:usb2="00000010" w:usb3="00000000" w:csb0="0004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Book Antiqua">
    <w:panose1 w:val="02040602050305030304"/>
    <w:charset w:val="00"/>
    <w:family w:val="roman"/>
    <w:pitch w:val="variable"/>
    <w:sig w:usb0="00000287" w:usb1="00000000"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楷体_GB2312">
    <w:altName w:val="楷体"/>
    <w:charset w:val="86"/>
    <w:family w:val="modern"/>
    <w:pitch w:val="fixed"/>
    <w:sig w:usb0="00000001" w:usb1="080E0000" w:usb2="00000010" w:usb3="00000000" w:csb0="00040000" w:csb1="00000000"/>
  </w:font>
  <w:font w:name="Calibri">
    <w:panose1 w:val="020F0502020204030204"/>
    <w:charset w:val="00"/>
    <w:family w:val="swiss"/>
    <w:pitch w:val="variable"/>
    <w:sig w:usb0="E4002EFF" w:usb1="C000247B" w:usb2="00000009" w:usb3="00000000" w:csb0="000001FF" w:csb1="00000000"/>
  </w:font>
  <w:font w:name="HuaweiSans-Regular">
    <w:altName w:val="Times New Roman"/>
    <w:panose1 w:val="00000000000000000000"/>
    <w:charset w:val="00"/>
    <w:family w:val="roman"/>
    <w:notTrueType/>
    <w:pitch w:val="default"/>
  </w:font>
  <w:font w:name="FrutigerNext LT Regular">
    <w:altName w:val="Calibri"/>
    <w:charset w:val="00"/>
    <w:family w:val="swiss"/>
    <w:pitch w:val="variable"/>
    <w:sig w:usb0="A00000AF" w:usb1="4000204A" w:usb2="00000000" w:usb3="00000000" w:csb0="00000111" w:csb1="00000000"/>
  </w:font>
  <w:font w:name="华文细黑">
    <w:panose1 w:val="02010600040101010101"/>
    <w:charset w:val="86"/>
    <w:family w:val="auto"/>
    <w:pitch w:val="variable"/>
    <w:sig w:usb0="00000287" w:usb1="080F0000" w:usb2="00000010" w:usb3="00000000" w:csb0="0004009F" w:csb1="00000000"/>
  </w:font>
  <w:font w:name="微软雅黑">
    <w:panose1 w:val="020B0503020204020204"/>
    <w:charset w:val="86"/>
    <w:family w:val="swiss"/>
    <w:pitch w:val="variable"/>
    <w:sig w:usb0="80000287" w:usb1="2ACF3C50" w:usb2="00000016" w:usb3="00000000" w:csb0="0004001F" w:csb1="00000000"/>
  </w:font>
  <w:font w:name="方正兰亭细黑简体">
    <w:panose1 w:val="02000000000000000000"/>
    <w:charset w:val="86"/>
    <w:family w:val="auto"/>
    <w:pitch w:val="variable"/>
    <w:sig w:usb0="00000001" w:usb1="080E0000" w:usb2="00000010" w:usb3="00000000" w:csb0="00040000" w:csb1="00000000"/>
  </w:font>
  <w:font w:name="Arial Unicode MS">
    <w:panose1 w:val="020B0604020202020204"/>
    <w:charset w:val="86"/>
    <w:family w:val="swiss"/>
    <w:pitch w:val="variable"/>
    <w:sig w:usb0="F7FFAFFF" w:usb1="E9DFFFFF" w:usb2="0000003F" w:usb3="00000000" w:csb0="003F01FF" w:csb1="00000000"/>
  </w:font>
  <w:font w:name="HuaweiSans-Bold">
    <w:altName w:val="Times New Roman"/>
    <w:panose1 w:val="00000000000000000000"/>
    <w:charset w:val="00"/>
    <w:family w:val="roman"/>
    <w:notTrueType/>
    <w:pitch w:val="default"/>
  </w:font>
  <w:font w:name="HuaweiSans">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639" w:type="dxa"/>
      <w:jc w:val="center"/>
      <w:tblBorders>
        <w:top w:val="single" w:sz="4" w:space="0" w:color="auto"/>
      </w:tblBorders>
      <w:tblLayout w:type="fixed"/>
      <w:tblLook w:val="0000" w:firstRow="0" w:lastRow="0" w:firstColumn="0" w:lastColumn="0" w:noHBand="0" w:noVBand="0"/>
    </w:tblPr>
    <w:tblGrid>
      <w:gridCol w:w="2263"/>
      <w:gridCol w:w="5230"/>
      <w:gridCol w:w="2146"/>
    </w:tblGrid>
    <w:tr w:rsidR="00B2474F" w:rsidRPr="007E0723" w14:paraId="5C46EF4E" w14:textId="77777777" w:rsidTr="00F20BE7">
      <w:trPr>
        <w:trHeight w:val="453"/>
        <w:jc w:val="center"/>
      </w:trPr>
      <w:tc>
        <w:tcPr>
          <w:tcW w:w="2268" w:type="dxa"/>
        </w:tcPr>
        <w:p w14:paraId="767890E7" w14:textId="5AFCAE1B" w:rsidR="00B2474F" w:rsidRPr="006C36CF" w:rsidRDefault="00B2474F" w:rsidP="00CC7FF6">
          <w:pPr>
            <w:pStyle w:val="HeadingLeft"/>
          </w:pPr>
          <w:r>
            <w:fldChar w:fldCharType="begin"/>
          </w:r>
          <w:r>
            <w:instrText xml:space="preserve"> DATE \@ "yyyy-MM-dd" </w:instrText>
          </w:r>
          <w:r>
            <w:fldChar w:fldCharType="separate"/>
          </w:r>
          <w:r w:rsidR="005A1817">
            <w:rPr>
              <w:noProof/>
            </w:rPr>
            <w:t>2020-09-08</w:t>
          </w:r>
          <w:r>
            <w:fldChar w:fldCharType="end"/>
          </w:r>
        </w:p>
      </w:tc>
      <w:tc>
        <w:tcPr>
          <w:tcW w:w="5245" w:type="dxa"/>
        </w:tcPr>
        <w:p w14:paraId="0A5BE0DD" w14:textId="77777777" w:rsidR="00B2474F" w:rsidRPr="003701B8" w:rsidRDefault="00B2474F" w:rsidP="00CC7FF6">
          <w:pPr>
            <w:pStyle w:val="HeadingMiddle"/>
          </w:pPr>
          <w:r w:rsidRPr="002075CB">
            <w:t>Huawei confidential.</w:t>
          </w:r>
        </w:p>
      </w:tc>
      <w:tc>
        <w:tcPr>
          <w:tcW w:w="2152" w:type="dxa"/>
        </w:tcPr>
        <w:p w14:paraId="01CE23FA" w14:textId="77777777" w:rsidR="00B2474F" w:rsidRPr="007E0723" w:rsidRDefault="00B2474F" w:rsidP="00CC7FF6">
          <w:pPr>
            <w:pStyle w:val="HeadingRight"/>
          </w:pPr>
          <w:r w:rsidRPr="007571B6">
            <w:t xml:space="preserve">Page </w:t>
          </w:r>
          <w:r>
            <w:fldChar w:fldCharType="begin"/>
          </w:r>
          <w:r>
            <w:instrText xml:space="preserve"> PAGE </w:instrText>
          </w:r>
          <w:r>
            <w:fldChar w:fldCharType="separate"/>
          </w:r>
          <w:r w:rsidR="005A1817">
            <w:rPr>
              <w:noProof/>
            </w:rPr>
            <w:t>5</w:t>
          </w:r>
          <w:r>
            <w:rPr>
              <w:noProof/>
            </w:rPr>
            <w:fldChar w:fldCharType="end"/>
          </w:r>
          <w:r w:rsidRPr="007571B6">
            <w:t xml:space="preserve"> of </w:t>
          </w:r>
          <w:r>
            <w:rPr>
              <w:noProof/>
            </w:rPr>
            <w:fldChar w:fldCharType="begin"/>
          </w:r>
          <w:r>
            <w:rPr>
              <w:noProof/>
            </w:rPr>
            <w:instrText xml:space="preserve"> NUMPAGES </w:instrText>
          </w:r>
          <w:r>
            <w:rPr>
              <w:noProof/>
            </w:rPr>
            <w:fldChar w:fldCharType="separate"/>
          </w:r>
          <w:r w:rsidR="005A1817">
            <w:rPr>
              <w:noProof/>
            </w:rPr>
            <w:t>5</w:t>
          </w:r>
          <w:r>
            <w:rPr>
              <w:noProof/>
            </w:rPr>
            <w:fldChar w:fldCharType="end"/>
          </w:r>
        </w:p>
      </w:tc>
    </w:tr>
  </w:tbl>
  <w:p w14:paraId="28577A1A" w14:textId="77777777" w:rsidR="00B2474F" w:rsidRDefault="00B2474F" w:rsidP="00CC7FF6">
    <w:pPr>
      <w:pStyle w:val="Heading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639" w:type="dxa"/>
      <w:jc w:val="center"/>
      <w:tblBorders>
        <w:top w:val="single" w:sz="4" w:space="0" w:color="auto"/>
      </w:tblBorders>
      <w:tblLayout w:type="fixed"/>
      <w:tblLook w:val="0000" w:firstRow="0" w:lastRow="0" w:firstColumn="0" w:lastColumn="0" w:noHBand="0" w:noVBand="0"/>
    </w:tblPr>
    <w:tblGrid>
      <w:gridCol w:w="2263"/>
      <w:gridCol w:w="5230"/>
      <w:gridCol w:w="2146"/>
    </w:tblGrid>
    <w:tr w:rsidR="00B2474F" w:rsidRPr="007E0723" w14:paraId="352C0E69" w14:textId="77777777" w:rsidTr="00985A29">
      <w:trPr>
        <w:trHeight w:val="453"/>
        <w:jc w:val="center"/>
      </w:trPr>
      <w:tc>
        <w:tcPr>
          <w:tcW w:w="2268" w:type="dxa"/>
        </w:tcPr>
        <w:p w14:paraId="66BD4945" w14:textId="4B542911" w:rsidR="00B2474F" w:rsidRPr="006C36CF" w:rsidRDefault="00B2474F" w:rsidP="00985A29">
          <w:pPr>
            <w:pStyle w:val="HeadingLeft"/>
          </w:pPr>
          <w:r>
            <w:fldChar w:fldCharType="begin"/>
          </w:r>
          <w:r>
            <w:instrText xml:space="preserve"> DATE \@ "yyyy-MM-dd" </w:instrText>
          </w:r>
          <w:r>
            <w:fldChar w:fldCharType="separate"/>
          </w:r>
          <w:r w:rsidR="005A1817">
            <w:rPr>
              <w:noProof/>
            </w:rPr>
            <w:t>2020-09-08</w:t>
          </w:r>
          <w:r>
            <w:fldChar w:fldCharType="end"/>
          </w:r>
        </w:p>
      </w:tc>
      <w:tc>
        <w:tcPr>
          <w:tcW w:w="5245" w:type="dxa"/>
        </w:tcPr>
        <w:p w14:paraId="06B0BC81" w14:textId="77777777" w:rsidR="00B2474F" w:rsidRPr="003701B8" w:rsidRDefault="00B2474F" w:rsidP="00985A29">
          <w:pPr>
            <w:pStyle w:val="HeadingMiddle"/>
          </w:pPr>
          <w:r w:rsidRPr="002075CB">
            <w:t>Huawei confidential.</w:t>
          </w:r>
        </w:p>
      </w:tc>
      <w:tc>
        <w:tcPr>
          <w:tcW w:w="2152" w:type="dxa"/>
        </w:tcPr>
        <w:p w14:paraId="453C4B93" w14:textId="77777777" w:rsidR="00B2474F" w:rsidRPr="007E0723" w:rsidRDefault="00B2474F" w:rsidP="00985A29">
          <w:pPr>
            <w:pStyle w:val="HeadingRight"/>
          </w:pPr>
          <w:r w:rsidRPr="007571B6">
            <w:t xml:space="preserve">Page </w:t>
          </w:r>
          <w:r>
            <w:fldChar w:fldCharType="begin"/>
          </w:r>
          <w:r>
            <w:instrText xml:space="preserve"> PAGE </w:instrText>
          </w:r>
          <w:r>
            <w:fldChar w:fldCharType="separate"/>
          </w:r>
          <w:r w:rsidR="005A1817">
            <w:rPr>
              <w:noProof/>
            </w:rPr>
            <w:t>35</w:t>
          </w:r>
          <w:r>
            <w:rPr>
              <w:noProof/>
            </w:rPr>
            <w:fldChar w:fldCharType="end"/>
          </w:r>
          <w:r w:rsidRPr="007571B6">
            <w:t xml:space="preserve"> of </w:t>
          </w:r>
          <w:r>
            <w:rPr>
              <w:noProof/>
            </w:rPr>
            <w:fldChar w:fldCharType="begin"/>
          </w:r>
          <w:r>
            <w:rPr>
              <w:noProof/>
            </w:rPr>
            <w:instrText xml:space="preserve"> NUMPAGES </w:instrText>
          </w:r>
          <w:r>
            <w:rPr>
              <w:noProof/>
            </w:rPr>
            <w:fldChar w:fldCharType="separate"/>
          </w:r>
          <w:r w:rsidR="005A1817">
            <w:rPr>
              <w:noProof/>
            </w:rPr>
            <w:t>103</w:t>
          </w:r>
          <w:r>
            <w:rPr>
              <w:noProof/>
            </w:rPr>
            <w:fldChar w:fldCharType="end"/>
          </w:r>
        </w:p>
      </w:tc>
    </w:tr>
  </w:tbl>
  <w:p w14:paraId="76319AF9" w14:textId="77777777" w:rsidR="00B2474F" w:rsidRDefault="00B2474F" w:rsidP="00985A29">
    <w:pPr>
      <w:pStyle w:val="Heading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C7172F3" w14:textId="77777777" w:rsidR="000320B4" w:rsidRDefault="000320B4">
      <w:r>
        <w:separator/>
      </w:r>
    </w:p>
  </w:footnote>
  <w:footnote w:type="continuationSeparator" w:id="0">
    <w:p w14:paraId="33C69E7B" w14:textId="77777777" w:rsidR="000320B4" w:rsidRDefault="000320B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660" w:type="dxa"/>
      <w:tblBorders>
        <w:bottom w:val="single" w:sz="4" w:space="0" w:color="auto"/>
      </w:tblBorders>
      <w:tblLayout w:type="fixed"/>
      <w:tblLook w:val="0000" w:firstRow="0" w:lastRow="0" w:firstColumn="0" w:lastColumn="0" w:noHBand="0" w:noVBand="0"/>
    </w:tblPr>
    <w:tblGrid>
      <w:gridCol w:w="4620"/>
      <w:gridCol w:w="5040"/>
    </w:tblGrid>
    <w:tr w:rsidR="00B2474F" w:rsidRPr="00B75E83" w14:paraId="375F919A" w14:textId="77777777">
      <w:trPr>
        <w:trHeight w:val="851"/>
      </w:trPr>
      <w:tc>
        <w:tcPr>
          <w:tcW w:w="4620" w:type="dxa"/>
          <w:tcMar>
            <w:left w:w="0" w:type="dxa"/>
            <w:right w:w="0" w:type="dxa"/>
          </w:tcMar>
          <w:vAlign w:val="bottom"/>
        </w:tcPr>
        <w:p w14:paraId="175BEDB8" w14:textId="77777777" w:rsidR="00B2474F" w:rsidRPr="006342BA" w:rsidRDefault="00B2474F" w:rsidP="00487F4A">
          <w:pPr>
            <w:pStyle w:val="HeadingLeft"/>
          </w:pPr>
          <w:r>
            <w:rPr>
              <w:noProof/>
            </w:rPr>
            <w:fldChar w:fldCharType="begin"/>
          </w:r>
          <w:r>
            <w:rPr>
              <w:noProof/>
            </w:rPr>
            <w:instrText xml:space="preserve"> STYLEREF  "Heading1 no Number" </w:instrText>
          </w:r>
          <w:r>
            <w:rPr>
              <w:noProof/>
            </w:rPr>
            <w:fldChar w:fldCharType="separate"/>
          </w:r>
          <w:r>
            <w:rPr>
              <w:noProof/>
            </w:rPr>
            <w:t>About This Document</w:t>
          </w:r>
          <w:r>
            <w:rPr>
              <w:noProof/>
            </w:rPr>
            <w:fldChar w:fldCharType="end"/>
          </w:r>
        </w:p>
      </w:tc>
      <w:tc>
        <w:tcPr>
          <w:tcW w:w="5040" w:type="dxa"/>
          <w:vAlign w:val="bottom"/>
        </w:tcPr>
        <w:p w14:paraId="3CBB6158" w14:textId="77777777" w:rsidR="00B2474F" w:rsidRDefault="000320B4" w:rsidP="00487F4A">
          <w:pPr>
            <w:pStyle w:val="HeadingLeft"/>
            <w:jc w:val="right"/>
          </w:pPr>
          <w:fldSimple w:instr=" DOCPROPERTY  &quot;Product&amp;Project Name&quot; ">
            <w:r w:rsidR="00B2474F">
              <w:t>HCIA - Datacom</w:t>
            </w:r>
          </w:fldSimple>
        </w:p>
        <w:p w14:paraId="7B9251F8" w14:textId="77777777" w:rsidR="00B2474F" w:rsidRPr="006342BA" w:rsidRDefault="000320B4" w:rsidP="00487F4A">
          <w:pPr>
            <w:pStyle w:val="HeadingRight"/>
          </w:pPr>
          <w:fldSimple w:instr=" DOCPROPERTY  DocumentName ">
            <w:r w:rsidR="00B2474F">
              <w:t>Network Devices' Open Programmability - Lab Guide</w:t>
            </w:r>
          </w:fldSimple>
        </w:p>
      </w:tc>
    </w:tr>
  </w:tbl>
  <w:p w14:paraId="68619A2F" w14:textId="77777777" w:rsidR="00B2474F" w:rsidRDefault="00B2474F" w:rsidP="00487F4A">
    <w:pPr>
      <w:pStyle w:val="HeadingRigh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8E574C9" w14:textId="77777777" w:rsidR="00B2474F" w:rsidRPr="00B92F57" w:rsidRDefault="00B2474F" w:rsidP="00B92F57">
    <w:pPr>
      <w:pStyle w:val="ac"/>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FE8805" w14:textId="77777777" w:rsidR="00B2474F" w:rsidRPr="00CA7D0F" w:rsidRDefault="00B2474F" w:rsidP="00722AFA">
    <w:pPr>
      <w:pStyle w:val="ac"/>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639" w:type="dxa"/>
      <w:jc w:val="center"/>
      <w:tblCellMar>
        <w:left w:w="57" w:type="dxa"/>
        <w:right w:w="57" w:type="dxa"/>
      </w:tblCellMar>
      <w:tblLook w:val="0000" w:firstRow="0" w:lastRow="0" w:firstColumn="0" w:lastColumn="0" w:noHBand="0" w:noVBand="0"/>
    </w:tblPr>
    <w:tblGrid>
      <w:gridCol w:w="949"/>
      <w:gridCol w:w="7549"/>
      <w:gridCol w:w="1141"/>
    </w:tblGrid>
    <w:tr w:rsidR="00B2474F" w:rsidRPr="0052262C" w14:paraId="225D2604" w14:textId="77777777" w:rsidTr="00722AFA">
      <w:trPr>
        <w:cantSplit/>
        <w:trHeight w:val="912"/>
        <w:jc w:val="center"/>
      </w:trPr>
      <w:tc>
        <w:tcPr>
          <w:tcW w:w="492" w:type="pct"/>
          <w:tcBorders>
            <w:bottom w:val="single" w:sz="6" w:space="0" w:color="auto"/>
          </w:tcBorders>
          <w:vAlign w:val="bottom"/>
        </w:tcPr>
        <w:p w14:paraId="02F3FF67" w14:textId="77777777" w:rsidR="00B2474F" w:rsidRPr="0052262C" w:rsidRDefault="00B2474F" w:rsidP="00722AFA">
          <w:pPr>
            <w:pStyle w:val="HeadingLeft"/>
          </w:pPr>
          <w:r w:rsidRPr="00A023CC">
            <w:rPr>
              <w:noProof/>
            </w:rPr>
            <w:drawing>
              <wp:inline distT="0" distB="0" distL="0" distR="0" wp14:anchorId="5ADAC8ED" wp14:editId="165B0BEF">
                <wp:extent cx="504825" cy="511810"/>
                <wp:effectExtent l="0" t="0" r="9525" b="2540"/>
                <wp:docPr id="20" name="图片 20" descr="C:\Users\l00317870\AppData\Roaming\eSpace_Desktop\UserData\l00317870\imagefiles\F4A6DBE1-A295-4A2E-8920-82357C4295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C:\Users\l00317870\AppData\Roaming\eSpace_Desktop\UserData\l00317870\imagefiles\F4A6DBE1-A295-4A2E-8920-82357C429575.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511810"/>
                        </a:xfrm>
                        <a:prstGeom prst="rect">
                          <a:avLst/>
                        </a:prstGeom>
                        <a:noFill/>
                        <a:ln>
                          <a:noFill/>
                        </a:ln>
                      </pic:spPr>
                    </pic:pic>
                  </a:graphicData>
                </a:graphic>
              </wp:inline>
            </w:drawing>
          </w:r>
        </w:p>
      </w:tc>
      <w:tc>
        <w:tcPr>
          <w:tcW w:w="3916" w:type="pct"/>
          <w:tcBorders>
            <w:bottom w:val="single" w:sz="6" w:space="0" w:color="auto"/>
          </w:tcBorders>
          <w:vAlign w:val="bottom"/>
        </w:tcPr>
        <w:p w14:paraId="6599B7F5" w14:textId="041FE207" w:rsidR="00B2474F" w:rsidRPr="00285E0C" w:rsidRDefault="00B2474F" w:rsidP="005E6B18">
          <w:pPr>
            <w:pStyle w:val="HeadingLeft"/>
            <w:jc w:val="center"/>
          </w:pPr>
          <w:r w:rsidRPr="005A2AD2">
            <w:t>HCIP</w:t>
          </w:r>
          <w:r w:rsidR="005E6B18">
            <w:t xml:space="preserve">-Datacom-Network Automation Developer </w:t>
          </w:r>
          <w:r w:rsidRPr="00EC009E">
            <w:t>Lab Guide</w:t>
          </w:r>
        </w:p>
      </w:tc>
      <w:tc>
        <w:tcPr>
          <w:tcW w:w="592" w:type="pct"/>
          <w:tcBorders>
            <w:bottom w:val="single" w:sz="6" w:space="0" w:color="auto"/>
          </w:tcBorders>
          <w:vAlign w:val="bottom"/>
        </w:tcPr>
        <w:p w14:paraId="55330BEB" w14:textId="77777777" w:rsidR="00B2474F" w:rsidRPr="0052262C" w:rsidRDefault="00B2474F" w:rsidP="00722AFA">
          <w:pPr>
            <w:pStyle w:val="HeadingRight"/>
          </w:pPr>
          <w:r>
            <w:fldChar w:fldCharType="begin"/>
          </w:r>
          <w:r>
            <w:instrText xml:space="preserve"> DOCPROPERTY  Confidential  \* MERGEFORMAT </w:instrText>
          </w:r>
          <w:r>
            <w:fldChar w:fldCharType="end"/>
          </w:r>
        </w:p>
      </w:tc>
    </w:tr>
  </w:tbl>
  <w:p w14:paraId="6A8833A7" w14:textId="77777777" w:rsidR="00B2474F" w:rsidRDefault="00B2474F" w:rsidP="00487F4A">
    <w:pPr>
      <w:pStyle w:val="Heading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660" w:type="dxa"/>
      <w:tblBorders>
        <w:bottom w:val="single" w:sz="4" w:space="0" w:color="auto"/>
      </w:tblBorders>
      <w:tblLayout w:type="fixed"/>
      <w:tblLook w:val="0000" w:firstRow="0" w:lastRow="0" w:firstColumn="0" w:lastColumn="0" w:noHBand="0" w:noVBand="0"/>
    </w:tblPr>
    <w:tblGrid>
      <w:gridCol w:w="4620"/>
      <w:gridCol w:w="5040"/>
    </w:tblGrid>
    <w:tr w:rsidR="00B2474F" w:rsidRPr="00B75E83" w14:paraId="00B9EA78" w14:textId="77777777">
      <w:trPr>
        <w:trHeight w:val="851"/>
      </w:trPr>
      <w:tc>
        <w:tcPr>
          <w:tcW w:w="4620" w:type="dxa"/>
          <w:tcMar>
            <w:left w:w="0" w:type="dxa"/>
            <w:right w:w="0" w:type="dxa"/>
          </w:tcMar>
          <w:vAlign w:val="bottom"/>
        </w:tcPr>
        <w:p w14:paraId="5AE9E7A9" w14:textId="77777777" w:rsidR="00B2474F" w:rsidRPr="006342BA" w:rsidRDefault="00B2474F" w:rsidP="00487F4A">
          <w:pPr>
            <w:pStyle w:val="HeadingLeft"/>
          </w:pPr>
          <w:r>
            <w:fldChar w:fldCharType="begin"/>
          </w:r>
          <w:r>
            <w:instrText xml:space="preserve"> STYLEREF  "</w:instrText>
          </w:r>
          <w:r w:rsidRPr="00B261F3">
            <w:instrText>Contents</w:instrText>
          </w:r>
          <w:r>
            <w:instrText xml:space="preserve">" </w:instrText>
          </w:r>
          <w:r>
            <w:fldChar w:fldCharType="separate"/>
          </w:r>
          <w:r>
            <w:rPr>
              <w:noProof/>
            </w:rPr>
            <w:t>Contents</w:t>
          </w:r>
          <w:r>
            <w:fldChar w:fldCharType="end"/>
          </w:r>
        </w:p>
      </w:tc>
      <w:tc>
        <w:tcPr>
          <w:tcW w:w="5040" w:type="dxa"/>
          <w:vAlign w:val="bottom"/>
        </w:tcPr>
        <w:p w14:paraId="5A691529" w14:textId="77777777" w:rsidR="00B2474F" w:rsidRDefault="000320B4" w:rsidP="00487F4A">
          <w:pPr>
            <w:pStyle w:val="HeadingLeft"/>
            <w:jc w:val="right"/>
          </w:pPr>
          <w:fldSimple w:instr=" DOCPROPERTY  &quot;Product&amp;Project Name&quot; ">
            <w:r w:rsidR="00B2474F">
              <w:t>HCIA - Datacom</w:t>
            </w:r>
          </w:fldSimple>
        </w:p>
        <w:p w14:paraId="0C5DACC6" w14:textId="77777777" w:rsidR="00B2474F" w:rsidRPr="006342BA" w:rsidRDefault="000320B4" w:rsidP="00487F4A">
          <w:pPr>
            <w:pStyle w:val="HeadingRight"/>
          </w:pPr>
          <w:fldSimple w:instr=" DOCPROPERTY  DocumentName ">
            <w:r w:rsidR="00B2474F">
              <w:t>Network Devices' Open Programmability - Lab Guide</w:t>
            </w:r>
          </w:fldSimple>
        </w:p>
      </w:tc>
    </w:tr>
  </w:tbl>
  <w:p w14:paraId="7764BC75" w14:textId="77777777" w:rsidR="00B2474F" w:rsidRDefault="00B2474F" w:rsidP="00487F4A">
    <w:pPr>
      <w:pStyle w:val="HeadingRight"/>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660" w:type="dxa"/>
      <w:tblBorders>
        <w:bottom w:val="single" w:sz="4" w:space="0" w:color="auto"/>
      </w:tblBorders>
      <w:tblLayout w:type="fixed"/>
      <w:tblLook w:val="0000" w:firstRow="0" w:lastRow="0" w:firstColumn="0" w:lastColumn="0" w:noHBand="0" w:noVBand="0"/>
    </w:tblPr>
    <w:tblGrid>
      <w:gridCol w:w="4620"/>
      <w:gridCol w:w="5040"/>
    </w:tblGrid>
    <w:tr w:rsidR="00B2474F" w:rsidRPr="00B75E83" w14:paraId="1A0888C1" w14:textId="77777777">
      <w:trPr>
        <w:trHeight w:val="851"/>
      </w:trPr>
      <w:tc>
        <w:tcPr>
          <w:tcW w:w="4620" w:type="dxa"/>
          <w:tcMar>
            <w:left w:w="0" w:type="dxa"/>
            <w:right w:w="0" w:type="dxa"/>
          </w:tcMar>
          <w:vAlign w:val="bottom"/>
        </w:tcPr>
        <w:p w14:paraId="2E8D5A3C" w14:textId="77777777" w:rsidR="00B2474F" w:rsidRPr="006342BA" w:rsidRDefault="00B2474F" w:rsidP="00487F4A">
          <w:pPr>
            <w:pStyle w:val="HeadingLeft"/>
          </w:pPr>
          <w:r>
            <w:fldChar w:fldCharType="begin"/>
          </w:r>
          <w:r>
            <w:instrText xml:space="preserve"> STYLEREF  "</w:instrText>
          </w:r>
          <w:r w:rsidRPr="00B261F3">
            <w:instrText>Contents</w:instrText>
          </w:r>
          <w:r>
            <w:instrText xml:space="preserve">" </w:instrText>
          </w:r>
          <w:r>
            <w:fldChar w:fldCharType="separate"/>
          </w:r>
          <w:r>
            <w:rPr>
              <w:noProof/>
            </w:rPr>
            <w:t>Contents</w:t>
          </w:r>
          <w:r>
            <w:fldChar w:fldCharType="end"/>
          </w:r>
        </w:p>
      </w:tc>
      <w:tc>
        <w:tcPr>
          <w:tcW w:w="5040" w:type="dxa"/>
          <w:vAlign w:val="bottom"/>
        </w:tcPr>
        <w:p w14:paraId="7FCB7D6B" w14:textId="77777777" w:rsidR="00B2474F" w:rsidRDefault="000320B4" w:rsidP="00487F4A">
          <w:pPr>
            <w:pStyle w:val="HeadingLeft"/>
            <w:jc w:val="right"/>
          </w:pPr>
          <w:fldSimple w:instr=" DOCPROPERTY  &quot;Product&amp;Project Name&quot; ">
            <w:r w:rsidR="00B2474F">
              <w:t>HCIA - Datacom</w:t>
            </w:r>
          </w:fldSimple>
        </w:p>
        <w:p w14:paraId="3C9778F8" w14:textId="77777777" w:rsidR="00B2474F" w:rsidRPr="006342BA" w:rsidRDefault="000320B4" w:rsidP="00487F4A">
          <w:pPr>
            <w:pStyle w:val="HeadingRight"/>
          </w:pPr>
          <w:fldSimple w:instr=" DOCPROPERTY  DocumentName ">
            <w:r w:rsidR="00B2474F">
              <w:t>Network Devices' Open Programmability - Lab Guide</w:t>
            </w:r>
          </w:fldSimple>
        </w:p>
      </w:tc>
    </w:tr>
  </w:tbl>
  <w:p w14:paraId="5473129A" w14:textId="77777777" w:rsidR="00B2474F" w:rsidRDefault="00B2474F" w:rsidP="00487F4A">
    <w:pPr>
      <w:pStyle w:val="Heading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639" w:type="dxa"/>
      <w:jc w:val="center"/>
      <w:tblCellMar>
        <w:left w:w="57" w:type="dxa"/>
        <w:right w:w="57" w:type="dxa"/>
      </w:tblCellMar>
      <w:tblLook w:val="0000" w:firstRow="0" w:lastRow="0" w:firstColumn="0" w:lastColumn="0" w:noHBand="0" w:noVBand="0"/>
    </w:tblPr>
    <w:tblGrid>
      <w:gridCol w:w="949"/>
      <w:gridCol w:w="7549"/>
      <w:gridCol w:w="1141"/>
    </w:tblGrid>
    <w:tr w:rsidR="00B2474F" w:rsidRPr="0052262C" w14:paraId="5F6B31D4" w14:textId="77777777" w:rsidTr="00462D04">
      <w:trPr>
        <w:cantSplit/>
        <w:trHeight w:val="912"/>
        <w:jc w:val="center"/>
      </w:trPr>
      <w:tc>
        <w:tcPr>
          <w:tcW w:w="492" w:type="pct"/>
          <w:tcBorders>
            <w:bottom w:val="single" w:sz="6" w:space="0" w:color="auto"/>
          </w:tcBorders>
          <w:vAlign w:val="bottom"/>
        </w:tcPr>
        <w:p w14:paraId="3FA31940" w14:textId="77777777" w:rsidR="00B2474F" w:rsidRPr="0052262C" w:rsidRDefault="00B2474F" w:rsidP="00985A29">
          <w:pPr>
            <w:pStyle w:val="HeadingLeft"/>
          </w:pPr>
          <w:r w:rsidRPr="00A023CC">
            <w:rPr>
              <w:noProof/>
            </w:rPr>
            <w:drawing>
              <wp:inline distT="0" distB="0" distL="0" distR="0" wp14:anchorId="3C60665A" wp14:editId="59436E33">
                <wp:extent cx="504825" cy="511810"/>
                <wp:effectExtent l="0" t="0" r="9525" b="2540"/>
                <wp:docPr id="1" name="图片 13" descr="C:\Users\l00317870\AppData\Roaming\eSpace_Desktop\UserData\l00317870\imagefiles\F4A6DBE1-A295-4A2E-8920-82357C4295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C:\Users\l00317870\AppData\Roaming\eSpace_Desktop\UserData\l00317870\imagefiles\F4A6DBE1-A295-4A2E-8920-82357C429575.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511810"/>
                        </a:xfrm>
                        <a:prstGeom prst="rect">
                          <a:avLst/>
                        </a:prstGeom>
                        <a:noFill/>
                        <a:ln>
                          <a:noFill/>
                        </a:ln>
                      </pic:spPr>
                    </pic:pic>
                  </a:graphicData>
                </a:graphic>
              </wp:inline>
            </w:drawing>
          </w:r>
        </w:p>
      </w:tc>
      <w:tc>
        <w:tcPr>
          <w:tcW w:w="3916" w:type="pct"/>
          <w:tcBorders>
            <w:bottom w:val="single" w:sz="6" w:space="0" w:color="auto"/>
          </w:tcBorders>
          <w:vAlign w:val="bottom"/>
        </w:tcPr>
        <w:p w14:paraId="6F0C84E3" w14:textId="4535E38E" w:rsidR="00B2474F" w:rsidRPr="00285E0C" w:rsidRDefault="00B2474F" w:rsidP="001D39B1">
          <w:pPr>
            <w:pStyle w:val="HeadingLeft"/>
            <w:ind w:firstLineChars="300" w:firstLine="630"/>
            <w:jc w:val="center"/>
          </w:pPr>
          <w:r w:rsidRPr="0031472F">
            <w:t>HCIP</w:t>
          </w:r>
          <w:r w:rsidR="005E6B18">
            <w:t xml:space="preserve">–Datacom-Network Automation Developer </w:t>
          </w:r>
          <w:r w:rsidRPr="0010547E">
            <w:t>Lab Guide</w:t>
          </w:r>
        </w:p>
      </w:tc>
      <w:tc>
        <w:tcPr>
          <w:tcW w:w="592" w:type="pct"/>
          <w:tcBorders>
            <w:bottom w:val="single" w:sz="6" w:space="0" w:color="auto"/>
          </w:tcBorders>
          <w:vAlign w:val="bottom"/>
        </w:tcPr>
        <w:p w14:paraId="4E52F419" w14:textId="77777777" w:rsidR="00B2474F" w:rsidRPr="0052262C" w:rsidRDefault="00B2474F" w:rsidP="00985A29">
          <w:pPr>
            <w:pStyle w:val="HeadingRight"/>
          </w:pPr>
          <w:r>
            <w:fldChar w:fldCharType="begin"/>
          </w:r>
          <w:r>
            <w:instrText xml:space="preserve"> DOCPROPERTY  Confidential  \* MERGEFORMAT </w:instrText>
          </w:r>
          <w:r>
            <w:fldChar w:fldCharType="end"/>
          </w:r>
        </w:p>
      </w:tc>
    </w:tr>
  </w:tbl>
  <w:p w14:paraId="2E638E8C" w14:textId="77777777" w:rsidR="00B2474F" w:rsidRDefault="00B2474F" w:rsidP="00985A29">
    <w:pPr>
      <w:pStyle w:val="HeadingRight"/>
    </w:pPr>
  </w:p>
  <w:p w14:paraId="2ABCEFFB" w14:textId="77777777" w:rsidR="00B2474F" w:rsidRPr="00985A29" w:rsidRDefault="00B2474F" w:rsidP="00985A29">
    <w:pPr>
      <w:pStyle w:val="ac"/>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EDB2900"/>
    <w:multiLevelType w:val="multilevel"/>
    <w:tmpl w:val="74F098D0"/>
    <w:lvl w:ilvl="0">
      <w:start w:val="1"/>
      <w:numFmt w:val="bullet"/>
      <w:pStyle w:val="SubItemList"/>
      <w:lvlText w:val="−"/>
      <w:lvlJc w:val="left"/>
      <w:pPr>
        <w:tabs>
          <w:tab w:val="num" w:pos="2409"/>
        </w:tabs>
        <w:ind w:left="2410" w:hanging="284"/>
      </w:pPr>
      <w:rPr>
        <w:rFonts w:ascii="Huawei Sans" w:eastAsia="方正兰亭黑简体" w:hAnsi="Huawei Sans" w:hint="default"/>
        <w:sz w:val="16"/>
        <w:szCs w:val="16"/>
      </w:rPr>
    </w:lvl>
    <w:lvl w:ilvl="1">
      <w:start w:val="1"/>
      <w:numFmt w:val="bullet"/>
      <w:lvlText w:val="■"/>
      <w:lvlJc w:val="left"/>
      <w:pPr>
        <w:tabs>
          <w:tab w:val="num" w:pos="840"/>
        </w:tabs>
        <w:ind w:left="840" w:hanging="420"/>
      </w:pPr>
      <w:rPr>
        <w:rFonts w:ascii="Huawei Sans" w:eastAsia="方正兰亭黑简体" w:hAnsi="Huawei Sans" w:hint="default"/>
      </w:rPr>
    </w:lvl>
    <w:lvl w:ilvl="2">
      <w:start w:val="1"/>
      <w:numFmt w:val="bullet"/>
      <w:lvlText w:val="♦"/>
      <w:lvlJc w:val="left"/>
      <w:pPr>
        <w:tabs>
          <w:tab w:val="num" w:pos="1260"/>
        </w:tabs>
        <w:ind w:left="1260" w:hanging="420"/>
      </w:pPr>
      <w:rPr>
        <w:rFonts w:ascii="Huawei Sans" w:eastAsia="方正兰亭黑简体" w:hAnsi="Huawei Sans" w:hint="default"/>
      </w:rPr>
    </w:lvl>
    <w:lvl w:ilvl="3">
      <w:start w:val="1"/>
      <w:numFmt w:val="bullet"/>
      <w:lvlText w:val="●"/>
      <w:lvlJc w:val="left"/>
      <w:pPr>
        <w:tabs>
          <w:tab w:val="num" w:pos="1680"/>
        </w:tabs>
        <w:ind w:left="1680" w:hanging="420"/>
      </w:pPr>
      <w:rPr>
        <w:rFonts w:ascii="Huawei Sans" w:eastAsia="方正兰亭黑简体" w:hAnsi="Huawei Sans" w:hint="default"/>
        <w:color w:val="000000"/>
      </w:rPr>
    </w:lvl>
    <w:lvl w:ilvl="4">
      <w:start w:val="1"/>
      <w:numFmt w:val="bullet"/>
      <w:lvlText w:val="●"/>
      <w:lvlJc w:val="left"/>
      <w:pPr>
        <w:tabs>
          <w:tab w:val="num" w:pos="2100"/>
        </w:tabs>
        <w:ind w:left="2100" w:hanging="420"/>
      </w:pPr>
      <w:rPr>
        <w:rFonts w:ascii="Huawei Sans" w:eastAsia="方正兰亭黑简体" w:hAnsi="Huawei Sans" w:hint="default"/>
        <w:color w:val="000000"/>
      </w:rPr>
    </w:lvl>
    <w:lvl w:ilvl="5">
      <w:start w:val="1"/>
      <w:numFmt w:val="bullet"/>
      <w:lvlText w:val="♦"/>
      <w:lvlJc w:val="left"/>
      <w:pPr>
        <w:tabs>
          <w:tab w:val="num" w:pos="2520"/>
        </w:tabs>
        <w:ind w:left="2520" w:hanging="420"/>
      </w:pPr>
      <w:rPr>
        <w:rFonts w:ascii="Huawei Sans" w:eastAsia="方正兰亭黑简体" w:hAnsi="Huawei Sans" w:hint="default"/>
      </w:rPr>
    </w:lvl>
    <w:lvl w:ilvl="6">
      <w:start w:val="1"/>
      <w:numFmt w:val="decimal"/>
      <w:lvlText w:val="%7."/>
      <w:lvlJc w:val="left"/>
      <w:pPr>
        <w:tabs>
          <w:tab w:val="num" w:pos="2940"/>
        </w:tabs>
        <w:ind w:left="2940" w:hanging="420"/>
      </w:pPr>
      <w:rPr>
        <w:rFonts w:ascii="Huawei Sans" w:eastAsia="方正兰亭黑简体" w:hAnsi="Huawei Sans" w:hint="default"/>
      </w:rPr>
    </w:lvl>
    <w:lvl w:ilvl="7">
      <w:start w:val="1"/>
      <w:numFmt w:val="bullet"/>
      <w:lvlText w:val="■"/>
      <w:lvlJc w:val="left"/>
      <w:pPr>
        <w:tabs>
          <w:tab w:val="num" w:pos="3360"/>
        </w:tabs>
        <w:ind w:left="3360" w:hanging="420"/>
      </w:pPr>
      <w:rPr>
        <w:rFonts w:ascii="Huawei Sans" w:eastAsia="方正兰亭黑简体" w:hAnsi="Huawei Sans" w:hint="default"/>
      </w:rPr>
    </w:lvl>
    <w:lvl w:ilvl="8">
      <w:start w:val="1"/>
      <w:numFmt w:val="bullet"/>
      <w:lvlText w:val="♦"/>
      <w:lvlJc w:val="left"/>
      <w:pPr>
        <w:tabs>
          <w:tab w:val="num" w:pos="3780"/>
        </w:tabs>
        <w:ind w:left="3780" w:hanging="420"/>
      </w:pPr>
      <w:rPr>
        <w:rFonts w:ascii="Huawei Sans" w:eastAsia="方正兰亭黑简体" w:hAnsi="Huawei Sans" w:hint="default"/>
      </w:rPr>
    </w:lvl>
  </w:abstractNum>
  <w:abstractNum w:abstractNumId="1" w15:restartNumberingAfterBreak="0">
    <w:nsid w:val="1D5755D3"/>
    <w:multiLevelType w:val="multilevel"/>
    <w:tmpl w:val="9BFEFF40"/>
    <w:lvl w:ilvl="0">
      <w:start w:val="1"/>
      <w:numFmt w:val="bullet"/>
      <w:pStyle w:val="ItemList"/>
      <w:lvlText w:val="●"/>
      <w:lvlJc w:val="left"/>
      <w:pPr>
        <w:tabs>
          <w:tab w:val="num" w:pos="2126"/>
        </w:tabs>
        <w:ind w:left="2126" w:hanging="425"/>
      </w:pPr>
      <w:rPr>
        <w:rFonts w:ascii="Huawei Sans" w:hAnsi="Huawei Sans" w:hint="default"/>
        <w:b/>
        <w:bCs w:val="0"/>
        <w:i w:val="0"/>
        <w:iCs w:val="0"/>
        <w:caps w:val="0"/>
        <w:strike w:val="0"/>
        <w:dstrike w:val="0"/>
        <w:vanish w:val="0"/>
        <w:color w:val="auto"/>
        <w:spacing w:val="0"/>
        <w:w w:val="100"/>
        <w:position w:val="2"/>
        <w:sz w:val="21"/>
        <w:szCs w:val="21"/>
        <w:vertAlign w:val="baseline"/>
      </w:rPr>
    </w:lvl>
    <w:lvl w:ilvl="1">
      <w:start w:val="1"/>
      <w:numFmt w:val="bullet"/>
      <w:lvlText w:val="■"/>
      <w:lvlJc w:val="left"/>
      <w:pPr>
        <w:tabs>
          <w:tab w:val="num" w:pos="840"/>
        </w:tabs>
        <w:ind w:left="840" w:hanging="420"/>
      </w:pPr>
      <w:rPr>
        <w:rFonts w:ascii="Huawei Sans" w:hAnsi="Huawei Sans" w:hint="default"/>
      </w:rPr>
    </w:lvl>
    <w:lvl w:ilvl="2">
      <w:start w:val="1"/>
      <w:numFmt w:val="bullet"/>
      <w:lvlText w:val="♦"/>
      <w:lvlJc w:val="left"/>
      <w:pPr>
        <w:tabs>
          <w:tab w:val="num" w:pos="1260"/>
        </w:tabs>
        <w:ind w:left="1260" w:hanging="420"/>
      </w:pPr>
      <w:rPr>
        <w:rFonts w:ascii="Huawei Sans" w:hAnsi="Huawei Sans" w:hint="default"/>
      </w:rPr>
    </w:lvl>
    <w:lvl w:ilvl="3">
      <w:start w:val="1"/>
      <w:numFmt w:val="bullet"/>
      <w:lvlText w:val="♦"/>
      <w:lvlJc w:val="left"/>
      <w:pPr>
        <w:tabs>
          <w:tab w:val="num" w:pos="1680"/>
        </w:tabs>
        <w:ind w:left="1680" w:hanging="420"/>
      </w:pPr>
      <w:rPr>
        <w:rFonts w:ascii="Huawei Sans" w:hAnsi="Huawei Sans" w:hint="default"/>
      </w:rPr>
    </w:lvl>
    <w:lvl w:ilvl="4">
      <w:start w:val="1"/>
      <w:numFmt w:val="bullet"/>
      <w:lvlText w:val="■"/>
      <w:lvlJc w:val="left"/>
      <w:pPr>
        <w:tabs>
          <w:tab w:val="num" w:pos="2100"/>
        </w:tabs>
        <w:ind w:left="2100" w:hanging="420"/>
      </w:pPr>
      <w:rPr>
        <w:rFonts w:ascii="Huawei Sans" w:hAnsi="Huawei San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2" w15:restartNumberingAfterBreak="0">
    <w:nsid w:val="20453EF0"/>
    <w:multiLevelType w:val="multilevel"/>
    <w:tmpl w:val="5DFC29C4"/>
    <w:lvl w:ilvl="0">
      <w:start w:val="1"/>
      <w:numFmt w:val="upperLetter"/>
      <w:pStyle w:val="5"/>
      <w:lvlText w:val="附录%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3" w15:restartNumberingAfterBreak="0">
    <w:nsid w:val="2C951E2A"/>
    <w:multiLevelType w:val="multilevel"/>
    <w:tmpl w:val="5E4CEFC8"/>
    <w:styleLink w:val="111111"/>
    <w:lvl w:ilvl="0">
      <w:start w:val="1"/>
      <w:numFmt w:val="bullet"/>
      <w:lvlText w:val=""/>
      <w:lvlJc w:val="left"/>
      <w:pPr>
        <w:tabs>
          <w:tab w:val="num" w:pos="425"/>
        </w:tabs>
        <w:ind w:left="425" w:hanging="425"/>
      </w:pPr>
      <w:rPr>
        <w:rFonts w:ascii="Wingdings" w:hAnsi="Wingdings" w:hint="default"/>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4" w15:restartNumberingAfterBreak="0">
    <w:nsid w:val="2DE26016"/>
    <w:multiLevelType w:val="hybridMultilevel"/>
    <w:tmpl w:val="D518864A"/>
    <w:lvl w:ilvl="0" w:tplc="1A744F8E">
      <w:start w:val="1"/>
      <w:numFmt w:val="bullet"/>
      <w:pStyle w:val="NotesTextListinTable"/>
      <w:lvlText w:val=""/>
      <w:lvlJc w:val="left"/>
      <w:pPr>
        <w:ind w:left="590" w:hanging="420"/>
      </w:pPr>
      <w:rPr>
        <w:rFonts w:ascii="Wingdings" w:hAnsi="Wingdings" w:hint="default"/>
        <w:b w:val="0"/>
        <w:i w:val="0"/>
        <w:sz w:val="13"/>
      </w:rPr>
    </w:lvl>
    <w:lvl w:ilvl="1" w:tplc="04090003" w:tentative="1">
      <w:start w:val="1"/>
      <w:numFmt w:val="bullet"/>
      <w:lvlText w:val=""/>
      <w:lvlJc w:val="left"/>
      <w:pPr>
        <w:ind w:left="1010" w:hanging="420"/>
      </w:pPr>
      <w:rPr>
        <w:rFonts w:ascii="Wingdings" w:hAnsi="Wingdings" w:hint="default"/>
      </w:rPr>
    </w:lvl>
    <w:lvl w:ilvl="2" w:tplc="04090005" w:tentative="1">
      <w:start w:val="1"/>
      <w:numFmt w:val="bullet"/>
      <w:lvlText w:val=""/>
      <w:lvlJc w:val="left"/>
      <w:pPr>
        <w:ind w:left="1430" w:hanging="420"/>
      </w:pPr>
      <w:rPr>
        <w:rFonts w:ascii="Wingdings" w:hAnsi="Wingdings" w:hint="default"/>
      </w:rPr>
    </w:lvl>
    <w:lvl w:ilvl="3" w:tplc="04090001" w:tentative="1">
      <w:start w:val="1"/>
      <w:numFmt w:val="bullet"/>
      <w:lvlText w:val=""/>
      <w:lvlJc w:val="left"/>
      <w:pPr>
        <w:ind w:left="1850" w:hanging="420"/>
      </w:pPr>
      <w:rPr>
        <w:rFonts w:ascii="Wingdings" w:hAnsi="Wingdings" w:hint="default"/>
      </w:rPr>
    </w:lvl>
    <w:lvl w:ilvl="4" w:tplc="04090003" w:tentative="1">
      <w:start w:val="1"/>
      <w:numFmt w:val="bullet"/>
      <w:lvlText w:val=""/>
      <w:lvlJc w:val="left"/>
      <w:pPr>
        <w:ind w:left="2270" w:hanging="420"/>
      </w:pPr>
      <w:rPr>
        <w:rFonts w:ascii="Wingdings" w:hAnsi="Wingdings" w:hint="default"/>
      </w:rPr>
    </w:lvl>
    <w:lvl w:ilvl="5" w:tplc="04090005" w:tentative="1">
      <w:start w:val="1"/>
      <w:numFmt w:val="bullet"/>
      <w:lvlText w:val=""/>
      <w:lvlJc w:val="left"/>
      <w:pPr>
        <w:ind w:left="2690" w:hanging="420"/>
      </w:pPr>
      <w:rPr>
        <w:rFonts w:ascii="Wingdings" w:hAnsi="Wingdings" w:hint="default"/>
      </w:rPr>
    </w:lvl>
    <w:lvl w:ilvl="6" w:tplc="04090001" w:tentative="1">
      <w:start w:val="1"/>
      <w:numFmt w:val="bullet"/>
      <w:lvlText w:val=""/>
      <w:lvlJc w:val="left"/>
      <w:pPr>
        <w:ind w:left="3110" w:hanging="420"/>
      </w:pPr>
      <w:rPr>
        <w:rFonts w:ascii="Wingdings" w:hAnsi="Wingdings" w:hint="default"/>
      </w:rPr>
    </w:lvl>
    <w:lvl w:ilvl="7" w:tplc="04090003" w:tentative="1">
      <w:start w:val="1"/>
      <w:numFmt w:val="bullet"/>
      <w:lvlText w:val=""/>
      <w:lvlJc w:val="left"/>
      <w:pPr>
        <w:ind w:left="3530" w:hanging="420"/>
      </w:pPr>
      <w:rPr>
        <w:rFonts w:ascii="Wingdings" w:hAnsi="Wingdings" w:hint="default"/>
      </w:rPr>
    </w:lvl>
    <w:lvl w:ilvl="8" w:tplc="04090005" w:tentative="1">
      <w:start w:val="1"/>
      <w:numFmt w:val="bullet"/>
      <w:lvlText w:val=""/>
      <w:lvlJc w:val="left"/>
      <w:pPr>
        <w:ind w:left="3950" w:hanging="420"/>
      </w:pPr>
      <w:rPr>
        <w:rFonts w:ascii="Wingdings" w:hAnsi="Wingdings" w:hint="default"/>
      </w:rPr>
    </w:lvl>
  </w:abstractNum>
  <w:abstractNum w:abstractNumId="5" w15:restartNumberingAfterBreak="0">
    <w:nsid w:val="30C821AA"/>
    <w:multiLevelType w:val="multilevel"/>
    <w:tmpl w:val="DBA86462"/>
    <w:lvl w:ilvl="0">
      <w:start w:val="1"/>
      <w:numFmt w:val="bullet"/>
      <w:pStyle w:val="CAUTIONTextList"/>
      <w:lvlText w:val="●"/>
      <w:lvlJc w:val="left"/>
      <w:pPr>
        <w:tabs>
          <w:tab w:val="num" w:pos="432"/>
        </w:tabs>
        <w:ind w:left="432" w:hanging="432"/>
      </w:pPr>
      <w:rPr>
        <w:rFonts w:ascii="Arial" w:hAnsi="Arial" w:hint="default"/>
        <w:color w:val="auto"/>
        <w:sz w:val="20"/>
        <w:szCs w:val="16"/>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6" w15:restartNumberingAfterBreak="0">
    <w:nsid w:val="42A046D5"/>
    <w:multiLevelType w:val="multilevel"/>
    <w:tmpl w:val="04090023"/>
    <w:styleLink w:val="a"/>
    <w:lvl w:ilvl="0">
      <w:start w:val="1"/>
      <w:numFmt w:val="upperRoman"/>
      <w:lvlText w:val="第 %1 条"/>
      <w:lvlJc w:val="left"/>
      <w:pPr>
        <w:tabs>
          <w:tab w:val="num" w:pos="1800"/>
        </w:tabs>
        <w:ind w:left="0" w:firstLine="0"/>
      </w:pPr>
    </w:lvl>
    <w:lvl w:ilvl="1">
      <w:start w:val="1"/>
      <w:numFmt w:val="decimalZero"/>
      <w:isLgl/>
      <w:lvlText w:val="节 %1.%2"/>
      <w:lvlJc w:val="left"/>
      <w:pPr>
        <w:tabs>
          <w:tab w:val="num" w:pos="1440"/>
        </w:tabs>
        <w:ind w:left="0" w:firstLine="0"/>
      </w:pPr>
    </w:lvl>
    <w:lvl w:ilvl="2">
      <w:start w:val="1"/>
      <w:numFmt w:val="lowerLetter"/>
      <w:lvlText w:val="(%3)"/>
      <w:lvlJc w:val="left"/>
      <w:pPr>
        <w:tabs>
          <w:tab w:val="num" w:pos="1008"/>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7" w15:restartNumberingAfterBreak="0">
    <w:nsid w:val="42FE570A"/>
    <w:multiLevelType w:val="multilevel"/>
    <w:tmpl w:val="B34E5A40"/>
    <w:lvl w:ilvl="0">
      <w:start w:val="1"/>
      <w:numFmt w:val="decimal"/>
      <w:pStyle w:val="4"/>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黑体" w:hAnsi="Arial" w:hint="default"/>
        <w:b w:val="0"/>
        <w:i w:val="0"/>
        <w:sz w:val="18"/>
        <w:szCs w:val="18"/>
      </w:rPr>
    </w:lvl>
    <w:lvl w:ilvl="8">
      <w:start w:val="1"/>
      <w:numFmt w:val="decimal"/>
      <w:lvlRestart w:val="0"/>
      <w:suff w:val="space"/>
      <w:lvlText w:val="表%9"/>
      <w:lvlJc w:val="center"/>
      <w:pPr>
        <w:ind w:left="0" w:firstLine="0"/>
      </w:pPr>
      <w:rPr>
        <w:rFonts w:ascii="Arial" w:eastAsia="黑体" w:hAnsi="Arial" w:hint="default"/>
        <w:b w:val="0"/>
        <w:i w:val="0"/>
        <w:sz w:val="18"/>
        <w:szCs w:val="18"/>
      </w:rPr>
    </w:lvl>
  </w:abstractNum>
  <w:abstractNum w:abstractNumId="8" w15:restartNumberingAfterBreak="0">
    <w:nsid w:val="463C3DB5"/>
    <w:multiLevelType w:val="hybridMultilevel"/>
    <w:tmpl w:val="ACA830C6"/>
    <w:lvl w:ilvl="0" w:tplc="97063ACC">
      <w:start w:val="1"/>
      <w:numFmt w:val="decimal"/>
      <w:pStyle w:val="ItemStepinTable"/>
      <w:lvlText w:val="%1."/>
      <w:lvlJc w:val="left"/>
      <w:pPr>
        <w:tabs>
          <w:tab w:val="num" w:pos="284"/>
        </w:tabs>
        <w:ind w:left="284" w:hanging="284"/>
      </w:pPr>
      <w:rPr>
        <w:rFonts w:hint="eastAsia"/>
      </w:rPr>
    </w:lvl>
    <w:lvl w:ilvl="1" w:tplc="FD729F6E" w:tentative="1">
      <w:start w:val="1"/>
      <w:numFmt w:val="lowerLetter"/>
      <w:lvlText w:val="%2)"/>
      <w:lvlJc w:val="left"/>
      <w:pPr>
        <w:tabs>
          <w:tab w:val="num" w:pos="840"/>
        </w:tabs>
        <w:ind w:left="840" w:hanging="420"/>
      </w:pPr>
    </w:lvl>
    <w:lvl w:ilvl="2" w:tplc="AC34F02C" w:tentative="1">
      <w:start w:val="1"/>
      <w:numFmt w:val="lowerRoman"/>
      <w:lvlText w:val="%3."/>
      <w:lvlJc w:val="right"/>
      <w:pPr>
        <w:tabs>
          <w:tab w:val="num" w:pos="1260"/>
        </w:tabs>
        <w:ind w:left="1260" w:hanging="420"/>
      </w:pPr>
    </w:lvl>
    <w:lvl w:ilvl="3" w:tplc="6D1412CE" w:tentative="1">
      <w:start w:val="1"/>
      <w:numFmt w:val="decimal"/>
      <w:lvlText w:val="%4."/>
      <w:lvlJc w:val="left"/>
      <w:pPr>
        <w:tabs>
          <w:tab w:val="num" w:pos="1680"/>
        </w:tabs>
        <w:ind w:left="1680" w:hanging="420"/>
      </w:pPr>
    </w:lvl>
    <w:lvl w:ilvl="4" w:tplc="A73A01FA" w:tentative="1">
      <w:start w:val="1"/>
      <w:numFmt w:val="lowerLetter"/>
      <w:lvlText w:val="%5)"/>
      <w:lvlJc w:val="left"/>
      <w:pPr>
        <w:tabs>
          <w:tab w:val="num" w:pos="2100"/>
        </w:tabs>
        <w:ind w:left="2100" w:hanging="420"/>
      </w:pPr>
    </w:lvl>
    <w:lvl w:ilvl="5" w:tplc="18A039C8" w:tentative="1">
      <w:start w:val="1"/>
      <w:numFmt w:val="lowerRoman"/>
      <w:lvlText w:val="%6."/>
      <w:lvlJc w:val="right"/>
      <w:pPr>
        <w:tabs>
          <w:tab w:val="num" w:pos="2520"/>
        </w:tabs>
        <w:ind w:left="2520" w:hanging="420"/>
      </w:pPr>
    </w:lvl>
    <w:lvl w:ilvl="6" w:tplc="1042FC9C" w:tentative="1">
      <w:start w:val="1"/>
      <w:numFmt w:val="decimal"/>
      <w:lvlText w:val="%7."/>
      <w:lvlJc w:val="left"/>
      <w:pPr>
        <w:tabs>
          <w:tab w:val="num" w:pos="2940"/>
        </w:tabs>
        <w:ind w:left="2940" w:hanging="420"/>
      </w:pPr>
    </w:lvl>
    <w:lvl w:ilvl="7" w:tplc="783E4DB2" w:tentative="1">
      <w:start w:val="1"/>
      <w:numFmt w:val="lowerLetter"/>
      <w:lvlText w:val="%8)"/>
      <w:lvlJc w:val="left"/>
      <w:pPr>
        <w:tabs>
          <w:tab w:val="num" w:pos="3360"/>
        </w:tabs>
        <w:ind w:left="3360" w:hanging="420"/>
      </w:pPr>
    </w:lvl>
    <w:lvl w:ilvl="8" w:tplc="FFA648D0" w:tentative="1">
      <w:start w:val="1"/>
      <w:numFmt w:val="lowerRoman"/>
      <w:lvlText w:val="%9."/>
      <w:lvlJc w:val="right"/>
      <w:pPr>
        <w:tabs>
          <w:tab w:val="num" w:pos="3780"/>
        </w:tabs>
        <w:ind w:left="3780" w:hanging="420"/>
      </w:pPr>
    </w:lvl>
  </w:abstractNum>
  <w:abstractNum w:abstractNumId="9" w15:restartNumberingAfterBreak="0">
    <w:nsid w:val="4DDA66D1"/>
    <w:multiLevelType w:val="multilevel"/>
    <w:tmpl w:val="864C7C0A"/>
    <w:lvl w:ilvl="0">
      <w:start w:val="1"/>
      <w:numFmt w:val="upperLetter"/>
      <w:pStyle w:val="Appendixheading1"/>
      <w:suff w:val="nothing"/>
      <w:lvlText w:val="%1 "/>
      <w:lvlJc w:val="left"/>
      <w:pPr>
        <w:ind w:left="0" w:firstLine="0"/>
      </w:pPr>
      <w:rPr>
        <w:rFonts w:ascii="Huawei Sans" w:eastAsia="方正兰亭黑简体" w:hAnsi="Huawei Sans" w:cs="Book Antiqua" w:hint="default"/>
        <w:b/>
        <w:bCs/>
        <w:i w:val="0"/>
        <w:iCs w:val="0"/>
        <w:caps w:val="0"/>
        <w:strike w:val="0"/>
        <w:dstrike w:val="0"/>
        <w:vanish w:val="0"/>
        <w:color w:val="000000"/>
        <w:sz w:val="144"/>
        <w:szCs w:val="144"/>
        <w:vertAlign w:val="baseline"/>
      </w:rPr>
    </w:lvl>
    <w:lvl w:ilvl="1">
      <w:start w:val="1"/>
      <w:numFmt w:val="decimal"/>
      <w:pStyle w:val="Appendixheading2"/>
      <w:suff w:val="nothing"/>
      <w:lvlText w:val="%1.%2 "/>
      <w:lvlJc w:val="left"/>
      <w:pPr>
        <w:ind w:left="0" w:firstLine="0"/>
      </w:pPr>
      <w:rPr>
        <w:rFonts w:ascii="Huawei Sans" w:eastAsia="方正兰亭黑简体" w:hAnsi="Huawei Sans" w:cs="Book Antiqua" w:hint="default"/>
        <w:b/>
        <w:bCs/>
        <w:i w:val="0"/>
        <w:iCs w:val="0"/>
        <w:caps w:val="0"/>
        <w:strike w:val="0"/>
        <w:dstrike w:val="0"/>
        <w:snapToGrid w:val="0"/>
        <w:vanish w:val="0"/>
        <w:color w:val="000000"/>
        <w:spacing w:val="0"/>
        <w:kern w:val="0"/>
        <w:sz w:val="36"/>
        <w:szCs w:val="36"/>
        <w:vertAlign w:val="baseline"/>
      </w:rPr>
    </w:lvl>
    <w:lvl w:ilvl="2">
      <w:start w:val="1"/>
      <w:numFmt w:val="decimal"/>
      <w:pStyle w:val="Appendixheading3"/>
      <w:suff w:val="nothing"/>
      <w:lvlText w:val="%1.%2.%3 "/>
      <w:lvlJc w:val="left"/>
      <w:pPr>
        <w:ind w:left="0" w:firstLine="0"/>
      </w:pPr>
      <w:rPr>
        <w:rFonts w:ascii="Huawei Sans" w:eastAsia="方正兰亭黑简体" w:hAnsi="Huawei Sans" w:cs="Book Antiqua" w:hint="default"/>
        <w:b/>
        <w:bCs/>
        <w:i w:val="0"/>
        <w:iCs w:val="0"/>
        <w:caps w:val="0"/>
        <w:strike w:val="0"/>
        <w:dstrike w:val="0"/>
        <w:snapToGrid w:val="0"/>
        <w:vanish w:val="0"/>
        <w:color w:val="000000"/>
        <w:kern w:val="0"/>
        <w:sz w:val="32"/>
        <w:szCs w:val="32"/>
        <w:vertAlign w:val="baseline"/>
      </w:rPr>
    </w:lvl>
    <w:lvl w:ilvl="3">
      <w:start w:val="1"/>
      <w:numFmt w:val="decimal"/>
      <w:pStyle w:val="Appendixheading4"/>
      <w:suff w:val="nothing"/>
      <w:lvlText w:val="%1.%2.%3.%4 "/>
      <w:lvlJc w:val="left"/>
      <w:pPr>
        <w:ind w:left="0" w:firstLine="0"/>
      </w:pPr>
      <w:rPr>
        <w:rFonts w:ascii="Huawei Sans" w:eastAsia="方正兰亭黑简体" w:hAnsi="Huawei Sans" w:cs="Book Antiqua" w:hint="default"/>
        <w:b/>
        <w:bCs/>
        <w:i w:val="0"/>
        <w:iCs w:val="0"/>
        <w:caps w:val="0"/>
        <w:strike w:val="0"/>
        <w:dstrike w:val="0"/>
        <w:snapToGrid w:val="0"/>
        <w:vanish w:val="0"/>
        <w:color w:val="000000"/>
        <w:kern w:val="0"/>
        <w:sz w:val="28"/>
        <w:szCs w:val="28"/>
        <w:vertAlign w:val="baseline"/>
      </w:rPr>
    </w:lvl>
    <w:lvl w:ilvl="4">
      <w:start w:val="1"/>
      <w:numFmt w:val="decimal"/>
      <w:pStyle w:val="Appendixheading5"/>
      <w:suff w:val="nothing"/>
      <w:lvlText w:val="%1.%2.%3.%4.%5 "/>
      <w:lvlJc w:val="left"/>
      <w:pPr>
        <w:ind w:left="0" w:firstLine="0"/>
      </w:pPr>
      <w:rPr>
        <w:rFonts w:ascii="Huawei Sans" w:eastAsia="方正兰亭黑简体" w:hAnsi="Huawei Sans" w:cs="Book Antiqua" w:hint="default"/>
        <w:b/>
        <w:bCs/>
        <w:i w:val="0"/>
        <w:iCs w:val="0"/>
        <w:caps w:val="0"/>
        <w:strike w:val="0"/>
        <w:dstrike w:val="0"/>
        <w:snapToGrid w:val="0"/>
        <w:vanish w:val="0"/>
        <w:color w:val="000000"/>
        <w:kern w:val="0"/>
        <w:sz w:val="24"/>
        <w:szCs w:val="24"/>
        <w:vertAlign w:val="baseline"/>
      </w:rPr>
    </w:lvl>
    <w:lvl w:ilvl="5">
      <w:start w:val="1"/>
      <w:numFmt w:val="decimal"/>
      <w:lvlText w:val="Step %6"/>
      <w:lvlJc w:val="right"/>
      <w:pPr>
        <w:tabs>
          <w:tab w:val="num" w:pos="1701"/>
        </w:tabs>
        <w:ind w:left="1701" w:hanging="159"/>
      </w:pPr>
      <w:rPr>
        <w:rFonts w:ascii="Huawei Sans" w:eastAsia="方正兰亭黑简体" w:hAnsi="Huawei Sans" w:cs="Times New Roman" w:hint="default"/>
        <w:b/>
        <w:bCs/>
        <w:i w:val="0"/>
        <w:iCs w:val="0"/>
        <w:sz w:val="21"/>
        <w:szCs w:val="21"/>
        <w:u w:val="none"/>
      </w:rPr>
    </w:lvl>
    <w:lvl w:ilvl="6">
      <w:start w:val="1"/>
      <w:numFmt w:val="decimal"/>
      <w:lvlText w:val="%7."/>
      <w:lvlJc w:val="left"/>
      <w:pPr>
        <w:tabs>
          <w:tab w:val="num" w:pos="2126"/>
        </w:tabs>
        <w:ind w:left="2126" w:hanging="425"/>
      </w:pPr>
      <w:rPr>
        <w:rFonts w:ascii="Huawei Sans" w:eastAsia="方正兰亭黑简体" w:hAnsi="Huawei Sans" w:cs="Times New Roman" w:hint="default"/>
        <w:b w:val="0"/>
        <w:bCs/>
        <w:i w:val="0"/>
        <w:iCs w:val="0"/>
        <w:color w:val="auto"/>
        <w:sz w:val="21"/>
        <w:szCs w:val="21"/>
      </w:rPr>
    </w:lvl>
    <w:lvl w:ilvl="7">
      <w:start w:val="1"/>
      <w:numFmt w:val="decimal"/>
      <w:lvlRestart w:val="1"/>
      <w:pStyle w:val="FigureDescriptioninAppendix"/>
      <w:suff w:val="space"/>
      <w:lvlText w:val="Figure %1-%8"/>
      <w:lvlJc w:val="left"/>
      <w:pPr>
        <w:ind w:left="1701" w:firstLine="0"/>
      </w:pPr>
      <w:rPr>
        <w:rFonts w:ascii="Huawei Sans" w:eastAsia="方正兰亭黑简体" w:hAnsi="Huawei Sans" w:cs="Book Antiqua" w:hint="default"/>
        <w:b/>
        <w:bCs/>
        <w:i w:val="0"/>
        <w:iCs w:val="0"/>
        <w:sz w:val="21"/>
        <w:szCs w:val="21"/>
        <w:u w:val="none"/>
      </w:rPr>
    </w:lvl>
    <w:lvl w:ilvl="8">
      <w:start w:val="1"/>
      <w:numFmt w:val="decimal"/>
      <w:lvlRestart w:val="1"/>
      <w:pStyle w:val="TableDescriptioninAppendix"/>
      <w:suff w:val="space"/>
      <w:lvlText w:val="Table %1-%9"/>
      <w:lvlJc w:val="left"/>
      <w:pPr>
        <w:ind w:left="1701" w:firstLine="0"/>
      </w:pPr>
      <w:rPr>
        <w:rFonts w:ascii="Huawei Sans" w:eastAsia="方正兰亭黑简体" w:hAnsi="Huawei Sans" w:cs="Book Antiqua" w:hint="default"/>
        <w:b/>
        <w:bCs/>
        <w:i w:val="0"/>
        <w:iCs w:val="0"/>
        <w:strike w:val="0"/>
        <w:dstrike w:val="0"/>
        <w:color w:val="auto"/>
        <w:sz w:val="21"/>
        <w:szCs w:val="21"/>
        <w:vertAlign w:val="baseline"/>
      </w:rPr>
    </w:lvl>
  </w:abstractNum>
  <w:abstractNum w:abstractNumId="10" w15:restartNumberingAfterBreak="0">
    <w:nsid w:val="501331DD"/>
    <w:multiLevelType w:val="multilevel"/>
    <w:tmpl w:val="03BCA286"/>
    <w:lvl w:ilvl="0">
      <w:start w:val="1"/>
      <w:numFmt w:val="decimal"/>
      <w:pStyle w:val="1"/>
      <w:suff w:val="nothing"/>
      <w:lvlText w:val="%1 "/>
      <w:lvlJc w:val="left"/>
      <w:pPr>
        <w:ind w:left="0" w:firstLine="0"/>
      </w:pPr>
      <w:rPr>
        <w:rFonts w:ascii="Huawei Sans" w:eastAsia="方正兰亭黑简体" w:hAnsi="Huawei Sans" w:cs="Book Antiqua" w:hint="default"/>
        <w:b/>
        <w:bCs/>
        <w:i w:val="0"/>
        <w:iCs w:val="0"/>
        <w:caps w:val="0"/>
        <w:strike w:val="0"/>
        <w:dstrike w:val="0"/>
        <w:vanish w:val="0"/>
        <w:color w:val="000000"/>
        <w:sz w:val="144"/>
        <w:szCs w:val="144"/>
        <w:vertAlign w:val="baseline"/>
      </w:rPr>
    </w:lvl>
    <w:lvl w:ilvl="1">
      <w:start w:val="1"/>
      <w:numFmt w:val="decimal"/>
      <w:pStyle w:val="2"/>
      <w:suff w:val="nothing"/>
      <w:lvlText w:val="%1.%2 "/>
      <w:lvlJc w:val="left"/>
      <w:pPr>
        <w:ind w:left="0" w:firstLine="0"/>
      </w:pPr>
      <w:rPr>
        <w:rFonts w:ascii="Huawei Sans" w:eastAsia="方正兰亭黑简体" w:hAnsi="Huawei Sans" w:cs="Book Antiqua" w:hint="default"/>
        <w:b/>
        <w:bCs/>
        <w:i w:val="0"/>
        <w:iCs w:val="0"/>
        <w:caps w:val="0"/>
        <w:strike w:val="0"/>
        <w:dstrike w:val="0"/>
        <w:snapToGrid w:val="0"/>
        <w:vanish w:val="0"/>
        <w:color w:val="000000"/>
        <w:spacing w:val="0"/>
        <w:kern w:val="0"/>
        <w:sz w:val="36"/>
        <w:szCs w:val="36"/>
        <w:vertAlign w:val="baseline"/>
      </w:rPr>
    </w:lvl>
    <w:lvl w:ilvl="2">
      <w:start w:val="1"/>
      <w:numFmt w:val="decimal"/>
      <w:pStyle w:val="3"/>
      <w:suff w:val="nothing"/>
      <w:lvlText w:val="%1.%2.%3 "/>
      <w:lvlJc w:val="left"/>
      <w:pPr>
        <w:ind w:left="0" w:firstLine="0"/>
      </w:pPr>
      <w:rPr>
        <w:rFonts w:ascii="Huawei Sans" w:eastAsia="方正兰亭黑简体" w:hAnsi="Huawei Sans" w:cs="Book Antiqua" w:hint="default"/>
        <w:b/>
        <w:bCs/>
        <w:i w:val="0"/>
        <w:iCs w:val="0"/>
        <w:caps w:val="0"/>
        <w:strike w:val="0"/>
        <w:dstrike w:val="0"/>
        <w:snapToGrid w:val="0"/>
        <w:vanish w:val="0"/>
        <w:color w:val="000000"/>
        <w:kern w:val="0"/>
        <w:sz w:val="32"/>
        <w:szCs w:val="32"/>
        <w:vertAlign w:val="baseline"/>
      </w:rPr>
    </w:lvl>
    <w:lvl w:ilvl="3">
      <w:start w:val="1"/>
      <w:numFmt w:val="decimal"/>
      <w:pStyle w:val="40"/>
      <w:suff w:val="nothing"/>
      <w:lvlText w:val="%1.%2.%3.%4 "/>
      <w:lvlJc w:val="left"/>
      <w:pPr>
        <w:ind w:left="0" w:firstLine="0"/>
      </w:pPr>
      <w:rPr>
        <w:rFonts w:ascii="Huawei Sans" w:eastAsia="方正兰亭黑简体" w:hAnsi="Huawei Sans" w:cs="Book Antiqua" w:hint="default"/>
        <w:b/>
        <w:bCs/>
        <w:i w:val="0"/>
        <w:iCs w:val="0"/>
        <w:caps w:val="0"/>
        <w:strike w:val="0"/>
        <w:dstrike w:val="0"/>
        <w:vanish w:val="0"/>
        <w:color w:val="000000"/>
        <w:sz w:val="28"/>
        <w:szCs w:val="28"/>
        <w:vertAlign w:val="baseline"/>
      </w:rPr>
    </w:lvl>
    <w:lvl w:ilvl="4">
      <w:start w:val="1"/>
      <w:numFmt w:val="decimal"/>
      <w:pStyle w:val="50"/>
      <w:suff w:val="nothing"/>
      <w:lvlText w:val="%1.%2.%3.%4.%5 "/>
      <w:lvlJc w:val="left"/>
      <w:pPr>
        <w:ind w:left="0" w:firstLine="0"/>
      </w:pPr>
      <w:rPr>
        <w:rFonts w:ascii="Huawei Sans" w:eastAsia="方正兰亭黑简体" w:hAnsi="Huawei Sans" w:cs="Book Antiqua" w:hint="default"/>
        <w:b/>
        <w:bCs/>
        <w:i w:val="0"/>
        <w:iCs w:val="0"/>
        <w:caps w:val="0"/>
        <w:strike w:val="0"/>
        <w:dstrike w:val="0"/>
        <w:vanish w:val="0"/>
        <w:color w:val="000000"/>
        <w:sz w:val="24"/>
        <w:szCs w:val="24"/>
        <w:vertAlign w:val="baseline"/>
      </w:rPr>
    </w:lvl>
    <w:lvl w:ilvl="5">
      <w:start w:val="1"/>
      <w:numFmt w:val="decimal"/>
      <w:pStyle w:val="Step"/>
      <w:lvlText w:val="Step %6"/>
      <w:lvlJc w:val="right"/>
      <w:pPr>
        <w:tabs>
          <w:tab w:val="num" w:pos="1701"/>
        </w:tabs>
        <w:ind w:left="1701" w:hanging="159"/>
      </w:pPr>
      <w:rPr>
        <w:rFonts w:ascii="Huawei Sans" w:eastAsia="方正兰亭黑简体" w:hAnsi="Huawei Sans" w:cs="Arial" w:hint="default"/>
        <w:b/>
        <w:bCs/>
        <w:i w:val="0"/>
        <w:iCs w:val="0"/>
        <w:caps w:val="0"/>
        <w:strike w:val="0"/>
        <w:dstrike w:val="0"/>
        <w:vanish w:val="0"/>
        <w:color w:val="auto"/>
        <w:sz w:val="21"/>
        <w:szCs w:val="20"/>
        <w:vertAlign w:val="baseline"/>
      </w:rPr>
    </w:lvl>
    <w:lvl w:ilvl="6">
      <w:start w:val="1"/>
      <w:numFmt w:val="decimal"/>
      <w:pStyle w:val="ItemStep"/>
      <w:lvlText w:val="%7."/>
      <w:lvlJc w:val="left"/>
      <w:pPr>
        <w:tabs>
          <w:tab w:val="num" w:pos="2126"/>
        </w:tabs>
        <w:ind w:left="2126" w:hanging="425"/>
      </w:pPr>
      <w:rPr>
        <w:rFonts w:ascii="Huawei Sans" w:eastAsia="方正兰亭黑简体" w:hAnsi="Huawei Sans" w:cs="Times New Roman" w:hint="default"/>
        <w:b w:val="0"/>
        <w:bCs/>
        <w:i w:val="0"/>
        <w:iCs w:val="0"/>
        <w:color w:val="auto"/>
        <w:sz w:val="21"/>
        <w:szCs w:val="21"/>
      </w:rPr>
    </w:lvl>
    <w:lvl w:ilvl="7">
      <w:start w:val="1"/>
      <w:numFmt w:val="decimal"/>
      <w:lvlRestart w:val="1"/>
      <w:pStyle w:val="FigureDescription"/>
      <w:suff w:val="space"/>
      <w:lvlText w:val="Figure %1-%8"/>
      <w:lvlJc w:val="left"/>
      <w:pPr>
        <w:ind w:left="1701" w:firstLine="0"/>
      </w:pPr>
      <w:rPr>
        <w:rFonts w:ascii="Huawei Sans" w:eastAsia="方正兰亭黑简体" w:hAnsi="Huawei Sans" w:cs="Book Antiqua" w:hint="default"/>
        <w:b/>
        <w:bCs/>
        <w:i w:val="0"/>
        <w:iCs w:val="0"/>
        <w:strike w:val="0"/>
        <w:dstrike w:val="0"/>
        <w:color w:val="auto"/>
        <w:sz w:val="21"/>
        <w:szCs w:val="21"/>
        <w:vertAlign w:val="baseline"/>
      </w:rPr>
    </w:lvl>
    <w:lvl w:ilvl="8">
      <w:start w:val="1"/>
      <w:numFmt w:val="decimal"/>
      <w:lvlRestart w:val="1"/>
      <w:pStyle w:val="TableDescription"/>
      <w:suff w:val="space"/>
      <w:lvlText w:val="Table %1-%9"/>
      <w:lvlJc w:val="left"/>
      <w:pPr>
        <w:ind w:left="1701" w:firstLine="0"/>
      </w:pPr>
      <w:rPr>
        <w:rFonts w:ascii="Huawei Sans" w:eastAsia="方正兰亭黑简体" w:hAnsi="Huawei Sans" w:hint="default"/>
        <w:b/>
        <w:bCs/>
        <w:i w:val="0"/>
        <w:iCs w:val="0"/>
        <w:color w:val="auto"/>
        <w:sz w:val="21"/>
        <w:szCs w:val="21"/>
      </w:rPr>
    </w:lvl>
  </w:abstractNum>
  <w:abstractNum w:abstractNumId="11" w15:restartNumberingAfterBreak="0">
    <w:nsid w:val="667437AC"/>
    <w:multiLevelType w:val="multilevel"/>
    <w:tmpl w:val="6F9E89AE"/>
    <w:lvl w:ilvl="0">
      <w:start w:val="1"/>
      <w:numFmt w:val="bullet"/>
      <w:pStyle w:val="NotesTextList"/>
      <w:lvlText w:val="●"/>
      <w:lvlJc w:val="left"/>
      <w:pPr>
        <w:tabs>
          <w:tab w:val="num" w:pos="2359"/>
        </w:tabs>
        <w:ind w:left="2359" w:hanging="284"/>
      </w:pPr>
      <w:rPr>
        <w:rFonts w:ascii="Huawei Sans" w:eastAsia="方正兰亭黑简体" w:hAnsi="Huawei Sans" w:hint="default"/>
        <w:color w:val="auto"/>
        <w:position w:val="1"/>
        <w:sz w:val="18"/>
        <w:szCs w:val="13"/>
        <w:effect w:val="none"/>
      </w:rPr>
    </w:lvl>
    <w:lvl w:ilvl="1">
      <w:start w:val="1"/>
      <w:numFmt w:val="bullet"/>
      <w:lvlText w:val="■"/>
      <w:lvlJc w:val="left"/>
      <w:pPr>
        <w:tabs>
          <w:tab w:val="num" w:pos="840"/>
        </w:tabs>
        <w:ind w:left="840" w:hanging="420"/>
      </w:pPr>
      <w:rPr>
        <w:rFonts w:ascii="Huawei Sans" w:hAnsi="Huawei Sans" w:hint="default"/>
      </w:rPr>
    </w:lvl>
    <w:lvl w:ilvl="2">
      <w:start w:val="1"/>
      <w:numFmt w:val="bullet"/>
      <w:lvlText w:val="♦"/>
      <w:lvlJc w:val="left"/>
      <w:pPr>
        <w:tabs>
          <w:tab w:val="num" w:pos="1260"/>
        </w:tabs>
        <w:ind w:left="1260" w:hanging="420"/>
      </w:pPr>
      <w:rPr>
        <w:rFonts w:ascii="Huawei Sans" w:hAnsi="Huawei San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12" w15:restartNumberingAfterBreak="0">
    <w:nsid w:val="67DE040F"/>
    <w:multiLevelType w:val="hybridMultilevel"/>
    <w:tmpl w:val="A77CB840"/>
    <w:lvl w:ilvl="0" w:tplc="D4822188">
      <w:start w:val="1"/>
      <w:numFmt w:val="bullet"/>
      <w:pStyle w:val="a0"/>
      <w:lvlText w:val=""/>
      <w:lvlJc w:val="left"/>
      <w:pPr>
        <w:ind w:left="1720" w:hanging="420"/>
      </w:pPr>
      <w:rPr>
        <w:rFonts w:ascii="Wingdings" w:hAnsi="Wingdings" w:hint="default"/>
      </w:rPr>
    </w:lvl>
    <w:lvl w:ilvl="1" w:tplc="04090003" w:tentative="1">
      <w:start w:val="1"/>
      <w:numFmt w:val="bullet"/>
      <w:lvlText w:val=""/>
      <w:lvlJc w:val="left"/>
      <w:pPr>
        <w:ind w:left="2140" w:hanging="420"/>
      </w:pPr>
      <w:rPr>
        <w:rFonts w:ascii="Wingdings" w:hAnsi="Wingdings" w:hint="default"/>
      </w:rPr>
    </w:lvl>
    <w:lvl w:ilvl="2" w:tplc="04090005" w:tentative="1">
      <w:start w:val="1"/>
      <w:numFmt w:val="bullet"/>
      <w:lvlText w:val=""/>
      <w:lvlJc w:val="left"/>
      <w:pPr>
        <w:ind w:left="2560" w:hanging="420"/>
      </w:pPr>
      <w:rPr>
        <w:rFonts w:ascii="Wingdings" w:hAnsi="Wingdings" w:hint="default"/>
      </w:rPr>
    </w:lvl>
    <w:lvl w:ilvl="3" w:tplc="04090001" w:tentative="1">
      <w:start w:val="1"/>
      <w:numFmt w:val="bullet"/>
      <w:lvlText w:val=""/>
      <w:lvlJc w:val="left"/>
      <w:pPr>
        <w:ind w:left="2980" w:hanging="420"/>
      </w:pPr>
      <w:rPr>
        <w:rFonts w:ascii="Wingdings" w:hAnsi="Wingdings" w:hint="default"/>
      </w:rPr>
    </w:lvl>
    <w:lvl w:ilvl="4" w:tplc="04090003" w:tentative="1">
      <w:start w:val="1"/>
      <w:numFmt w:val="bullet"/>
      <w:lvlText w:val=""/>
      <w:lvlJc w:val="left"/>
      <w:pPr>
        <w:ind w:left="3400" w:hanging="420"/>
      </w:pPr>
      <w:rPr>
        <w:rFonts w:ascii="Wingdings" w:hAnsi="Wingdings" w:hint="default"/>
      </w:rPr>
    </w:lvl>
    <w:lvl w:ilvl="5" w:tplc="04090005" w:tentative="1">
      <w:start w:val="1"/>
      <w:numFmt w:val="bullet"/>
      <w:lvlText w:val=""/>
      <w:lvlJc w:val="left"/>
      <w:pPr>
        <w:ind w:left="3820" w:hanging="420"/>
      </w:pPr>
      <w:rPr>
        <w:rFonts w:ascii="Wingdings" w:hAnsi="Wingdings" w:hint="default"/>
      </w:rPr>
    </w:lvl>
    <w:lvl w:ilvl="6" w:tplc="04090001" w:tentative="1">
      <w:start w:val="1"/>
      <w:numFmt w:val="bullet"/>
      <w:lvlText w:val=""/>
      <w:lvlJc w:val="left"/>
      <w:pPr>
        <w:ind w:left="4240" w:hanging="420"/>
      </w:pPr>
      <w:rPr>
        <w:rFonts w:ascii="Wingdings" w:hAnsi="Wingdings" w:hint="default"/>
      </w:rPr>
    </w:lvl>
    <w:lvl w:ilvl="7" w:tplc="04090003" w:tentative="1">
      <w:start w:val="1"/>
      <w:numFmt w:val="bullet"/>
      <w:lvlText w:val=""/>
      <w:lvlJc w:val="left"/>
      <w:pPr>
        <w:ind w:left="4660" w:hanging="420"/>
      </w:pPr>
      <w:rPr>
        <w:rFonts w:ascii="Wingdings" w:hAnsi="Wingdings" w:hint="default"/>
      </w:rPr>
    </w:lvl>
    <w:lvl w:ilvl="8" w:tplc="04090005" w:tentative="1">
      <w:start w:val="1"/>
      <w:numFmt w:val="bullet"/>
      <w:lvlText w:val=""/>
      <w:lvlJc w:val="left"/>
      <w:pPr>
        <w:ind w:left="5080" w:hanging="420"/>
      </w:pPr>
      <w:rPr>
        <w:rFonts w:ascii="Wingdings" w:hAnsi="Wingdings" w:hint="default"/>
      </w:rPr>
    </w:lvl>
  </w:abstractNum>
  <w:abstractNum w:abstractNumId="13" w15:restartNumberingAfterBreak="0">
    <w:nsid w:val="6C066CFC"/>
    <w:multiLevelType w:val="multilevel"/>
    <w:tmpl w:val="0409001D"/>
    <w:styleLink w:val="1111110"/>
    <w:lvl w:ilvl="0">
      <w:start w:val="1"/>
      <w:numFmt w:val="decimal"/>
      <w:lvlText w:val="%1"/>
      <w:lvlJc w:val="left"/>
      <w:pPr>
        <w:tabs>
          <w:tab w:val="num" w:pos="425"/>
        </w:tabs>
        <w:ind w:left="425" w:hanging="425"/>
      </w:pPr>
    </w:lvl>
    <w:lvl w:ilvl="1">
      <w:start w:val="1"/>
      <w:numFmt w:val="decimal"/>
      <w:lvlText w:val="%1.%2"/>
      <w:lvlJc w:val="left"/>
      <w:pPr>
        <w:tabs>
          <w:tab w:val="num" w:pos="992"/>
        </w:tabs>
        <w:ind w:left="992" w:hanging="567"/>
      </w:pPr>
    </w:lvl>
    <w:lvl w:ilvl="2">
      <w:start w:val="1"/>
      <w:numFmt w:val="decimal"/>
      <w:lvlText w:val="%1.%2.%3"/>
      <w:lvlJc w:val="left"/>
      <w:pPr>
        <w:tabs>
          <w:tab w:val="num" w:pos="1418"/>
        </w:tabs>
        <w:ind w:left="1418"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14" w15:restartNumberingAfterBreak="0">
    <w:nsid w:val="6E230785"/>
    <w:multiLevelType w:val="multilevel"/>
    <w:tmpl w:val="FC04B162"/>
    <w:lvl w:ilvl="0">
      <w:start w:val="1"/>
      <w:numFmt w:val="bullet"/>
      <w:pStyle w:val="ItemListinTable"/>
      <w:lvlText w:val="●"/>
      <w:lvlJc w:val="left"/>
      <w:pPr>
        <w:tabs>
          <w:tab w:val="num" w:pos="170"/>
        </w:tabs>
        <w:ind w:left="170" w:hanging="170"/>
      </w:pPr>
      <w:rPr>
        <w:rFonts w:ascii="Huawei Sans" w:hAnsi="Huawei Sans" w:hint="default"/>
        <w:b w:val="0"/>
        <w:i w:val="0"/>
        <w:color w:val="auto"/>
        <w:position w:val="3"/>
        <w:sz w:val="18"/>
        <w:szCs w:val="13"/>
      </w:rPr>
    </w:lvl>
    <w:lvl w:ilvl="1">
      <w:start w:val="1"/>
      <w:numFmt w:val="bullet"/>
      <w:lvlText w:val="■"/>
      <w:lvlJc w:val="left"/>
      <w:pPr>
        <w:tabs>
          <w:tab w:val="num" w:pos="840"/>
        </w:tabs>
        <w:ind w:left="840" w:hanging="420"/>
      </w:pPr>
      <w:rPr>
        <w:rFonts w:ascii="Huawei Sans" w:hAnsi="Huawei Sans" w:hint="default"/>
      </w:rPr>
    </w:lvl>
    <w:lvl w:ilvl="2">
      <w:start w:val="1"/>
      <w:numFmt w:val="bullet"/>
      <w:lvlText w:val="♦"/>
      <w:lvlJc w:val="left"/>
      <w:pPr>
        <w:tabs>
          <w:tab w:val="num" w:pos="1260"/>
        </w:tabs>
        <w:ind w:left="1260" w:hanging="420"/>
      </w:pPr>
      <w:rPr>
        <w:rFonts w:ascii="Huawei Sans" w:hAnsi="Huawei Sans" w:hint="default"/>
      </w:rPr>
    </w:lvl>
    <w:lvl w:ilvl="3">
      <w:start w:val="1"/>
      <w:numFmt w:val="bullet"/>
      <w:lvlText w:val="●"/>
      <w:lvlJc w:val="left"/>
      <w:pPr>
        <w:tabs>
          <w:tab w:val="num" w:pos="1680"/>
        </w:tabs>
        <w:ind w:left="1680" w:hanging="420"/>
      </w:pPr>
      <w:rPr>
        <w:rFonts w:ascii="Huawei Sans" w:hAnsi="Huawei Sans" w:hint="default"/>
        <w:color w:val="auto"/>
      </w:rPr>
    </w:lvl>
    <w:lvl w:ilvl="4">
      <w:start w:val="1"/>
      <w:numFmt w:val="bullet"/>
      <w:lvlText w:val="■"/>
      <w:lvlJc w:val="left"/>
      <w:pPr>
        <w:tabs>
          <w:tab w:val="num" w:pos="2100"/>
        </w:tabs>
        <w:ind w:left="2100" w:hanging="420"/>
      </w:pPr>
      <w:rPr>
        <w:rFonts w:ascii="Huawei Sans" w:hAnsi="Huawei Sans" w:hint="default"/>
      </w:rPr>
    </w:lvl>
    <w:lvl w:ilvl="5">
      <w:start w:val="1"/>
      <w:numFmt w:val="bullet"/>
      <w:lvlText w:val="♦"/>
      <w:lvlJc w:val="left"/>
      <w:pPr>
        <w:tabs>
          <w:tab w:val="num" w:pos="2520"/>
        </w:tabs>
        <w:ind w:left="2520" w:hanging="420"/>
      </w:pPr>
      <w:rPr>
        <w:rFonts w:ascii="Huawei Sans" w:hAnsi="Huawei Sans" w:hint="default"/>
      </w:rPr>
    </w:lvl>
    <w:lvl w:ilvl="6">
      <w:start w:val="1"/>
      <w:numFmt w:val="bullet"/>
      <w:lvlText w:val="●"/>
      <w:lvlJc w:val="left"/>
      <w:pPr>
        <w:tabs>
          <w:tab w:val="num" w:pos="2940"/>
        </w:tabs>
        <w:ind w:left="2940" w:hanging="420"/>
      </w:pPr>
      <w:rPr>
        <w:rFonts w:ascii="Huawei Sans" w:hAnsi="Huawei Sans" w:hint="default"/>
      </w:rPr>
    </w:lvl>
    <w:lvl w:ilvl="7">
      <w:start w:val="1"/>
      <w:numFmt w:val="bullet"/>
      <w:lvlText w:val="■"/>
      <w:lvlJc w:val="left"/>
      <w:pPr>
        <w:tabs>
          <w:tab w:val="num" w:pos="3360"/>
        </w:tabs>
        <w:ind w:left="3360" w:hanging="420"/>
      </w:pPr>
      <w:rPr>
        <w:rFonts w:ascii="Huawei Sans" w:hAnsi="Huawei Sans" w:hint="default"/>
      </w:rPr>
    </w:lvl>
    <w:lvl w:ilvl="8">
      <w:start w:val="1"/>
      <w:numFmt w:val="bullet"/>
      <w:lvlText w:val="♦"/>
      <w:lvlJc w:val="left"/>
      <w:pPr>
        <w:tabs>
          <w:tab w:val="num" w:pos="3780"/>
        </w:tabs>
        <w:ind w:left="3780" w:hanging="420"/>
      </w:pPr>
      <w:rPr>
        <w:rFonts w:ascii="Huawei Sans" w:hAnsi="Huawei Sans" w:hint="default"/>
      </w:rPr>
    </w:lvl>
  </w:abstractNum>
  <w:abstractNum w:abstractNumId="15" w15:restartNumberingAfterBreak="0">
    <w:nsid w:val="708C7AD2"/>
    <w:multiLevelType w:val="hybridMultilevel"/>
    <w:tmpl w:val="ED9634A4"/>
    <w:lvl w:ilvl="0" w:tplc="4A6EC15E">
      <w:start w:val="1"/>
      <w:numFmt w:val="decimal"/>
      <w:pStyle w:val="111"/>
      <w:lvlText w:val="2.%1"/>
      <w:lvlJc w:val="left"/>
      <w:pPr>
        <w:ind w:left="420" w:hanging="420"/>
      </w:pPr>
      <w:rPr>
        <w:rFonts w:hint="eastAsia"/>
      </w:rPr>
    </w:lvl>
    <w:lvl w:ilvl="1" w:tplc="D29C6C76">
      <w:start w:val="1"/>
      <w:numFmt w:val="lowerLetter"/>
      <w:lvlText w:val="%2)"/>
      <w:lvlJc w:val="left"/>
      <w:pPr>
        <w:ind w:left="840" w:hanging="420"/>
      </w:pPr>
    </w:lvl>
    <w:lvl w:ilvl="2" w:tplc="4350AA4E">
      <w:start w:val="1"/>
      <w:numFmt w:val="decimal"/>
      <w:lvlText w:val="%3."/>
      <w:lvlJc w:val="left"/>
      <w:pPr>
        <w:ind w:left="1260" w:hanging="420"/>
      </w:pPr>
    </w:lvl>
    <w:lvl w:ilvl="3" w:tplc="EE944670" w:tentative="1">
      <w:start w:val="1"/>
      <w:numFmt w:val="decimal"/>
      <w:lvlText w:val="%4."/>
      <w:lvlJc w:val="left"/>
      <w:pPr>
        <w:ind w:left="1680" w:hanging="420"/>
      </w:pPr>
    </w:lvl>
    <w:lvl w:ilvl="4" w:tplc="8E20C44C" w:tentative="1">
      <w:start w:val="1"/>
      <w:numFmt w:val="lowerLetter"/>
      <w:lvlText w:val="%5)"/>
      <w:lvlJc w:val="left"/>
      <w:pPr>
        <w:ind w:left="2100" w:hanging="420"/>
      </w:pPr>
    </w:lvl>
    <w:lvl w:ilvl="5" w:tplc="0A2EC282" w:tentative="1">
      <w:start w:val="1"/>
      <w:numFmt w:val="lowerRoman"/>
      <w:lvlText w:val="%6."/>
      <w:lvlJc w:val="right"/>
      <w:pPr>
        <w:ind w:left="2520" w:hanging="420"/>
      </w:pPr>
    </w:lvl>
    <w:lvl w:ilvl="6" w:tplc="7A6AB41C" w:tentative="1">
      <w:start w:val="1"/>
      <w:numFmt w:val="decimal"/>
      <w:lvlText w:val="%7."/>
      <w:lvlJc w:val="left"/>
      <w:pPr>
        <w:ind w:left="2940" w:hanging="420"/>
      </w:pPr>
    </w:lvl>
    <w:lvl w:ilvl="7" w:tplc="29028D3E" w:tentative="1">
      <w:start w:val="1"/>
      <w:numFmt w:val="lowerLetter"/>
      <w:lvlText w:val="%8)"/>
      <w:lvlJc w:val="left"/>
      <w:pPr>
        <w:ind w:left="3360" w:hanging="420"/>
      </w:pPr>
    </w:lvl>
    <w:lvl w:ilvl="8" w:tplc="2962D8AE" w:tentative="1">
      <w:start w:val="1"/>
      <w:numFmt w:val="lowerRoman"/>
      <w:lvlText w:val="%9."/>
      <w:lvlJc w:val="right"/>
      <w:pPr>
        <w:ind w:left="3780" w:hanging="420"/>
      </w:pPr>
    </w:lvl>
  </w:abstractNum>
  <w:abstractNum w:abstractNumId="16" w15:restartNumberingAfterBreak="0">
    <w:nsid w:val="72347E6A"/>
    <w:multiLevelType w:val="multilevel"/>
    <w:tmpl w:val="D4380878"/>
    <w:lvl w:ilvl="0">
      <w:start w:val="1"/>
      <w:numFmt w:val="upperLetter"/>
      <w:pStyle w:val="a1"/>
      <w:lvlText w:val="附录%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num w:numId="1">
    <w:abstractNumId w:val="16"/>
  </w:num>
  <w:num w:numId="2">
    <w:abstractNumId w:val="7"/>
  </w:num>
  <w:num w:numId="3">
    <w:abstractNumId w:val="2"/>
  </w:num>
  <w:num w:numId="4">
    <w:abstractNumId w:val="5"/>
  </w:num>
  <w:num w:numId="5">
    <w:abstractNumId w:val="9"/>
  </w:num>
  <w:num w:numId="6">
    <w:abstractNumId w:val="1"/>
  </w:num>
  <w:num w:numId="7">
    <w:abstractNumId w:val="0"/>
  </w:num>
  <w:num w:numId="8">
    <w:abstractNumId w:val="6"/>
  </w:num>
  <w:num w:numId="9">
    <w:abstractNumId w:val="13"/>
  </w:num>
  <w:num w:numId="10">
    <w:abstractNumId w:val="14"/>
  </w:num>
  <w:num w:numId="11">
    <w:abstractNumId w:val="8"/>
  </w:num>
  <w:num w:numId="12">
    <w:abstractNumId w:val="3"/>
  </w:num>
  <w:num w:numId="13">
    <w:abstractNumId w:val="11"/>
  </w:num>
  <w:num w:numId="14">
    <w:abstractNumId w:val="4"/>
  </w:num>
  <w:num w:numId="15">
    <w:abstractNumId w:val="10"/>
  </w:num>
  <w:num w:numId="16">
    <w:abstractNumId w:val="15"/>
  </w:num>
  <w:num w:numId="1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num>
  <w:num w:numId="23">
    <w:abstractNumId w:val="10"/>
  </w:num>
  <w:num w:numId="24">
    <w:abstractNumId w:val="10"/>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5"/>
  <w:drawingGridVerticalSpacing w:val="156"/>
  <w:displayHorizontalDrawingGridEvery w:val="0"/>
  <w:displayVerticalDrawingGridEvery w:val="2"/>
  <w:characterSpacingControl w:val="compressPunctuation"/>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E2D3E"/>
    <w:rsid w:val="00000724"/>
    <w:rsid w:val="0000102C"/>
    <w:rsid w:val="0000120B"/>
    <w:rsid w:val="000016CC"/>
    <w:rsid w:val="00006594"/>
    <w:rsid w:val="0001079F"/>
    <w:rsid w:val="00011630"/>
    <w:rsid w:val="0001347D"/>
    <w:rsid w:val="00013815"/>
    <w:rsid w:val="00014C0D"/>
    <w:rsid w:val="0001524D"/>
    <w:rsid w:val="00016AD8"/>
    <w:rsid w:val="000171EC"/>
    <w:rsid w:val="00017C40"/>
    <w:rsid w:val="000210D2"/>
    <w:rsid w:val="0002246B"/>
    <w:rsid w:val="0002276F"/>
    <w:rsid w:val="0002558E"/>
    <w:rsid w:val="00030293"/>
    <w:rsid w:val="000320B4"/>
    <w:rsid w:val="000321CB"/>
    <w:rsid w:val="00033243"/>
    <w:rsid w:val="00033F84"/>
    <w:rsid w:val="00035FFA"/>
    <w:rsid w:val="000375E9"/>
    <w:rsid w:val="00041907"/>
    <w:rsid w:val="00041E9A"/>
    <w:rsid w:val="00043B1A"/>
    <w:rsid w:val="000451E0"/>
    <w:rsid w:val="000504DB"/>
    <w:rsid w:val="00051A7C"/>
    <w:rsid w:val="00051CA2"/>
    <w:rsid w:val="000535E5"/>
    <w:rsid w:val="00054DE4"/>
    <w:rsid w:val="000621C9"/>
    <w:rsid w:val="00064304"/>
    <w:rsid w:val="00064F80"/>
    <w:rsid w:val="0006678D"/>
    <w:rsid w:val="00066F4D"/>
    <w:rsid w:val="00074B6E"/>
    <w:rsid w:val="0008037B"/>
    <w:rsid w:val="0008048D"/>
    <w:rsid w:val="00080838"/>
    <w:rsid w:val="00080D20"/>
    <w:rsid w:val="00082C9D"/>
    <w:rsid w:val="000834DE"/>
    <w:rsid w:val="00084A7C"/>
    <w:rsid w:val="00084C9E"/>
    <w:rsid w:val="000854EA"/>
    <w:rsid w:val="0008793D"/>
    <w:rsid w:val="00087B38"/>
    <w:rsid w:val="00090538"/>
    <w:rsid w:val="0009129A"/>
    <w:rsid w:val="00091B19"/>
    <w:rsid w:val="00093705"/>
    <w:rsid w:val="0009621C"/>
    <w:rsid w:val="00096488"/>
    <w:rsid w:val="00096A63"/>
    <w:rsid w:val="00097DE7"/>
    <w:rsid w:val="000A231B"/>
    <w:rsid w:val="000A2674"/>
    <w:rsid w:val="000A4852"/>
    <w:rsid w:val="000A585E"/>
    <w:rsid w:val="000B1E79"/>
    <w:rsid w:val="000B245B"/>
    <w:rsid w:val="000B279C"/>
    <w:rsid w:val="000B2F7C"/>
    <w:rsid w:val="000B5D7C"/>
    <w:rsid w:val="000B7EFF"/>
    <w:rsid w:val="000C06CE"/>
    <w:rsid w:val="000C0963"/>
    <w:rsid w:val="000C3CB8"/>
    <w:rsid w:val="000C3F98"/>
    <w:rsid w:val="000C62CD"/>
    <w:rsid w:val="000D27E1"/>
    <w:rsid w:val="000D3CA7"/>
    <w:rsid w:val="000D41DD"/>
    <w:rsid w:val="000D79DE"/>
    <w:rsid w:val="000E16AA"/>
    <w:rsid w:val="000E3396"/>
    <w:rsid w:val="000E3FA8"/>
    <w:rsid w:val="000E5B3B"/>
    <w:rsid w:val="000E6B39"/>
    <w:rsid w:val="000F21A1"/>
    <w:rsid w:val="000F25D6"/>
    <w:rsid w:val="000F443B"/>
    <w:rsid w:val="000F536E"/>
    <w:rsid w:val="000F6A52"/>
    <w:rsid w:val="000F6AA5"/>
    <w:rsid w:val="000F712E"/>
    <w:rsid w:val="000F73A2"/>
    <w:rsid w:val="00100BC6"/>
    <w:rsid w:val="001017DC"/>
    <w:rsid w:val="001036EF"/>
    <w:rsid w:val="0010547E"/>
    <w:rsid w:val="001055BE"/>
    <w:rsid w:val="00106460"/>
    <w:rsid w:val="00110F4C"/>
    <w:rsid w:val="00113274"/>
    <w:rsid w:val="00113481"/>
    <w:rsid w:val="00114A3D"/>
    <w:rsid w:val="0011636E"/>
    <w:rsid w:val="00116DBF"/>
    <w:rsid w:val="00117C30"/>
    <w:rsid w:val="00120C0B"/>
    <w:rsid w:val="00122A8A"/>
    <w:rsid w:val="00122D44"/>
    <w:rsid w:val="00125657"/>
    <w:rsid w:val="00125742"/>
    <w:rsid w:val="00131CAC"/>
    <w:rsid w:val="00134805"/>
    <w:rsid w:val="00135114"/>
    <w:rsid w:val="00137B9B"/>
    <w:rsid w:val="0014018A"/>
    <w:rsid w:val="00141351"/>
    <w:rsid w:val="0014145E"/>
    <w:rsid w:val="0014332B"/>
    <w:rsid w:val="0014385B"/>
    <w:rsid w:val="00144000"/>
    <w:rsid w:val="0014498F"/>
    <w:rsid w:val="00145A38"/>
    <w:rsid w:val="00153D84"/>
    <w:rsid w:val="00154ACF"/>
    <w:rsid w:val="00154D00"/>
    <w:rsid w:val="00161959"/>
    <w:rsid w:val="00164DA3"/>
    <w:rsid w:val="001708C8"/>
    <w:rsid w:val="00172875"/>
    <w:rsid w:val="00172E55"/>
    <w:rsid w:val="0017451A"/>
    <w:rsid w:val="00176B45"/>
    <w:rsid w:val="00180259"/>
    <w:rsid w:val="00180E3E"/>
    <w:rsid w:val="0018390E"/>
    <w:rsid w:val="00185231"/>
    <w:rsid w:val="00185EEE"/>
    <w:rsid w:val="00186B0F"/>
    <w:rsid w:val="00187508"/>
    <w:rsid w:val="00190A41"/>
    <w:rsid w:val="00191323"/>
    <w:rsid w:val="001921A9"/>
    <w:rsid w:val="00197385"/>
    <w:rsid w:val="001A1991"/>
    <w:rsid w:val="001A268C"/>
    <w:rsid w:val="001A42A4"/>
    <w:rsid w:val="001A460E"/>
    <w:rsid w:val="001A7817"/>
    <w:rsid w:val="001A7E15"/>
    <w:rsid w:val="001B38FF"/>
    <w:rsid w:val="001B3B2E"/>
    <w:rsid w:val="001B4737"/>
    <w:rsid w:val="001B4FA3"/>
    <w:rsid w:val="001B5D02"/>
    <w:rsid w:val="001B6FAC"/>
    <w:rsid w:val="001B70B6"/>
    <w:rsid w:val="001C0E12"/>
    <w:rsid w:val="001C0F7A"/>
    <w:rsid w:val="001C463C"/>
    <w:rsid w:val="001C559C"/>
    <w:rsid w:val="001D39B1"/>
    <w:rsid w:val="001D4A0D"/>
    <w:rsid w:val="001D5CF2"/>
    <w:rsid w:val="001D669F"/>
    <w:rsid w:val="001D6842"/>
    <w:rsid w:val="001D7DDA"/>
    <w:rsid w:val="001E30B9"/>
    <w:rsid w:val="001E48AC"/>
    <w:rsid w:val="001E589E"/>
    <w:rsid w:val="001E5B72"/>
    <w:rsid w:val="001E71BD"/>
    <w:rsid w:val="001F2A9E"/>
    <w:rsid w:val="001F3661"/>
    <w:rsid w:val="001F487F"/>
    <w:rsid w:val="001F54BE"/>
    <w:rsid w:val="00207045"/>
    <w:rsid w:val="002116A0"/>
    <w:rsid w:val="0021235C"/>
    <w:rsid w:val="002134C0"/>
    <w:rsid w:val="00216D88"/>
    <w:rsid w:val="002226E2"/>
    <w:rsid w:val="002245F2"/>
    <w:rsid w:val="00225DA0"/>
    <w:rsid w:val="002315E3"/>
    <w:rsid w:val="0023253B"/>
    <w:rsid w:val="00234CC4"/>
    <w:rsid w:val="002352DE"/>
    <w:rsid w:val="00237CEA"/>
    <w:rsid w:val="00242D9E"/>
    <w:rsid w:val="00244EA6"/>
    <w:rsid w:val="002461C9"/>
    <w:rsid w:val="00246E3D"/>
    <w:rsid w:val="002512A2"/>
    <w:rsid w:val="0025357F"/>
    <w:rsid w:val="0025722E"/>
    <w:rsid w:val="00257868"/>
    <w:rsid w:val="00262636"/>
    <w:rsid w:val="002652D5"/>
    <w:rsid w:val="00266178"/>
    <w:rsid w:val="002711F9"/>
    <w:rsid w:val="00273DF1"/>
    <w:rsid w:val="00274DC5"/>
    <w:rsid w:val="0027653D"/>
    <w:rsid w:val="00276BD2"/>
    <w:rsid w:val="00280D56"/>
    <w:rsid w:val="002819BC"/>
    <w:rsid w:val="00284CBB"/>
    <w:rsid w:val="002867B5"/>
    <w:rsid w:val="002867C1"/>
    <w:rsid w:val="0029076F"/>
    <w:rsid w:val="002907EC"/>
    <w:rsid w:val="002910BF"/>
    <w:rsid w:val="002935E0"/>
    <w:rsid w:val="002946EA"/>
    <w:rsid w:val="00294C23"/>
    <w:rsid w:val="0029638E"/>
    <w:rsid w:val="00296E4D"/>
    <w:rsid w:val="00297511"/>
    <w:rsid w:val="002978F8"/>
    <w:rsid w:val="00297AEF"/>
    <w:rsid w:val="002A2995"/>
    <w:rsid w:val="002A2E79"/>
    <w:rsid w:val="002A33AF"/>
    <w:rsid w:val="002B0FFA"/>
    <w:rsid w:val="002B41AF"/>
    <w:rsid w:val="002B5115"/>
    <w:rsid w:val="002B65D6"/>
    <w:rsid w:val="002B7E53"/>
    <w:rsid w:val="002C189D"/>
    <w:rsid w:val="002C22D4"/>
    <w:rsid w:val="002C2318"/>
    <w:rsid w:val="002C3278"/>
    <w:rsid w:val="002C48D7"/>
    <w:rsid w:val="002C5BEE"/>
    <w:rsid w:val="002C5EE9"/>
    <w:rsid w:val="002C6505"/>
    <w:rsid w:val="002D489E"/>
    <w:rsid w:val="002E3D34"/>
    <w:rsid w:val="002E3E2A"/>
    <w:rsid w:val="002E48D0"/>
    <w:rsid w:val="002E5399"/>
    <w:rsid w:val="002F16D9"/>
    <w:rsid w:val="002F330D"/>
    <w:rsid w:val="002F33D3"/>
    <w:rsid w:val="002F41B8"/>
    <w:rsid w:val="002F6142"/>
    <w:rsid w:val="002F64F1"/>
    <w:rsid w:val="002F7B08"/>
    <w:rsid w:val="00300D0D"/>
    <w:rsid w:val="00303D9D"/>
    <w:rsid w:val="00306B9D"/>
    <w:rsid w:val="00307DBA"/>
    <w:rsid w:val="0031148A"/>
    <w:rsid w:val="00311697"/>
    <w:rsid w:val="00312DF1"/>
    <w:rsid w:val="00314574"/>
    <w:rsid w:val="0031472F"/>
    <w:rsid w:val="0031649D"/>
    <w:rsid w:val="0031692E"/>
    <w:rsid w:val="00316C8E"/>
    <w:rsid w:val="00321154"/>
    <w:rsid w:val="0032137C"/>
    <w:rsid w:val="00322063"/>
    <w:rsid w:val="003243E3"/>
    <w:rsid w:val="003344D9"/>
    <w:rsid w:val="00336EB2"/>
    <w:rsid w:val="00337A16"/>
    <w:rsid w:val="00344488"/>
    <w:rsid w:val="00345CA8"/>
    <w:rsid w:val="003461B0"/>
    <w:rsid w:val="00350893"/>
    <w:rsid w:val="00352F23"/>
    <w:rsid w:val="00353AC6"/>
    <w:rsid w:val="00354F26"/>
    <w:rsid w:val="00357EB6"/>
    <w:rsid w:val="00360713"/>
    <w:rsid w:val="003610EF"/>
    <w:rsid w:val="003615B5"/>
    <w:rsid w:val="003629CB"/>
    <w:rsid w:val="0036631D"/>
    <w:rsid w:val="00366E4B"/>
    <w:rsid w:val="00370DC3"/>
    <w:rsid w:val="00373BF7"/>
    <w:rsid w:val="00380D82"/>
    <w:rsid w:val="00382427"/>
    <w:rsid w:val="0038294B"/>
    <w:rsid w:val="003860AA"/>
    <w:rsid w:val="0038612C"/>
    <w:rsid w:val="0038624B"/>
    <w:rsid w:val="00390D3B"/>
    <w:rsid w:val="003938C4"/>
    <w:rsid w:val="003944FC"/>
    <w:rsid w:val="0039711D"/>
    <w:rsid w:val="003973E0"/>
    <w:rsid w:val="0039765C"/>
    <w:rsid w:val="003A27F5"/>
    <w:rsid w:val="003A3D99"/>
    <w:rsid w:val="003A3E7D"/>
    <w:rsid w:val="003A539B"/>
    <w:rsid w:val="003A5BE8"/>
    <w:rsid w:val="003A7C9C"/>
    <w:rsid w:val="003B0C21"/>
    <w:rsid w:val="003B22E9"/>
    <w:rsid w:val="003B2CEF"/>
    <w:rsid w:val="003B49A7"/>
    <w:rsid w:val="003C1978"/>
    <w:rsid w:val="003C39E6"/>
    <w:rsid w:val="003C5BE1"/>
    <w:rsid w:val="003C7EBC"/>
    <w:rsid w:val="003D2786"/>
    <w:rsid w:val="003D6743"/>
    <w:rsid w:val="003E1F44"/>
    <w:rsid w:val="003E211E"/>
    <w:rsid w:val="003E3A83"/>
    <w:rsid w:val="003E42E5"/>
    <w:rsid w:val="003E5313"/>
    <w:rsid w:val="003E7FEC"/>
    <w:rsid w:val="003F0B45"/>
    <w:rsid w:val="003F23E1"/>
    <w:rsid w:val="003F43CE"/>
    <w:rsid w:val="003F6B9E"/>
    <w:rsid w:val="00401302"/>
    <w:rsid w:val="00403032"/>
    <w:rsid w:val="004040EF"/>
    <w:rsid w:val="004046BE"/>
    <w:rsid w:val="004053CB"/>
    <w:rsid w:val="0040547D"/>
    <w:rsid w:val="0041039A"/>
    <w:rsid w:val="00413400"/>
    <w:rsid w:val="0041409F"/>
    <w:rsid w:val="00415EDF"/>
    <w:rsid w:val="00422748"/>
    <w:rsid w:val="00422975"/>
    <w:rsid w:val="0042505E"/>
    <w:rsid w:val="004278B5"/>
    <w:rsid w:val="00430A0A"/>
    <w:rsid w:val="00435FAE"/>
    <w:rsid w:val="0043675F"/>
    <w:rsid w:val="00436804"/>
    <w:rsid w:val="00436B92"/>
    <w:rsid w:val="00436FBC"/>
    <w:rsid w:val="0044282D"/>
    <w:rsid w:val="00450E12"/>
    <w:rsid w:val="00451CF6"/>
    <w:rsid w:val="0045366D"/>
    <w:rsid w:val="004543AA"/>
    <w:rsid w:val="004547B4"/>
    <w:rsid w:val="0046045D"/>
    <w:rsid w:val="00462D04"/>
    <w:rsid w:val="00462D8E"/>
    <w:rsid w:val="00463820"/>
    <w:rsid w:val="00466677"/>
    <w:rsid w:val="0046676C"/>
    <w:rsid w:val="00470331"/>
    <w:rsid w:val="004722EF"/>
    <w:rsid w:val="00473FEF"/>
    <w:rsid w:val="004821F6"/>
    <w:rsid w:val="00483F9A"/>
    <w:rsid w:val="00486E75"/>
    <w:rsid w:val="00487F4A"/>
    <w:rsid w:val="0049250C"/>
    <w:rsid w:val="004957AB"/>
    <w:rsid w:val="004A2642"/>
    <w:rsid w:val="004A2673"/>
    <w:rsid w:val="004A3992"/>
    <w:rsid w:val="004A3B9B"/>
    <w:rsid w:val="004A47E0"/>
    <w:rsid w:val="004B0D41"/>
    <w:rsid w:val="004B29CD"/>
    <w:rsid w:val="004B38F1"/>
    <w:rsid w:val="004B3D5C"/>
    <w:rsid w:val="004B7A61"/>
    <w:rsid w:val="004C7563"/>
    <w:rsid w:val="004C7717"/>
    <w:rsid w:val="004D2AC9"/>
    <w:rsid w:val="004D2C13"/>
    <w:rsid w:val="004D5CF1"/>
    <w:rsid w:val="004D5DC8"/>
    <w:rsid w:val="004D6D1A"/>
    <w:rsid w:val="004D7E43"/>
    <w:rsid w:val="004E05F6"/>
    <w:rsid w:val="004E0672"/>
    <w:rsid w:val="004E101C"/>
    <w:rsid w:val="004E1362"/>
    <w:rsid w:val="004E2FEA"/>
    <w:rsid w:val="004E5356"/>
    <w:rsid w:val="004F0A0B"/>
    <w:rsid w:val="004F38AE"/>
    <w:rsid w:val="004F697C"/>
    <w:rsid w:val="004F6CED"/>
    <w:rsid w:val="005016A8"/>
    <w:rsid w:val="00501EA8"/>
    <w:rsid w:val="00503848"/>
    <w:rsid w:val="00503D14"/>
    <w:rsid w:val="005043EF"/>
    <w:rsid w:val="00505E33"/>
    <w:rsid w:val="0050614A"/>
    <w:rsid w:val="0051246D"/>
    <w:rsid w:val="005135D9"/>
    <w:rsid w:val="005143AB"/>
    <w:rsid w:val="00515E26"/>
    <w:rsid w:val="00520A0A"/>
    <w:rsid w:val="005214A7"/>
    <w:rsid w:val="00522237"/>
    <w:rsid w:val="0052224A"/>
    <w:rsid w:val="00522580"/>
    <w:rsid w:val="0052352F"/>
    <w:rsid w:val="00523C28"/>
    <w:rsid w:val="0052474E"/>
    <w:rsid w:val="00524B29"/>
    <w:rsid w:val="00526952"/>
    <w:rsid w:val="00526BBC"/>
    <w:rsid w:val="00526F9C"/>
    <w:rsid w:val="00530302"/>
    <w:rsid w:val="00530D24"/>
    <w:rsid w:val="00537472"/>
    <w:rsid w:val="005417B1"/>
    <w:rsid w:val="0054515E"/>
    <w:rsid w:val="00545A3D"/>
    <w:rsid w:val="005476F7"/>
    <w:rsid w:val="00555781"/>
    <w:rsid w:val="0055595D"/>
    <w:rsid w:val="00556DB2"/>
    <w:rsid w:val="00561BEF"/>
    <w:rsid w:val="005621DE"/>
    <w:rsid w:val="00562E3E"/>
    <w:rsid w:val="00563999"/>
    <w:rsid w:val="00571B40"/>
    <w:rsid w:val="0057292A"/>
    <w:rsid w:val="00573BA2"/>
    <w:rsid w:val="0057438C"/>
    <w:rsid w:val="0057502B"/>
    <w:rsid w:val="00577602"/>
    <w:rsid w:val="00577A5F"/>
    <w:rsid w:val="00577A8B"/>
    <w:rsid w:val="00581962"/>
    <w:rsid w:val="0058233E"/>
    <w:rsid w:val="00585B68"/>
    <w:rsid w:val="005A097A"/>
    <w:rsid w:val="005A0AAD"/>
    <w:rsid w:val="005A1817"/>
    <w:rsid w:val="005A1A80"/>
    <w:rsid w:val="005A2523"/>
    <w:rsid w:val="005A53D7"/>
    <w:rsid w:val="005A55EB"/>
    <w:rsid w:val="005A6703"/>
    <w:rsid w:val="005A751D"/>
    <w:rsid w:val="005B0949"/>
    <w:rsid w:val="005B2518"/>
    <w:rsid w:val="005B5054"/>
    <w:rsid w:val="005B7616"/>
    <w:rsid w:val="005C3AD0"/>
    <w:rsid w:val="005C4B55"/>
    <w:rsid w:val="005C4E64"/>
    <w:rsid w:val="005C7BE2"/>
    <w:rsid w:val="005C7FAB"/>
    <w:rsid w:val="005D203C"/>
    <w:rsid w:val="005D2DB6"/>
    <w:rsid w:val="005D4B94"/>
    <w:rsid w:val="005D4C6C"/>
    <w:rsid w:val="005E004F"/>
    <w:rsid w:val="005E0257"/>
    <w:rsid w:val="005E11E2"/>
    <w:rsid w:val="005E124D"/>
    <w:rsid w:val="005E4B56"/>
    <w:rsid w:val="005E5310"/>
    <w:rsid w:val="005E6B18"/>
    <w:rsid w:val="005F0447"/>
    <w:rsid w:val="005F10B1"/>
    <w:rsid w:val="005F26D0"/>
    <w:rsid w:val="005F2A85"/>
    <w:rsid w:val="005F5536"/>
    <w:rsid w:val="0060106F"/>
    <w:rsid w:val="006047E2"/>
    <w:rsid w:val="00606353"/>
    <w:rsid w:val="006072A9"/>
    <w:rsid w:val="00610C3F"/>
    <w:rsid w:val="006120E1"/>
    <w:rsid w:val="00614715"/>
    <w:rsid w:val="00615A22"/>
    <w:rsid w:val="00620B4A"/>
    <w:rsid w:val="00621B0C"/>
    <w:rsid w:val="00621C19"/>
    <w:rsid w:val="00622AD7"/>
    <w:rsid w:val="00624F47"/>
    <w:rsid w:val="006255DF"/>
    <w:rsid w:val="00627321"/>
    <w:rsid w:val="006320F1"/>
    <w:rsid w:val="00633087"/>
    <w:rsid w:val="00634469"/>
    <w:rsid w:val="00634DF4"/>
    <w:rsid w:val="0063661E"/>
    <w:rsid w:val="00640FAB"/>
    <w:rsid w:val="00640FBC"/>
    <w:rsid w:val="006420EA"/>
    <w:rsid w:val="00644D97"/>
    <w:rsid w:val="00651309"/>
    <w:rsid w:val="00652A23"/>
    <w:rsid w:val="00655365"/>
    <w:rsid w:val="00656D35"/>
    <w:rsid w:val="00656DFB"/>
    <w:rsid w:val="00661235"/>
    <w:rsid w:val="00662E2B"/>
    <w:rsid w:val="00665B0E"/>
    <w:rsid w:val="0066728E"/>
    <w:rsid w:val="0066756E"/>
    <w:rsid w:val="00672951"/>
    <w:rsid w:val="00674A4C"/>
    <w:rsid w:val="00676C2A"/>
    <w:rsid w:val="00680585"/>
    <w:rsid w:val="00683953"/>
    <w:rsid w:val="0068422F"/>
    <w:rsid w:val="00691C48"/>
    <w:rsid w:val="00691CA6"/>
    <w:rsid w:val="0069554C"/>
    <w:rsid w:val="00695D19"/>
    <w:rsid w:val="006A144A"/>
    <w:rsid w:val="006A22A1"/>
    <w:rsid w:val="006A36F9"/>
    <w:rsid w:val="006A7AB4"/>
    <w:rsid w:val="006B58EE"/>
    <w:rsid w:val="006C1E0B"/>
    <w:rsid w:val="006C559F"/>
    <w:rsid w:val="006C5DD1"/>
    <w:rsid w:val="006C65AA"/>
    <w:rsid w:val="006D622A"/>
    <w:rsid w:val="006E2F9F"/>
    <w:rsid w:val="006F206B"/>
    <w:rsid w:val="006F23AF"/>
    <w:rsid w:val="006F2A6C"/>
    <w:rsid w:val="006F3081"/>
    <w:rsid w:val="006F58F0"/>
    <w:rsid w:val="006F6DB0"/>
    <w:rsid w:val="007029D0"/>
    <w:rsid w:val="0070376F"/>
    <w:rsid w:val="007042AA"/>
    <w:rsid w:val="007044A2"/>
    <w:rsid w:val="007153FB"/>
    <w:rsid w:val="00716916"/>
    <w:rsid w:val="00722684"/>
    <w:rsid w:val="00722AFA"/>
    <w:rsid w:val="00723E2B"/>
    <w:rsid w:val="00730D01"/>
    <w:rsid w:val="007317BB"/>
    <w:rsid w:val="00731863"/>
    <w:rsid w:val="00731ADC"/>
    <w:rsid w:val="00733628"/>
    <w:rsid w:val="00733BDB"/>
    <w:rsid w:val="00733E4B"/>
    <w:rsid w:val="00734690"/>
    <w:rsid w:val="00734B27"/>
    <w:rsid w:val="007363FF"/>
    <w:rsid w:val="00737D0A"/>
    <w:rsid w:val="00737E11"/>
    <w:rsid w:val="00737EF0"/>
    <w:rsid w:val="00747E76"/>
    <w:rsid w:val="0075493A"/>
    <w:rsid w:val="0075561F"/>
    <w:rsid w:val="00757266"/>
    <w:rsid w:val="00762127"/>
    <w:rsid w:val="0076735B"/>
    <w:rsid w:val="007673B1"/>
    <w:rsid w:val="00771F53"/>
    <w:rsid w:val="00774DDB"/>
    <w:rsid w:val="007750B2"/>
    <w:rsid w:val="00775422"/>
    <w:rsid w:val="0078266A"/>
    <w:rsid w:val="0078422C"/>
    <w:rsid w:val="00786A7D"/>
    <w:rsid w:val="00792F48"/>
    <w:rsid w:val="007934E9"/>
    <w:rsid w:val="007A0830"/>
    <w:rsid w:val="007A099B"/>
    <w:rsid w:val="007A2E34"/>
    <w:rsid w:val="007A3104"/>
    <w:rsid w:val="007B1662"/>
    <w:rsid w:val="007B7AEE"/>
    <w:rsid w:val="007C0C8B"/>
    <w:rsid w:val="007C5306"/>
    <w:rsid w:val="007C58EA"/>
    <w:rsid w:val="007D0F25"/>
    <w:rsid w:val="007D1DFD"/>
    <w:rsid w:val="007D24E5"/>
    <w:rsid w:val="007D2A02"/>
    <w:rsid w:val="007D410C"/>
    <w:rsid w:val="007D5F35"/>
    <w:rsid w:val="007E1945"/>
    <w:rsid w:val="007E2D3E"/>
    <w:rsid w:val="007E30DF"/>
    <w:rsid w:val="007E5E20"/>
    <w:rsid w:val="007F5A96"/>
    <w:rsid w:val="0080224C"/>
    <w:rsid w:val="008054F9"/>
    <w:rsid w:val="00806486"/>
    <w:rsid w:val="0081081A"/>
    <w:rsid w:val="00811280"/>
    <w:rsid w:val="00811EA4"/>
    <w:rsid w:val="0081257B"/>
    <w:rsid w:val="008134E2"/>
    <w:rsid w:val="00814578"/>
    <w:rsid w:val="00817623"/>
    <w:rsid w:val="008178E2"/>
    <w:rsid w:val="0082028F"/>
    <w:rsid w:val="00820D56"/>
    <w:rsid w:val="008226AF"/>
    <w:rsid w:val="00823835"/>
    <w:rsid w:val="008251CB"/>
    <w:rsid w:val="00825390"/>
    <w:rsid w:val="00826AC1"/>
    <w:rsid w:val="00832C5F"/>
    <w:rsid w:val="0083639D"/>
    <w:rsid w:val="00841556"/>
    <w:rsid w:val="00843274"/>
    <w:rsid w:val="00843817"/>
    <w:rsid w:val="00844B70"/>
    <w:rsid w:val="00850B14"/>
    <w:rsid w:val="00852EDF"/>
    <w:rsid w:val="008546B8"/>
    <w:rsid w:val="008558AA"/>
    <w:rsid w:val="00855E61"/>
    <w:rsid w:val="0086134D"/>
    <w:rsid w:val="008647B8"/>
    <w:rsid w:val="00865C51"/>
    <w:rsid w:val="00872F21"/>
    <w:rsid w:val="00874470"/>
    <w:rsid w:val="0087575D"/>
    <w:rsid w:val="008809EF"/>
    <w:rsid w:val="008815FE"/>
    <w:rsid w:val="00881B1F"/>
    <w:rsid w:val="00883E98"/>
    <w:rsid w:val="00887F79"/>
    <w:rsid w:val="0089024A"/>
    <w:rsid w:val="00890E6E"/>
    <w:rsid w:val="0089106F"/>
    <w:rsid w:val="00892ED7"/>
    <w:rsid w:val="008933CA"/>
    <w:rsid w:val="00894601"/>
    <w:rsid w:val="00894B1A"/>
    <w:rsid w:val="008A0CDC"/>
    <w:rsid w:val="008A3B06"/>
    <w:rsid w:val="008A5921"/>
    <w:rsid w:val="008B17EE"/>
    <w:rsid w:val="008B292D"/>
    <w:rsid w:val="008B34F2"/>
    <w:rsid w:val="008B4D70"/>
    <w:rsid w:val="008B5835"/>
    <w:rsid w:val="008B5F05"/>
    <w:rsid w:val="008C1782"/>
    <w:rsid w:val="008C30F4"/>
    <w:rsid w:val="008C5037"/>
    <w:rsid w:val="008C6556"/>
    <w:rsid w:val="008C7F85"/>
    <w:rsid w:val="008E0285"/>
    <w:rsid w:val="008E0EA2"/>
    <w:rsid w:val="008E322E"/>
    <w:rsid w:val="008E4219"/>
    <w:rsid w:val="008E6235"/>
    <w:rsid w:val="008E66DB"/>
    <w:rsid w:val="008E72B4"/>
    <w:rsid w:val="008F08A0"/>
    <w:rsid w:val="008F7FF9"/>
    <w:rsid w:val="00901A4D"/>
    <w:rsid w:val="009026D9"/>
    <w:rsid w:val="00903192"/>
    <w:rsid w:val="009058A8"/>
    <w:rsid w:val="00907F52"/>
    <w:rsid w:val="0091135F"/>
    <w:rsid w:val="0091147F"/>
    <w:rsid w:val="00912E2F"/>
    <w:rsid w:val="00925318"/>
    <w:rsid w:val="0092795A"/>
    <w:rsid w:val="009301F6"/>
    <w:rsid w:val="00931412"/>
    <w:rsid w:val="0093315B"/>
    <w:rsid w:val="009342AB"/>
    <w:rsid w:val="00947A35"/>
    <w:rsid w:val="00950A31"/>
    <w:rsid w:val="0095250F"/>
    <w:rsid w:val="009550F9"/>
    <w:rsid w:val="00956866"/>
    <w:rsid w:val="009574FE"/>
    <w:rsid w:val="00964E90"/>
    <w:rsid w:val="0096662C"/>
    <w:rsid w:val="00967337"/>
    <w:rsid w:val="00971778"/>
    <w:rsid w:val="0097211B"/>
    <w:rsid w:val="00973F9F"/>
    <w:rsid w:val="0097664E"/>
    <w:rsid w:val="00982BE1"/>
    <w:rsid w:val="00983660"/>
    <w:rsid w:val="00984DE6"/>
    <w:rsid w:val="00984F4D"/>
    <w:rsid w:val="00985A29"/>
    <w:rsid w:val="0098700B"/>
    <w:rsid w:val="0098731F"/>
    <w:rsid w:val="00987F76"/>
    <w:rsid w:val="009902C5"/>
    <w:rsid w:val="0099118D"/>
    <w:rsid w:val="00991782"/>
    <w:rsid w:val="00991C2A"/>
    <w:rsid w:val="00991C88"/>
    <w:rsid w:val="00993624"/>
    <w:rsid w:val="0099614E"/>
    <w:rsid w:val="009975BE"/>
    <w:rsid w:val="00997EF2"/>
    <w:rsid w:val="009A108F"/>
    <w:rsid w:val="009A2185"/>
    <w:rsid w:val="009A328B"/>
    <w:rsid w:val="009A346F"/>
    <w:rsid w:val="009A65E8"/>
    <w:rsid w:val="009A6B73"/>
    <w:rsid w:val="009A74FF"/>
    <w:rsid w:val="009A7644"/>
    <w:rsid w:val="009B499C"/>
    <w:rsid w:val="009C3DB8"/>
    <w:rsid w:val="009C460F"/>
    <w:rsid w:val="009D0212"/>
    <w:rsid w:val="009D0F0F"/>
    <w:rsid w:val="009D1060"/>
    <w:rsid w:val="009D19D5"/>
    <w:rsid w:val="009D2C7C"/>
    <w:rsid w:val="009D2F56"/>
    <w:rsid w:val="009D586E"/>
    <w:rsid w:val="009D744F"/>
    <w:rsid w:val="009E1B18"/>
    <w:rsid w:val="009E1F10"/>
    <w:rsid w:val="009E59AC"/>
    <w:rsid w:val="009E6D66"/>
    <w:rsid w:val="009F1403"/>
    <w:rsid w:val="009F4B2A"/>
    <w:rsid w:val="009F5D6B"/>
    <w:rsid w:val="00A002BA"/>
    <w:rsid w:val="00A01367"/>
    <w:rsid w:val="00A01EBD"/>
    <w:rsid w:val="00A02BB6"/>
    <w:rsid w:val="00A02EF3"/>
    <w:rsid w:val="00A03BF9"/>
    <w:rsid w:val="00A05DF1"/>
    <w:rsid w:val="00A1080D"/>
    <w:rsid w:val="00A11995"/>
    <w:rsid w:val="00A13D67"/>
    <w:rsid w:val="00A14A4A"/>
    <w:rsid w:val="00A17DAB"/>
    <w:rsid w:val="00A20093"/>
    <w:rsid w:val="00A20DAD"/>
    <w:rsid w:val="00A22743"/>
    <w:rsid w:val="00A22BAD"/>
    <w:rsid w:val="00A3156E"/>
    <w:rsid w:val="00A32195"/>
    <w:rsid w:val="00A328AE"/>
    <w:rsid w:val="00A34E60"/>
    <w:rsid w:val="00A35D0E"/>
    <w:rsid w:val="00A37F97"/>
    <w:rsid w:val="00A40B3C"/>
    <w:rsid w:val="00A42333"/>
    <w:rsid w:val="00A42A5F"/>
    <w:rsid w:val="00A432DB"/>
    <w:rsid w:val="00A438CD"/>
    <w:rsid w:val="00A47302"/>
    <w:rsid w:val="00A47728"/>
    <w:rsid w:val="00A51A89"/>
    <w:rsid w:val="00A531D2"/>
    <w:rsid w:val="00A53288"/>
    <w:rsid w:val="00A539FD"/>
    <w:rsid w:val="00A5523D"/>
    <w:rsid w:val="00A56BDA"/>
    <w:rsid w:val="00A61F42"/>
    <w:rsid w:val="00A621E5"/>
    <w:rsid w:val="00A6744F"/>
    <w:rsid w:val="00A70BDE"/>
    <w:rsid w:val="00A70EF6"/>
    <w:rsid w:val="00A71804"/>
    <w:rsid w:val="00A71C98"/>
    <w:rsid w:val="00A74B4D"/>
    <w:rsid w:val="00A76E5D"/>
    <w:rsid w:val="00A80E3E"/>
    <w:rsid w:val="00A93FAC"/>
    <w:rsid w:val="00A96587"/>
    <w:rsid w:val="00A965B7"/>
    <w:rsid w:val="00A97E4A"/>
    <w:rsid w:val="00AA0054"/>
    <w:rsid w:val="00AA1C68"/>
    <w:rsid w:val="00AA31C3"/>
    <w:rsid w:val="00AA5CD8"/>
    <w:rsid w:val="00AA66AA"/>
    <w:rsid w:val="00AA6DE5"/>
    <w:rsid w:val="00AA76F9"/>
    <w:rsid w:val="00AB3B4E"/>
    <w:rsid w:val="00AB440A"/>
    <w:rsid w:val="00AB4692"/>
    <w:rsid w:val="00AB4E49"/>
    <w:rsid w:val="00AC0FE4"/>
    <w:rsid w:val="00AC263C"/>
    <w:rsid w:val="00AC33AE"/>
    <w:rsid w:val="00AC3B01"/>
    <w:rsid w:val="00AC3F87"/>
    <w:rsid w:val="00AC40C5"/>
    <w:rsid w:val="00AC5DB6"/>
    <w:rsid w:val="00AC7F0E"/>
    <w:rsid w:val="00AD0914"/>
    <w:rsid w:val="00AD1C1B"/>
    <w:rsid w:val="00AD1EE1"/>
    <w:rsid w:val="00AD442D"/>
    <w:rsid w:val="00AD482A"/>
    <w:rsid w:val="00AD6D29"/>
    <w:rsid w:val="00AD7A12"/>
    <w:rsid w:val="00AD7D83"/>
    <w:rsid w:val="00AE6172"/>
    <w:rsid w:val="00AF1635"/>
    <w:rsid w:val="00AF18DD"/>
    <w:rsid w:val="00AF2E9B"/>
    <w:rsid w:val="00AF7915"/>
    <w:rsid w:val="00B039AF"/>
    <w:rsid w:val="00B03F48"/>
    <w:rsid w:val="00B04A7C"/>
    <w:rsid w:val="00B0531F"/>
    <w:rsid w:val="00B05A4C"/>
    <w:rsid w:val="00B0626D"/>
    <w:rsid w:val="00B062AB"/>
    <w:rsid w:val="00B06E3B"/>
    <w:rsid w:val="00B10FF9"/>
    <w:rsid w:val="00B121F3"/>
    <w:rsid w:val="00B1346D"/>
    <w:rsid w:val="00B22966"/>
    <w:rsid w:val="00B23A0F"/>
    <w:rsid w:val="00B2474F"/>
    <w:rsid w:val="00B32B98"/>
    <w:rsid w:val="00B34D44"/>
    <w:rsid w:val="00B4225D"/>
    <w:rsid w:val="00B43347"/>
    <w:rsid w:val="00B51200"/>
    <w:rsid w:val="00B51FE4"/>
    <w:rsid w:val="00B546C4"/>
    <w:rsid w:val="00B55F9B"/>
    <w:rsid w:val="00B56EBF"/>
    <w:rsid w:val="00B60EC4"/>
    <w:rsid w:val="00B628A5"/>
    <w:rsid w:val="00B6735C"/>
    <w:rsid w:val="00B719A2"/>
    <w:rsid w:val="00B820FA"/>
    <w:rsid w:val="00B83916"/>
    <w:rsid w:val="00B83DFF"/>
    <w:rsid w:val="00B90C54"/>
    <w:rsid w:val="00B91F4C"/>
    <w:rsid w:val="00B92F57"/>
    <w:rsid w:val="00B94FB4"/>
    <w:rsid w:val="00B95E78"/>
    <w:rsid w:val="00B9624E"/>
    <w:rsid w:val="00B96F98"/>
    <w:rsid w:val="00BA33D5"/>
    <w:rsid w:val="00BA4292"/>
    <w:rsid w:val="00BA5161"/>
    <w:rsid w:val="00BA528E"/>
    <w:rsid w:val="00BA662C"/>
    <w:rsid w:val="00BA67CE"/>
    <w:rsid w:val="00BA6A02"/>
    <w:rsid w:val="00BA777D"/>
    <w:rsid w:val="00BB1121"/>
    <w:rsid w:val="00BB13B1"/>
    <w:rsid w:val="00BB1B45"/>
    <w:rsid w:val="00BB71D0"/>
    <w:rsid w:val="00BC50B6"/>
    <w:rsid w:val="00BC631D"/>
    <w:rsid w:val="00BD0135"/>
    <w:rsid w:val="00BD38BD"/>
    <w:rsid w:val="00BE174A"/>
    <w:rsid w:val="00BE1DA9"/>
    <w:rsid w:val="00BE4DED"/>
    <w:rsid w:val="00BE5A13"/>
    <w:rsid w:val="00BE6A13"/>
    <w:rsid w:val="00BE6DB4"/>
    <w:rsid w:val="00BF1822"/>
    <w:rsid w:val="00BF1B54"/>
    <w:rsid w:val="00BF6169"/>
    <w:rsid w:val="00BF64F4"/>
    <w:rsid w:val="00BF6D0B"/>
    <w:rsid w:val="00BF7A60"/>
    <w:rsid w:val="00C066BC"/>
    <w:rsid w:val="00C07C21"/>
    <w:rsid w:val="00C07E78"/>
    <w:rsid w:val="00C13536"/>
    <w:rsid w:val="00C1569C"/>
    <w:rsid w:val="00C165A1"/>
    <w:rsid w:val="00C1742D"/>
    <w:rsid w:val="00C235DF"/>
    <w:rsid w:val="00C23CF1"/>
    <w:rsid w:val="00C266F5"/>
    <w:rsid w:val="00C40614"/>
    <w:rsid w:val="00C407F7"/>
    <w:rsid w:val="00C41742"/>
    <w:rsid w:val="00C41B58"/>
    <w:rsid w:val="00C46510"/>
    <w:rsid w:val="00C5363D"/>
    <w:rsid w:val="00C54293"/>
    <w:rsid w:val="00C54A99"/>
    <w:rsid w:val="00C57360"/>
    <w:rsid w:val="00C602AF"/>
    <w:rsid w:val="00C63397"/>
    <w:rsid w:val="00C66673"/>
    <w:rsid w:val="00C67061"/>
    <w:rsid w:val="00C672C6"/>
    <w:rsid w:val="00C71085"/>
    <w:rsid w:val="00C73484"/>
    <w:rsid w:val="00C82BCB"/>
    <w:rsid w:val="00C84622"/>
    <w:rsid w:val="00C87587"/>
    <w:rsid w:val="00C9043E"/>
    <w:rsid w:val="00C919E6"/>
    <w:rsid w:val="00C91D8E"/>
    <w:rsid w:val="00C92BC4"/>
    <w:rsid w:val="00C941EA"/>
    <w:rsid w:val="00C95961"/>
    <w:rsid w:val="00C95C6E"/>
    <w:rsid w:val="00CA29F8"/>
    <w:rsid w:val="00CA563B"/>
    <w:rsid w:val="00CA5B38"/>
    <w:rsid w:val="00CB0AAD"/>
    <w:rsid w:val="00CB12B5"/>
    <w:rsid w:val="00CB32AB"/>
    <w:rsid w:val="00CB32ED"/>
    <w:rsid w:val="00CB472C"/>
    <w:rsid w:val="00CB76A4"/>
    <w:rsid w:val="00CC06CA"/>
    <w:rsid w:val="00CC0FB5"/>
    <w:rsid w:val="00CC5335"/>
    <w:rsid w:val="00CC7F17"/>
    <w:rsid w:val="00CC7FF6"/>
    <w:rsid w:val="00CD1F3E"/>
    <w:rsid w:val="00CD3BD9"/>
    <w:rsid w:val="00CD510E"/>
    <w:rsid w:val="00CE1366"/>
    <w:rsid w:val="00CE7B4C"/>
    <w:rsid w:val="00CE7CCC"/>
    <w:rsid w:val="00CF12BE"/>
    <w:rsid w:val="00CF1D76"/>
    <w:rsid w:val="00CF29BC"/>
    <w:rsid w:val="00CF2A27"/>
    <w:rsid w:val="00D06403"/>
    <w:rsid w:val="00D12A88"/>
    <w:rsid w:val="00D14B03"/>
    <w:rsid w:val="00D157DD"/>
    <w:rsid w:val="00D1698C"/>
    <w:rsid w:val="00D2174E"/>
    <w:rsid w:val="00D21A3D"/>
    <w:rsid w:val="00D22B29"/>
    <w:rsid w:val="00D23189"/>
    <w:rsid w:val="00D256C4"/>
    <w:rsid w:val="00D25F09"/>
    <w:rsid w:val="00D26DAA"/>
    <w:rsid w:val="00D277C9"/>
    <w:rsid w:val="00D31358"/>
    <w:rsid w:val="00D31CCA"/>
    <w:rsid w:val="00D31D89"/>
    <w:rsid w:val="00D34AC4"/>
    <w:rsid w:val="00D3574A"/>
    <w:rsid w:val="00D36AE0"/>
    <w:rsid w:val="00D41398"/>
    <w:rsid w:val="00D46064"/>
    <w:rsid w:val="00D546F0"/>
    <w:rsid w:val="00D54DA0"/>
    <w:rsid w:val="00D5597A"/>
    <w:rsid w:val="00D56A0D"/>
    <w:rsid w:val="00D56ABF"/>
    <w:rsid w:val="00D570F3"/>
    <w:rsid w:val="00D576E4"/>
    <w:rsid w:val="00D67D46"/>
    <w:rsid w:val="00D72DB1"/>
    <w:rsid w:val="00D7315B"/>
    <w:rsid w:val="00D7434C"/>
    <w:rsid w:val="00D747A4"/>
    <w:rsid w:val="00D76A65"/>
    <w:rsid w:val="00D77D65"/>
    <w:rsid w:val="00D831FC"/>
    <w:rsid w:val="00D84170"/>
    <w:rsid w:val="00D844BA"/>
    <w:rsid w:val="00D8581C"/>
    <w:rsid w:val="00D8584C"/>
    <w:rsid w:val="00D90198"/>
    <w:rsid w:val="00D916B4"/>
    <w:rsid w:val="00D91CEE"/>
    <w:rsid w:val="00D93007"/>
    <w:rsid w:val="00D94568"/>
    <w:rsid w:val="00D94588"/>
    <w:rsid w:val="00DA0E50"/>
    <w:rsid w:val="00DB3536"/>
    <w:rsid w:val="00DB5A41"/>
    <w:rsid w:val="00DC33B4"/>
    <w:rsid w:val="00DC5BE1"/>
    <w:rsid w:val="00DC6DD9"/>
    <w:rsid w:val="00DD0015"/>
    <w:rsid w:val="00DD0189"/>
    <w:rsid w:val="00DD3ABB"/>
    <w:rsid w:val="00DD5B11"/>
    <w:rsid w:val="00DD7EA6"/>
    <w:rsid w:val="00DE0907"/>
    <w:rsid w:val="00DE2D12"/>
    <w:rsid w:val="00DF0619"/>
    <w:rsid w:val="00DF588F"/>
    <w:rsid w:val="00E00406"/>
    <w:rsid w:val="00E01469"/>
    <w:rsid w:val="00E05F59"/>
    <w:rsid w:val="00E107EC"/>
    <w:rsid w:val="00E132AD"/>
    <w:rsid w:val="00E134B9"/>
    <w:rsid w:val="00E13F7D"/>
    <w:rsid w:val="00E2309E"/>
    <w:rsid w:val="00E2535A"/>
    <w:rsid w:val="00E26342"/>
    <w:rsid w:val="00E3083B"/>
    <w:rsid w:val="00E330A8"/>
    <w:rsid w:val="00E34064"/>
    <w:rsid w:val="00E3628C"/>
    <w:rsid w:val="00E36635"/>
    <w:rsid w:val="00E37736"/>
    <w:rsid w:val="00E40267"/>
    <w:rsid w:val="00E40671"/>
    <w:rsid w:val="00E4461D"/>
    <w:rsid w:val="00E44B38"/>
    <w:rsid w:val="00E50380"/>
    <w:rsid w:val="00E53059"/>
    <w:rsid w:val="00E538DA"/>
    <w:rsid w:val="00E53D67"/>
    <w:rsid w:val="00E53FDB"/>
    <w:rsid w:val="00E619A2"/>
    <w:rsid w:val="00E63113"/>
    <w:rsid w:val="00E65C68"/>
    <w:rsid w:val="00E66289"/>
    <w:rsid w:val="00E670C2"/>
    <w:rsid w:val="00E70255"/>
    <w:rsid w:val="00E73945"/>
    <w:rsid w:val="00E7444B"/>
    <w:rsid w:val="00E7689B"/>
    <w:rsid w:val="00E80E29"/>
    <w:rsid w:val="00E84541"/>
    <w:rsid w:val="00E85A93"/>
    <w:rsid w:val="00E861C3"/>
    <w:rsid w:val="00E9111D"/>
    <w:rsid w:val="00E91BBA"/>
    <w:rsid w:val="00E91CFC"/>
    <w:rsid w:val="00E933ED"/>
    <w:rsid w:val="00E93620"/>
    <w:rsid w:val="00E97254"/>
    <w:rsid w:val="00E974D5"/>
    <w:rsid w:val="00E976B1"/>
    <w:rsid w:val="00EA0AF8"/>
    <w:rsid w:val="00EA557E"/>
    <w:rsid w:val="00EA585B"/>
    <w:rsid w:val="00EA6654"/>
    <w:rsid w:val="00EA66B5"/>
    <w:rsid w:val="00EB051E"/>
    <w:rsid w:val="00EB12DC"/>
    <w:rsid w:val="00EC077F"/>
    <w:rsid w:val="00EC0BE6"/>
    <w:rsid w:val="00EC2C02"/>
    <w:rsid w:val="00ED23AD"/>
    <w:rsid w:val="00ED31A5"/>
    <w:rsid w:val="00ED5A32"/>
    <w:rsid w:val="00ED68EE"/>
    <w:rsid w:val="00EE2404"/>
    <w:rsid w:val="00EE2DF2"/>
    <w:rsid w:val="00EE46B4"/>
    <w:rsid w:val="00EF6554"/>
    <w:rsid w:val="00F01DE7"/>
    <w:rsid w:val="00F04521"/>
    <w:rsid w:val="00F04A3F"/>
    <w:rsid w:val="00F05227"/>
    <w:rsid w:val="00F064EA"/>
    <w:rsid w:val="00F073BE"/>
    <w:rsid w:val="00F11A16"/>
    <w:rsid w:val="00F1237A"/>
    <w:rsid w:val="00F126A8"/>
    <w:rsid w:val="00F1563A"/>
    <w:rsid w:val="00F20933"/>
    <w:rsid w:val="00F20BE7"/>
    <w:rsid w:val="00F2153C"/>
    <w:rsid w:val="00F22DAE"/>
    <w:rsid w:val="00F22E0F"/>
    <w:rsid w:val="00F32674"/>
    <w:rsid w:val="00F32D58"/>
    <w:rsid w:val="00F33F84"/>
    <w:rsid w:val="00F34D8C"/>
    <w:rsid w:val="00F35791"/>
    <w:rsid w:val="00F37D47"/>
    <w:rsid w:val="00F41950"/>
    <w:rsid w:val="00F434D5"/>
    <w:rsid w:val="00F43E0A"/>
    <w:rsid w:val="00F45242"/>
    <w:rsid w:val="00F46D70"/>
    <w:rsid w:val="00F46E95"/>
    <w:rsid w:val="00F5170C"/>
    <w:rsid w:val="00F53A66"/>
    <w:rsid w:val="00F60D1E"/>
    <w:rsid w:val="00F62169"/>
    <w:rsid w:val="00F64E13"/>
    <w:rsid w:val="00F65914"/>
    <w:rsid w:val="00F719DD"/>
    <w:rsid w:val="00F73215"/>
    <w:rsid w:val="00F738F5"/>
    <w:rsid w:val="00F749B0"/>
    <w:rsid w:val="00F74C6B"/>
    <w:rsid w:val="00F75204"/>
    <w:rsid w:val="00F75C29"/>
    <w:rsid w:val="00F779CD"/>
    <w:rsid w:val="00F8338E"/>
    <w:rsid w:val="00F85AF1"/>
    <w:rsid w:val="00F871FE"/>
    <w:rsid w:val="00F909AD"/>
    <w:rsid w:val="00F932BB"/>
    <w:rsid w:val="00F936A3"/>
    <w:rsid w:val="00F948D6"/>
    <w:rsid w:val="00F96BA0"/>
    <w:rsid w:val="00F970AA"/>
    <w:rsid w:val="00FA1991"/>
    <w:rsid w:val="00FA264A"/>
    <w:rsid w:val="00FA7295"/>
    <w:rsid w:val="00FB1848"/>
    <w:rsid w:val="00FB3C67"/>
    <w:rsid w:val="00FB4062"/>
    <w:rsid w:val="00FB5073"/>
    <w:rsid w:val="00FC188E"/>
    <w:rsid w:val="00FC2E70"/>
    <w:rsid w:val="00FC3AAC"/>
    <w:rsid w:val="00FC472E"/>
    <w:rsid w:val="00FC77D7"/>
    <w:rsid w:val="00FD0ED5"/>
    <w:rsid w:val="00FD15DD"/>
    <w:rsid w:val="00FD7A39"/>
    <w:rsid w:val="00FE401B"/>
    <w:rsid w:val="00FE5E39"/>
    <w:rsid w:val="00FE71DC"/>
    <w:rsid w:val="00FF25F6"/>
    <w:rsid w:val="00FF4485"/>
    <w:rsid w:val="00FF6A72"/>
    <w:rsid w:val="00FF7E5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4F956491"/>
  <w15:docId w15:val="{23878DB7-5922-4917-9A80-3D0EBCF4DD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rsid w:val="00B92F57"/>
    <w:pPr>
      <w:topLinePunct/>
      <w:adjustRightInd w:val="0"/>
      <w:snapToGrid w:val="0"/>
      <w:spacing w:before="160" w:after="160" w:line="240" w:lineRule="atLeast"/>
      <w:ind w:left="1701"/>
    </w:pPr>
    <w:rPr>
      <w:rFonts w:ascii="Huawei Sans" w:eastAsia="方正兰亭黑简体" w:hAnsi="Huawei Sans"/>
      <w:sz w:val="21"/>
    </w:rPr>
  </w:style>
  <w:style w:type="paragraph" w:styleId="1">
    <w:name w:val="heading 1"/>
    <w:aliases w:val="heading 1,ALT+1"/>
    <w:basedOn w:val="a2"/>
    <w:next w:val="2"/>
    <w:link w:val="1Char"/>
    <w:qFormat/>
    <w:rsid w:val="00B92F57"/>
    <w:pPr>
      <w:keepNext/>
      <w:numPr>
        <w:numId w:val="15"/>
      </w:numPr>
      <w:pBdr>
        <w:bottom w:val="single" w:sz="12" w:space="1" w:color="auto"/>
      </w:pBdr>
      <w:spacing w:before="1600" w:after="800"/>
      <w:jc w:val="right"/>
      <w:outlineLvl w:val="0"/>
    </w:pPr>
    <w:rPr>
      <w:rFonts w:cs="Book Antiqua"/>
      <w:b/>
      <w:bCs/>
      <w:sz w:val="44"/>
      <w:szCs w:val="44"/>
    </w:rPr>
  </w:style>
  <w:style w:type="paragraph" w:styleId="2">
    <w:name w:val="heading 2"/>
    <w:aliases w:val="heading 2,ALT+2"/>
    <w:basedOn w:val="a2"/>
    <w:next w:val="3"/>
    <w:link w:val="2Char"/>
    <w:qFormat/>
    <w:rsid w:val="00B92F57"/>
    <w:pPr>
      <w:keepNext/>
      <w:keepLines/>
      <w:numPr>
        <w:ilvl w:val="1"/>
        <w:numId w:val="15"/>
      </w:numPr>
      <w:spacing w:before="600"/>
      <w:outlineLvl w:val="1"/>
    </w:pPr>
    <w:rPr>
      <w:rFonts w:cs="Book Antiqua"/>
      <w:b/>
      <w:bCs/>
      <w:noProof/>
      <w:sz w:val="36"/>
      <w:szCs w:val="36"/>
      <w:lang w:eastAsia="en-US"/>
    </w:rPr>
  </w:style>
  <w:style w:type="paragraph" w:styleId="3">
    <w:name w:val="heading 3"/>
    <w:aliases w:val="heading 3,ALT+3"/>
    <w:basedOn w:val="a2"/>
    <w:next w:val="40"/>
    <w:link w:val="3Char"/>
    <w:qFormat/>
    <w:rsid w:val="00B92F57"/>
    <w:pPr>
      <w:keepNext/>
      <w:keepLines/>
      <w:numPr>
        <w:ilvl w:val="2"/>
        <w:numId w:val="15"/>
      </w:numPr>
      <w:spacing w:before="200"/>
      <w:outlineLvl w:val="2"/>
    </w:pPr>
    <w:rPr>
      <w:rFonts w:cs="宋体"/>
      <w:b/>
      <w:noProof/>
      <w:sz w:val="32"/>
      <w:szCs w:val="32"/>
    </w:rPr>
  </w:style>
  <w:style w:type="paragraph" w:styleId="40">
    <w:name w:val="heading 4"/>
    <w:aliases w:val="heading 4,ALT+4"/>
    <w:basedOn w:val="a2"/>
    <w:next w:val="50"/>
    <w:link w:val="4Char"/>
    <w:qFormat/>
    <w:rsid w:val="00B92F57"/>
    <w:pPr>
      <w:keepNext/>
      <w:keepLines/>
      <w:numPr>
        <w:ilvl w:val="3"/>
        <w:numId w:val="15"/>
      </w:numPr>
      <w:outlineLvl w:val="3"/>
    </w:pPr>
    <w:rPr>
      <w:rFonts w:cs="宋体" w:hint="eastAsia"/>
      <w:b/>
      <w:noProof/>
      <w:sz w:val="28"/>
      <w:szCs w:val="28"/>
    </w:rPr>
  </w:style>
  <w:style w:type="paragraph" w:styleId="50">
    <w:name w:val="heading 5"/>
    <w:aliases w:val="heading 5,ALT+5"/>
    <w:basedOn w:val="a2"/>
    <w:next w:val="BlockLabel"/>
    <w:link w:val="5Char"/>
    <w:qFormat/>
    <w:rsid w:val="00B92F57"/>
    <w:pPr>
      <w:keepNext/>
      <w:keepLines/>
      <w:numPr>
        <w:ilvl w:val="4"/>
        <w:numId w:val="15"/>
      </w:numPr>
      <w:outlineLvl w:val="4"/>
    </w:pPr>
    <w:rPr>
      <w:rFonts w:cs="宋体" w:hint="eastAsia"/>
      <w:b/>
      <w:noProof/>
      <w:sz w:val="24"/>
      <w:szCs w:val="24"/>
    </w:rPr>
  </w:style>
  <w:style w:type="paragraph" w:styleId="6">
    <w:name w:val="heading 6"/>
    <w:basedOn w:val="a2"/>
    <w:next w:val="a2"/>
    <w:link w:val="6Char"/>
    <w:semiHidden/>
    <w:qFormat/>
    <w:rsid w:val="00B92F57"/>
    <w:pPr>
      <w:keepNext/>
      <w:keepLines/>
      <w:spacing w:before="240" w:after="64" w:line="320" w:lineRule="atLeast"/>
      <w:outlineLvl w:val="5"/>
    </w:pPr>
    <w:rPr>
      <w:rFonts w:eastAsia="黑体"/>
      <w:b/>
      <w:bCs/>
    </w:rPr>
  </w:style>
  <w:style w:type="paragraph" w:styleId="7">
    <w:name w:val="heading 7"/>
    <w:aliases w:val="heading 7"/>
    <w:basedOn w:val="1"/>
    <w:next w:val="8"/>
    <w:link w:val="7Char"/>
    <w:qFormat/>
    <w:rsid w:val="00B92F57"/>
    <w:pPr>
      <w:keepLines/>
      <w:numPr>
        <w:numId w:val="0"/>
      </w:numPr>
      <w:topLinePunct w:val="0"/>
      <w:outlineLvl w:val="6"/>
    </w:pPr>
    <w:rPr>
      <w:bCs w:val="0"/>
    </w:rPr>
  </w:style>
  <w:style w:type="paragraph" w:styleId="8">
    <w:name w:val="heading 8"/>
    <w:aliases w:val="heading 8"/>
    <w:basedOn w:val="2"/>
    <w:next w:val="9"/>
    <w:link w:val="8Char"/>
    <w:qFormat/>
    <w:rsid w:val="00B92F57"/>
    <w:pPr>
      <w:numPr>
        <w:ilvl w:val="0"/>
        <w:numId w:val="0"/>
      </w:numPr>
      <w:topLinePunct w:val="0"/>
      <w:spacing w:before="200"/>
      <w:outlineLvl w:val="7"/>
    </w:pPr>
    <w:rPr>
      <w:rFonts w:cs="Times New Roman"/>
    </w:rPr>
  </w:style>
  <w:style w:type="paragraph" w:styleId="9">
    <w:name w:val="heading 9"/>
    <w:aliases w:val="heading 9"/>
    <w:basedOn w:val="3"/>
    <w:next w:val="a2"/>
    <w:link w:val="9Char"/>
    <w:qFormat/>
    <w:rsid w:val="00B92F57"/>
    <w:pPr>
      <w:numPr>
        <w:ilvl w:val="0"/>
        <w:numId w:val="0"/>
      </w:numPr>
      <w:topLinePunct w:val="0"/>
      <w:outlineLvl w:val="8"/>
    </w:pPr>
    <w:rPr>
      <w:rFonts w:cs="Times New Roman"/>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BlockLabel">
    <w:name w:val="Block Label"/>
    <w:basedOn w:val="a2"/>
    <w:next w:val="a2"/>
    <w:rsid w:val="00B92F57"/>
    <w:pPr>
      <w:keepNext/>
      <w:keepLines/>
      <w:spacing w:before="300" w:after="80"/>
      <w:ind w:left="0"/>
    </w:pPr>
    <w:rPr>
      <w:rFonts w:cs="Book Antiqua"/>
      <w:b/>
      <w:bCs/>
      <w:sz w:val="26"/>
      <w:szCs w:val="26"/>
    </w:rPr>
  </w:style>
  <w:style w:type="paragraph" w:customStyle="1" w:styleId="Cover1">
    <w:name w:val="Cover1"/>
    <w:basedOn w:val="a2"/>
    <w:rsid w:val="00B92F57"/>
    <w:pPr>
      <w:spacing w:before="80" w:after="80" w:line="240" w:lineRule="auto"/>
      <w:ind w:left="0"/>
    </w:pPr>
    <w:rPr>
      <w:b/>
      <w:bCs/>
      <w:noProof/>
      <w:sz w:val="48"/>
      <w:szCs w:val="48"/>
    </w:rPr>
  </w:style>
  <w:style w:type="paragraph" w:customStyle="1" w:styleId="Cover4">
    <w:name w:val="Cover 4"/>
    <w:basedOn w:val="Cover3"/>
    <w:rsid w:val="00B92F57"/>
    <w:pPr>
      <w:spacing w:before="0" w:after="0" w:line="240" w:lineRule="auto"/>
      <w:jc w:val="both"/>
    </w:pPr>
    <w:rPr>
      <w:sz w:val="21"/>
      <w:szCs w:val="21"/>
    </w:rPr>
  </w:style>
  <w:style w:type="paragraph" w:customStyle="1" w:styleId="Cover5">
    <w:name w:val="Cover 5"/>
    <w:basedOn w:val="a2"/>
    <w:rsid w:val="00B92F57"/>
    <w:pPr>
      <w:widowControl w:val="0"/>
      <w:spacing w:before="0" w:after="0" w:line="240" w:lineRule="auto"/>
      <w:ind w:left="0"/>
    </w:pPr>
    <w:rPr>
      <w:sz w:val="18"/>
      <w:szCs w:val="18"/>
    </w:rPr>
  </w:style>
  <w:style w:type="table" w:customStyle="1" w:styleId="TableNoFrame">
    <w:name w:val="Table No Frame"/>
    <w:basedOn w:val="a6"/>
    <w:rsid w:val="00B92F57"/>
    <w:pPr>
      <w:adjustRightInd/>
      <w:snapToGrid/>
      <w:jc w:val="left"/>
    </w:pPr>
    <w:tblPr/>
    <w:trPr>
      <w:cantSplit/>
    </w:trPr>
  </w:style>
  <w:style w:type="paragraph" w:customStyle="1" w:styleId="Figure">
    <w:name w:val="Figure"/>
    <w:basedOn w:val="a2"/>
    <w:next w:val="a2"/>
    <w:rsid w:val="00B92F57"/>
  </w:style>
  <w:style w:type="paragraph" w:customStyle="1" w:styleId="FigureDescription">
    <w:name w:val="Figure Description"/>
    <w:next w:val="Figure"/>
    <w:link w:val="FigureDescription0"/>
    <w:rsid w:val="00B92F57"/>
    <w:pPr>
      <w:keepNext/>
      <w:numPr>
        <w:ilvl w:val="7"/>
        <w:numId w:val="15"/>
      </w:numPr>
      <w:adjustRightInd w:val="0"/>
      <w:snapToGrid w:val="0"/>
      <w:spacing w:before="320" w:after="80" w:line="240" w:lineRule="atLeast"/>
      <w:outlineLvl w:val="7"/>
    </w:pPr>
    <w:rPr>
      <w:rFonts w:ascii="Huawei Sans" w:eastAsia="方正兰亭黑简体" w:hAnsi="Huawei Sans" w:cs="Arial"/>
      <w:spacing w:val="-4"/>
      <w:kern w:val="2"/>
      <w:sz w:val="21"/>
      <w:szCs w:val="21"/>
    </w:rPr>
  </w:style>
  <w:style w:type="paragraph" w:customStyle="1" w:styleId="FigureText">
    <w:name w:val="Figure Text"/>
    <w:rsid w:val="00B92F57"/>
    <w:pPr>
      <w:widowControl w:val="0"/>
      <w:adjustRightInd w:val="0"/>
      <w:snapToGrid w:val="0"/>
      <w:spacing w:line="240" w:lineRule="atLeast"/>
    </w:pPr>
    <w:rPr>
      <w:rFonts w:ascii="Huawei Sans" w:eastAsia="方正兰亭黑简体" w:hAnsi="Huawei Sans" w:cs="Arial"/>
      <w:sz w:val="18"/>
      <w:szCs w:val="18"/>
      <w:lang w:eastAsia="en-US"/>
    </w:rPr>
  </w:style>
  <w:style w:type="paragraph" w:customStyle="1" w:styleId="HeadingLeft">
    <w:name w:val="Heading Left"/>
    <w:basedOn w:val="a2"/>
    <w:rsid w:val="00B92F57"/>
    <w:pPr>
      <w:spacing w:before="0" w:after="0"/>
      <w:ind w:left="0"/>
    </w:pPr>
  </w:style>
  <w:style w:type="paragraph" w:customStyle="1" w:styleId="HeadingRight">
    <w:name w:val="Heading Right"/>
    <w:basedOn w:val="a2"/>
    <w:rsid w:val="00B92F57"/>
    <w:pPr>
      <w:spacing w:before="0" w:after="0"/>
      <w:ind w:left="0"/>
      <w:jc w:val="right"/>
    </w:pPr>
  </w:style>
  <w:style w:type="paragraph" w:customStyle="1" w:styleId="Heading1NoNumber">
    <w:name w:val="Heading1 No Number"/>
    <w:basedOn w:val="1"/>
    <w:next w:val="a2"/>
    <w:link w:val="Heading1NoNumber0"/>
    <w:rsid w:val="00B92F57"/>
    <w:pPr>
      <w:pageBreakBefore/>
      <w:numPr>
        <w:numId w:val="0"/>
      </w:numPr>
    </w:pPr>
  </w:style>
  <w:style w:type="paragraph" w:customStyle="1" w:styleId="Heading2NoNumber">
    <w:name w:val="Heading2 No Number"/>
    <w:basedOn w:val="2"/>
    <w:next w:val="a2"/>
    <w:link w:val="Heading2NoNumber0"/>
    <w:rsid w:val="00B92F57"/>
    <w:pPr>
      <w:numPr>
        <w:ilvl w:val="0"/>
        <w:numId w:val="0"/>
      </w:numPr>
      <w:outlineLvl w:val="9"/>
    </w:pPr>
  </w:style>
  <w:style w:type="paragraph" w:customStyle="1" w:styleId="Heading3NoNumber">
    <w:name w:val="Heading3 No Number"/>
    <w:basedOn w:val="3"/>
    <w:next w:val="a2"/>
    <w:link w:val="Heading3NoNumber0"/>
    <w:autoRedefine/>
    <w:rsid w:val="00B92F57"/>
    <w:pPr>
      <w:numPr>
        <w:ilvl w:val="0"/>
        <w:numId w:val="0"/>
      </w:numPr>
      <w:outlineLvl w:val="9"/>
    </w:pPr>
    <w:rPr>
      <w:rFonts w:cs="Book Antiqua"/>
      <w:sz w:val="26"/>
    </w:rPr>
  </w:style>
  <w:style w:type="paragraph" w:customStyle="1" w:styleId="Heading4NoNumber">
    <w:name w:val="Heading4 No Number"/>
    <w:basedOn w:val="a2"/>
    <w:semiHidden/>
    <w:rsid w:val="00B92F57"/>
    <w:pPr>
      <w:keepNext/>
      <w:spacing w:before="200"/>
    </w:pPr>
    <w:rPr>
      <w:rFonts w:eastAsia="黑体"/>
      <w:bCs/>
      <w:spacing w:val="-4"/>
    </w:rPr>
  </w:style>
  <w:style w:type="paragraph" w:customStyle="1" w:styleId="AboutThisChapter">
    <w:name w:val="About This Chapter"/>
    <w:basedOn w:val="Heading2NoNumber"/>
    <w:next w:val="a2"/>
    <w:rsid w:val="00B92F57"/>
    <w:pPr>
      <w:spacing w:after="560"/>
    </w:pPr>
  </w:style>
  <w:style w:type="numbering" w:styleId="111111">
    <w:name w:val="Outline List 2"/>
    <w:basedOn w:val="a5"/>
    <w:semiHidden/>
    <w:rsid w:val="00B92F57"/>
    <w:pPr>
      <w:numPr>
        <w:numId w:val="12"/>
      </w:numPr>
    </w:pPr>
  </w:style>
  <w:style w:type="paragraph" w:customStyle="1" w:styleId="ItemList">
    <w:name w:val="Item List"/>
    <w:link w:val="ItemList0"/>
    <w:rsid w:val="00B92F57"/>
    <w:pPr>
      <w:numPr>
        <w:numId w:val="6"/>
      </w:numPr>
      <w:adjustRightInd w:val="0"/>
      <w:snapToGrid w:val="0"/>
      <w:spacing w:before="80" w:after="80" w:line="240" w:lineRule="atLeast"/>
    </w:pPr>
    <w:rPr>
      <w:rFonts w:ascii="Huawei Sans" w:eastAsia="方正兰亭黑简体" w:hAnsi="Huawei Sans" w:cs="Arial"/>
      <w:kern w:val="2"/>
      <w:sz w:val="21"/>
      <w:szCs w:val="21"/>
    </w:rPr>
  </w:style>
  <w:style w:type="paragraph" w:customStyle="1" w:styleId="ItemListinTable">
    <w:name w:val="Item List in Table"/>
    <w:basedOn w:val="a2"/>
    <w:rsid w:val="00B92F57"/>
    <w:pPr>
      <w:numPr>
        <w:numId w:val="10"/>
      </w:numPr>
      <w:tabs>
        <w:tab w:val="left" w:pos="284"/>
      </w:tabs>
      <w:spacing w:before="80" w:after="80"/>
    </w:pPr>
  </w:style>
  <w:style w:type="paragraph" w:customStyle="1" w:styleId="ItemListText">
    <w:name w:val="Item List Text"/>
    <w:rsid w:val="00B92F57"/>
    <w:pPr>
      <w:adjustRightInd w:val="0"/>
      <w:snapToGrid w:val="0"/>
      <w:spacing w:before="80" w:after="80" w:line="240" w:lineRule="atLeast"/>
      <w:ind w:left="2126"/>
    </w:pPr>
    <w:rPr>
      <w:rFonts w:ascii="Huawei Sans" w:eastAsia="方正兰亭黑简体" w:hAnsi="Huawei Sans"/>
      <w:kern w:val="2"/>
      <w:sz w:val="21"/>
      <w:szCs w:val="21"/>
    </w:rPr>
  </w:style>
  <w:style w:type="paragraph" w:customStyle="1" w:styleId="ItemStep">
    <w:name w:val="Item Step"/>
    <w:rsid w:val="00B92F57"/>
    <w:pPr>
      <w:numPr>
        <w:ilvl w:val="6"/>
        <w:numId w:val="15"/>
      </w:numPr>
      <w:adjustRightInd w:val="0"/>
      <w:snapToGrid w:val="0"/>
      <w:spacing w:before="80" w:after="80" w:line="240" w:lineRule="atLeast"/>
      <w:outlineLvl w:val="6"/>
    </w:pPr>
    <w:rPr>
      <w:rFonts w:ascii="Huawei Sans" w:eastAsia="方正兰亭黑简体" w:hAnsi="Huawei Sans" w:cs="Arial"/>
      <w:sz w:val="21"/>
      <w:szCs w:val="21"/>
    </w:rPr>
  </w:style>
  <w:style w:type="paragraph" w:customStyle="1" w:styleId="ManualTitle1">
    <w:name w:val="Manual Title1"/>
    <w:semiHidden/>
    <w:rsid w:val="00B92F57"/>
    <w:rPr>
      <w:rFonts w:ascii="Huawei Sans" w:eastAsia="黑体" w:hAnsi="Huawei Sans"/>
      <w:noProof/>
      <w:sz w:val="30"/>
      <w:lang w:eastAsia="en-US"/>
    </w:rPr>
  </w:style>
  <w:style w:type="paragraph" w:customStyle="1" w:styleId="CAUTIONHeading">
    <w:name w:val="CAUTION Heading"/>
    <w:basedOn w:val="a2"/>
    <w:rsid w:val="00B92F57"/>
    <w:pPr>
      <w:keepNext/>
      <w:pBdr>
        <w:top w:val="single" w:sz="12" w:space="4" w:color="auto"/>
      </w:pBdr>
      <w:spacing w:before="80" w:after="80"/>
    </w:pPr>
    <w:rPr>
      <w:bCs/>
      <w:noProof/>
    </w:rPr>
  </w:style>
  <w:style w:type="paragraph" w:customStyle="1" w:styleId="NotesHeadinginTable">
    <w:name w:val="Notes Heading in Table"/>
    <w:next w:val="NotesTextinTable"/>
    <w:rsid w:val="00B92F57"/>
    <w:pPr>
      <w:keepNext/>
      <w:adjustRightInd w:val="0"/>
      <w:snapToGrid w:val="0"/>
      <w:spacing w:before="80" w:after="40" w:line="240" w:lineRule="atLeast"/>
    </w:pPr>
    <w:rPr>
      <w:rFonts w:ascii="Huawei Sans" w:eastAsia="方正兰亭黑简体" w:hAnsi="Huawei Sans" w:cs="Arial"/>
      <w:bCs/>
      <w:kern w:val="2"/>
      <w:sz w:val="18"/>
      <w:szCs w:val="18"/>
    </w:rPr>
  </w:style>
  <w:style w:type="paragraph" w:customStyle="1" w:styleId="CAUTIONText">
    <w:name w:val="CAUTION Text"/>
    <w:basedOn w:val="a2"/>
    <w:rsid w:val="00B92F57"/>
    <w:pPr>
      <w:keepLines/>
      <w:pBdr>
        <w:bottom w:val="single" w:sz="12" w:space="4" w:color="auto"/>
      </w:pBdr>
      <w:spacing w:before="80" w:after="80"/>
    </w:pPr>
    <w:rPr>
      <w:iCs/>
    </w:rPr>
  </w:style>
  <w:style w:type="paragraph" w:customStyle="1" w:styleId="NotesTextinTable">
    <w:name w:val="Notes Text in Table"/>
    <w:rsid w:val="00B92F57"/>
    <w:pPr>
      <w:widowControl w:val="0"/>
      <w:adjustRightInd w:val="0"/>
      <w:snapToGrid w:val="0"/>
      <w:spacing w:before="40" w:after="80" w:line="240" w:lineRule="atLeast"/>
      <w:ind w:left="170"/>
    </w:pPr>
    <w:rPr>
      <w:rFonts w:ascii="Huawei Sans" w:eastAsia="方正兰亭黑简体" w:hAnsi="Huawei Sans" w:cs="Arial"/>
      <w:iCs/>
      <w:kern w:val="2"/>
      <w:sz w:val="18"/>
      <w:szCs w:val="18"/>
    </w:rPr>
  </w:style>
  <w:style w:type="paragraph" w:customStyle="1" w:styleId="CAUTIONTextList">
    <w:name w:val="CAUTION Text List"/>
    <w:basedOn w:val="CAUTIONText"/>
    <w:rsid w:val="00B92F57"/>
    <w:pPr>
      <w:keepNext/>
      <w:numPr>
        <w:numId w:val="4"/>
      </w:numPr>
      <w:tabs>
        <w:tab w:val="left" w:pos="1985"/>
      </w:tabs>
    </w:pPr>
  </w:style>
  <w:style w:type="table" w:customStyle="1" w:styleId="Table">
    <w:name w:val="Table"/>
    <w:basedOn w:val="a7"/>
    <w:rsid w:val="00B92F57"/>
    <w:pPr>
      <w:jc w:val="left"/>
    </w:pPr>
    <w:rPr>
      <w:rFonts w:cs="Arial"/>
    </w:rPr>
    <w:tblPr>
      <w:tblInd w:w="1814" w:type="dxa"/>
    </w:tblPr>
    <w:trPr>
      <w:cantSplit/>
    </w:trPr>
    <w:tcPr>
      <w:shd w:val="clear" w:color="auto" w:fill="auto"/>
    </w:tcPr>
    <w:tblStylePr w:type="firstRow">
      <w:rPr>
        <w:b w:val="0"/>
        <w:bCs w:val="0"/>
        <w:i w:val="0"/>
        <w:iCs w:val="0"/>
        <w:color w:val="auto"/>
        <w:sz w:val="20"/>
        <w:szCs w:val="20"/>
      </w:rPr>
      <w:tblPr/>
      <w:tcPr>
        <w:tcBorders>
          <w:top w:val="single" w:sz="6" w:space="0" w:color="auto"/>
          <w:left w:val="single" w:sz="6" w:space="0" w:color="auto"/>
          <w:bottom w:val="single" w:sz="6" w:space="0" w:color="auto"/>
          <w:right w:val="single" w:sz="6" w:space="0" w:color="auto"/>
          <w:insideH w:val="single" w:sz="6" w:space="0" w:color="auto"/>
          <w:insideV w:val="single" w:sz="6" w:space="0" w:color="auto"/>
          <w:tl2br w:val="nil"/>
          <w:tr2bl w:val="nil"/>
        </w:tcBorders>
        <w:shd w:val="clear" w:color="auto" w:fill="D9D9D9"/>
      </w:tcPr>
    </w:tblStylePr>
  </w:style>
  <w:style w:type="table" w:customStyle="1" w:styleId="RemarksTable">
    <w:name w:val="Remarks Table"/>
    <w:basedOn w:val="a6"/>
    <w:rsid w:val="00B92F57"/>
    <w:pPr>
      <w:jc w:val="left"/>
    </w:pPr>
    <w:rPr>
      <w:rFonts w:cs="Arial"/>
      <w:sz w:val="21"/>
      <w:szCs w:val="21"/>
    </w:rPr>
    <w:tblPr>
      <w:tblInd w:w="1814" w:type="dxa"/>
    </w:tblPr>
    <w:trPr>
      <w:cantSplit/>
    </w:trPr>
  </w:style>
  <w:style w:type="table" w:styleId="a6">
    <w:name w:val="Table Grid"/>
    <w:basedOn w:val="a4"/>
    <w:rsid w:val="00B92F57"/>
    <w:pPr>
      <w:widowControl w:val="0"/>
      <w:adjustRightInd w:val="0"/>
      <w:snapToGrid w:val="0"/>
      <w:jc w:val="both"/>
    </w:pPr>
    <w:rPr>
      <w:rFonts w:ascii="Huawei Sans" w:eastAsia="方正兰亭黑简体" w:hAnsi="Huawei Sans"/>
    </w:rPr>
    <w:tblPr>
      <w:tblInd w:w="113" w:type="dxa"/>
    </w:tblPr>
  </w:style>
  <w:style w:type="paragraph" w:customStyle="1" w:styleId="Step">
    <w:name w:val="Step"/>
    <w:basedOn w:val="a2"/>
    <w:link w:val="Step0"/>
    <w:rsid w:val="00B92F57"/>
    <w:pPr>
      <w:numPr>
        <w:ilvl w:val="5"/>
        <w:numId w:val="15"/>
      </w:numPr>
      <w:outlineLvl w:val="5"/>
    </w:pPr>
    <w:rPr>
      <w:snapToGrid w:val="0"/>
    </w:rPr>
  </w:style>
  <w:style w:type="paragraph" w:customStyle="1" w:styleId="SubItemList">
    <w:name w:val="Sub Item List"/>
    <w:basedOn w:val="a2"/>
    <w:rsid w:val="00B92F57"/>
    <w:pPr>
      <w:numPr>
        <w:numId w:val="7"/>
      </w:numPr>
      <w:spacing w:before="80" w:after="80"/>
    </w:pPr>
  </w:style>
  <w:style w:type="paragraph" w:customStyle="1" w:styleId="SubItemListText">
    <w:name w:val="Sub Item List Text"/>
    <w:rsid w:val="00B92F57"/>
    <w:pPr>
      <w:adjustRightInd w:val="0"/>
      <w:snapToGrid w:val="0"/>
      <w:spacing w:before="80" w:after="80" w:line="240" w:lineRule="atLeast"/>
      <w:ind w:left="2410"/>
    </w:pPr>
    <w:rPr>
      <w:rFonts w:ascii="Huawei Sans" w:eastAsia="方正兰亭黑简体" w:hAnsi="Huawei Sans"/>
      <w:kern w:val="2"/>
      <w:sz w:val="21"/>
      <w:szCs w:val="21"/>
    </w:rPr>
  </w:style>
  <w:style w:type="paragraph" w:styleId="a8">
    <w:name w:val="Title"/>
    <w:basedOn w:val="a2"/>
    <w:link w:val="Char"/>
    <w:qFormat/>
    <w:rsid w:val="00B92F57"/>
    <w:pPr>
      <w:spacing w:before="240" w:after="60"/>
      <w:jc w:val="center"/>
      <w:outlineLvl w:val="0"/>
    </w:pPr>
    <w:rPr>
      <w:b/>
      <w:bCs/>
      <w:sz w:val="32"/>
      <w:szCs w:val="32"/>
    </w:rPr>
  </w:style>
  <w:style w:type="table" w:styleId="a7">
    <w:name w:val="Table Professional"/>
    <w:basedOn w:val="a4"/>
    <w:semiHidden/>
    <w:rsid w:val="00B92F57"/>
    <w:pPr>
      <w:widowControl w:val="0"/>
      <w:jc w:val="both"/>
    </w:pPr>
    <w:rPr>
      <w:rFonts w:ascii="Huawei Sans" w:eastAsia="方正兰亭黑简体" w:hAnsi="Huawei San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TableDescription">
    <w:name w:val="Table Description"/>
    <w:basedOn w:val="a2"/>
    <w:next w:val="a2"/>
    <w:link w:val="TableDescription0"/>
    <w:rsid w:val="00B92F57"/>
    <w:pPr>
      <w:keepNext/>
      <w:numPr>
        <w:ilvl w:val="8"/>
        <w:numId w:val="15"/>
      </w:numPr>
      <w:topLinePunct w:val="0"/>
      <w:spacing w:before="320" w:after="80"/>
      <w:outlineLvl w:val="8"/>
    </w:pPr>
    <w:rPr>
      <w:spacing w:val="-4"/>
    </w:rPr>
  </w:style>
  <w:style w:type="paragraph" w:customStyle="1" w:styleId="TableNote">
    <w:name w:val="Table Note"/>
    <w:basedOn w:val="a2"/>
    <w:rsid w:val="00B92F57"/>
    <w:pPr>
      <w:spacing w:before="80" w:after="80"/>
    </w:pPr>
    <w:rPr>
      <w:sz w:val="18"/>
      <w:szCs w:val="18"/>
    </w:rPr>
  </w:style>
  <w:style w:type="paragraph" w:customStyle="1" w:styleId="TerminalDisplay">
    <w:name w:val="Terminal Display"/>
    <w:rsid w:val="00B92F57"/>
    <w:pPr>
      <w:shd w:val="clear" w:color="auto" w:fill="F2F2F2"/>
      <w:snapToGrid w:val="0"/>
      <w:spacing w:line="240" w:lineRule="atLeast"/>
      <w:ind w:left="1701"/>
    </w:pPr>
    <w:rPr>
      <w:rFonts w:ascii="Huawei Sans" w:eastAsia="方正兰亭黑简体" w:hAnsi="Huawei Sans" w:cs="Courier New"/>
      <w:snapToGrid w:val="0"/>
      <w:spacing w:val="-1"/>
      <w:sz w:val="16"/>
      <w:szCs w:val="16"/>
    </w:rPr>
  </w:style>
  <w:style w:type="paragraph" w:styleId="10">
    <w:name w:val="toc 1"/>
    <w:basedOn w:val="a2"/>
    <w:next w:val="a2"/>
    <w:uiPriority w:val="39"/>
    <w:rsid w:val="00B92F57"/>
    <w:pPr>
      <w:spacing w:after="80"/>
      <w:ind w:left="0"/>
    </w:pPr>
    <w:rPr>
      <w:rFonts w:cs="Book Antiqua"/>
      <w:b/>
      <w:bCs/>
      <w:sz w:val="24"/>
      <w:szCs w:val="24"/>
    </w:rPr>
  </w:style>
  <w:style w:type="paragraph" w:styleId="20">
    <w:name w:val="toc 2"/>
    <w:basedOn w:val="a2"/>
    <w:next w:val="a2"/>
    <w:uiPriority w:val="39"/>
    <w:rsid w:val="00B92F57"/>
    <w:pPr>
      <w:spacing w:before="80" w:after="80"/>
      <w:ind w:left="0"/>
    </w:pPr>
    <w:rPr>
      <w:noProof/>
    </w:rPr>
  </w:style>
  <w:style w:type="paragraph" w:styleId="30">
    <w:name w:val="toc 3"/>
    <w:basedOn w:val="a2"/>
    <w:next w:val="a2"/>
    <w:uiPriority w:val="39"/>
    <w:rsid w:val="00B92F57"/>
    <w:pPr>
      <w:spacing w:before="80" w:after="80"/>
      <w:ind w:left="0"/>
    </w:pPr>
    <w:rPr>
      <w:noProof/>
    </w:rPr>
  </w:style>
  <w:style w:type="paragraph" w:styleId="41">
    <w:name w:val="toc 4"/>
    <w:basedOn w:val="a2"/>
    <w:next w:val="a2"/>
    <w:uiPriority w:val="39"/>
    <w:rsid w:val="00B92F57"/>
    <w:pPr>
      <w:spacing w:before="80" w:after="80"/>
      <w:ind w:left="0"/>
    </w:pPr>
  </w:style>
  <w:style w:type="paragraph" w:styleId="51">
    <w:name w:val="toc 5"/>
    <w:basedOn w:val="a2"/>
    <w:next w:val="a2"/>
    <w:uiPriority w:val="39"/>
    <w:rsid w:val="00B92F57"/>
    <w:pPr>
      <w:spacing w:before="80" w:after="80"/>
      <w:ind w:left="0"/>
    </w:pPr>
  </w:style>
  <w:style w:type="paragraph" w:styleId="60">
    <w:name w:val="toc 6"/>
    <w:basedOn w:val="a2"/>
    <w:next w:val="a2"/>
    <w:autoRedefine/>
    <w:uiPriority w:val="39"/>
    <w:rsid w:val="00B92F57"/>
    <w:pPr>
      <w:ind w:left="2100"/>
    </w:pPr>
    <w:rPr>
      <w:sz w:val="24"/>
    </w:rPr>
  </w:style>
  <w:style w:type="paragraph" w:styleId="70">
    <w:name w:val="toc 7"/>
    <w:basedOn w:val="a2"/>
    <w:next w:val="a2"/>
    <w:autoRedefine/>
    <w:uiPriority w:val="39"/>
    <w:rsid w:val="00B92F57"/>
    <w:pPr>
      <w:ind w:left="2520"/>
    </w:pPr>
    <w:rPr>
      <w:sz w:val="24"/>
    </w:rPr>
  </w:style>
  <w:style w:type="paragraph" w:styleId="80">
    <w:name w:val="toc 8"/>
    <w:basedOn w:val="a2"/>
    <w:next w:val="a2"/>
    <w:autoRedefine/>
    <w:uiPriority w:val="39"/>
    <w:rsid w:val="00B92F57"/>
    <w:pPr>
      <w:ind w:left="2940"/>
    </w:pPr>
    <w:rPr>
      <w:sz w:val="24"/>
    </w:rPr>
  </w:style>
  <w:style w:type="paragraph" w:styleId="90">
    <w:name w:val="toc 9"/>
    <w:basedOn w:val="a2"/>
    <w:next w:val="a2"/>
    <w:autoRedefine/>
    <w:uiPriority w:val="39"/>
    <w:rsid w:val="00B92F57"/>
    <w:pPr>
      <w:ind w:left="3360"/>
    </w:pPr>
    <w:rPr>
      <w:sz w:val="24"/>
    </w:rPr>
  </w:style>
  <w:style w:type="paragraph" w:styleId="11">
    <w:name w:val="index 1"/>
    <w:basedOn w:val="a2"/>
    <w:next w:val="a2"/>
    <w:autoRedefine/>
    <w:semiHidden/>
    <w:rsid w:val="00B92F57"/>
    <w:rPr>
      <w:sz w:val="24"/>
    </w:rPr>
  </w:style>
  <w:style w:type="paragraph" w:styleId="21">
    <w:name w:val="index 2"/>
    <w:basedOn w:val="a2"/>
    <w:next w:val="a2"/>
    <w:autoRedefine/>
    <w:semiHidden/>
    <w:rsid w:val="00B92F57"/>
    <w:pPr>
      <w:ind w:leftChars="200" w:left="200"/>
    </w:pPr>
    <w:rPr>
      <w:sz w:val="24"/>
    </w:rPr>
  </w:style>
  <w:style w:type="paragraph" w:styleId="31">
    <w:name w:val="index 3"/>
    <w:basedOn w:val="a2"/>
    <w:next w:val="a2"/>
    <w:autoRedefine/>
    <w:semiHidden/>
    <w:rsid w:val="00B92F57"/>
    <w:pPr>
      <w:ind w:leftChars="400" w:left="400"/>
    </w:pPr>
    <w:rPr>
      <w:sz w:val="24"/>
    </w:rPr>
  </w:style>
  <w:style w:type="paragraph" w:styleId="52">
    <w:name w:val="index 5"/>
    <w:basedOn w:val="a2"/>
    <w:next w:val="a2"/>
    <w:autoRedefine/>
    <w:semiHidden/>
    <w:rsid w:val="00B92F57"/>
    <w:pPr>
      <w:ind w:left="1050" w:hanging="210"/>
    </w:pPr>
  </w:style>
  <w:style w:type="paragraph" w:styleId="61">
    <w:name w:val="index 6"/>
    <w:basedOn w:val="a2"/>
    <w:next w:val="a2"/>
    <w:autoRedefine/>
    <w:semiHidden/>
    <w:rsid w:val="00B92F57"/>
    <w:pPr>
      <w:ind w:left="1260" w:hanging="210"/>
    </w:pPr>
  </w:style>
  <w:style w:type="paragraph" w:styleId="71">
    <w:name w:val="index 7"/>
    <w:basedOn w:val="a2"/>
    <w:next w:val="a2"/>
    <w:autoRedefine/>
    <w:semiHidden/>
    <w:rsid w:val="00B92F57"/>
    <w:pPr>
      <w:ind w:left="1470" w:hanging="210"/>
    </w:pPr>
  </w:style>
  <w:style w:type="paragraph" w:styleId="81">
    <w:name w:val="index 8"/>
    <w:basedOn w:val="a2"/>
    <w:next w:val="a2"/>
    <w:autoRedefine/>
    <w:semiHidden/>
    <w:rsid w:val="00B92F57"/>
    <w:pPr>
      <w:ind w:left="1680" w:hanging="210"/>
    </w:pPr>
  </w:style>
  <w:style w:type="paragraph" w:styleId="91">
    <w:name w:val="index 9"/>
    <w:basedOn w:val="a2"/>
    <w:next w:val="a2"/>
    <w:autoRedefine/>
    <w:semiHidden/>
    <w:rsid w:val="00B92F57"/>
    <w:pPr>
      <w:ind w:left="1890" w:hanging="210"/>
    </w:pPr>
  </w:style>
  <w:style w:type="paragraph" w:styleId="a9">
    <w:name w:val="table of figures"/>
    <w:basedOn w:val="a2"/>
    <w:next w:val="a2"/>
    <w:semiHidden/>
    <w:rsid w:val="00B92F57"/>
    <w:pPr>
      <w:spacing w:afterLines="50"/>
      <w:ind w:leftChars="300" w:left="300"/>
    </w:pPr>
  </w:style>
  <w:style w:type="paragraph" w:styleId="aa">
    <w:name w:val="Document Map"/>
    <w:basedOn w:val="a2"/>
    <w:link w:val="Char0"/>
    <w:semiHidden/>
    <w:rsid w:val="00B92F57"/>
    <w:pPr>
      <w:shd w:val="clear" w:color="auto" w:fill="000080"/>
    </w:pPr>
  </w:style>
  <w:style w:type="paragraph" w:styleId="ab">
    <w:name w:val="footer"/>
    <w:basedOn w:val="HeadingLeft"/>
    <w:link w:val="Char1"/>
    <w:uiPriority w:val="99"/>
    <w:rsid w:val="00B92F57"/>
    <w:pPr>
      <w:spacing w:before="200" w:after="200" w:line="20" w:lineRule="atLeast"/>
      <w:jc w:val="center"/>
    </w:pPr>
    <w:rPr>
      <w:b/>
      <w:bCs/>
      <w:sz w:val="2"/>
      <w:szCs w:val="2"/>
    </w:rPr>
  </w:style>
  <w:style w:type="paragraph" w:customStyle="1" w:styleId="TerminalDisplayinTable">
    <w:name w:val="Terminal Display in Table"/>
    <w:rsid w:val="00B92F57"/>
    <w:pPr>
      <w:widowControl w:val="0"/>
      <w:shd w:val="clear" w:color="auto" w:fill="F2F2F2"/>
      <w:adjustRightInd w:val="0"/>
      <w:snapToGrid w:val="0"/>
      <w:spacing w:before="80" w:after="80" w:line="240" w:lineRule="atLeast"/>
    </w:pPr>
    <w:rPr>
      <w:rFonts w:ascii="Huawei Sans" w:eastAsia="方正兰亭黑简体" w:hAnsi="Huawei Sans" w:cs="Courier New"/>
      <w:snapToGrid w:val="0"/>
      <w:spacing w:val="-1"/>
      <w:sz w:val="16"/>
      <w:szCs w:val="16"/>
    </w:rPr>
  </w:style>
  <w:style w:type="paragraph" w:styleId="ac">
    <w:name w:val="header"/>
    <w:basedOn w:val="a2"/>
    <w:link w:val="Char2"/>
    <w:semiHidden/>
    <w:rsid w:val="00B92F57"/>
    <w:pPr>
      <w:tabs>
        <w:tab w:val="center" w:pos="4153"/>
        <w:tab w:val="right" w:pos="8306"/>
      </w:tabs>
      <w:spacing w:before="0" w:after="0" w:line="20" w:lineRule="atLeast"/>
      <w:ind w:left="0"/>
      <w:jc w:val="right"/>
    </w:pPr>
    <w:rPr>
      <w:sz w:val="2"/>
      <w:szCs w:val="2"/>
    </w:rPr>
  </w:style>
  <w:style w:type="character" w:styleId="ad">
    <w:name w:val="Hyperlink"/>
    <w:uiPriority w:val="99"/>
    <w:rsid w:val="00B92F57"/>
    <w:rPr>
      <w:rFonts w:ascii="Huawei Sans" w:eastAsia="方正兰亭黑简体" w:hAnsi="Huawei Sans"/>
      <w:color w:val="0000FF"/>
      <w:u w:val="none"/>
    </w:rPr>
  </w:style>
  <w:style w:type="paragraph" w:customStyle="1" w:styleId="CopyrightDeclaration">
    <w:name w:val="Copyright Declaration"/>
    <w:semiHidden/>
    <w:rsid w:val="00B92F57"/>
    <w:pPr>
      <w:spacing w:before="80" w:after="80"/>
    </w:pPr>
    <w:rPr>
      <w:rFonts w:ascii="Huawei Sans" w:eastAsia="黑体" w:hAnsi="Huawei Sans"/>
      <w:sz w:val="36"/>
    </w:rPr>
  </w:style>
  <w:style w:type="numbering" w:styleId="1111110">
    <w:name w:val="Outline List 1"/>
    <w:basedOn w:val="a5"/>
    <w:semiHidden/>
    <w:rsid w:val="00B92F57"/>
    <w:pPr>
      <w:numPr>
        <w:numId w:val="9"/>
      </w:numPr>
    </w:pPr>
  </w:style>
  <w:style w:type="paragraph" w:customStyle="1" w:styleId="TableHeading">
    <w:name w:val="Table Heading"/>
    <w:basedOn w:val="a2"/>
    <w:link w:val="TableHeading0"/>
    <w:rsid w:val="00B92F57"/>
    <w:pPr>
      <w:keepNext/>
      <w:widowControl w:val="0"/>
      <w:spacing w:before="80" w:after="80"/>
      <w:ind w:left="0"/>
    </w:pPr>
    <w:rPr>
      <w:rFonts w:cs="Book Antiqua"/>
      <w:b/>
      <w:bCs/>
      <w:snapToGrid w:val="0"/>
    </w:rPr>
  </w:style>
  <w:style w:type="paragraph" w:customStyle="1" w:styleId="TableText">
    <w:name w:val="Table Text"/>
    <w:basedOn w:val="a2"/>
    <w:link w:val="TableText0"/>
    <w:rsid w:val="00B92F57"/>
    <w:pPr>
      <w:widowControl w:val="0"/>
      <w:spacing w:before="80" w:after="80"/>
      <w:ind w:left="0"/>
    </w:pPr>
    <w:rPr>
      <w:snapToGrid w:val="0"/>
    </w:rPr>
  </w:style>
  <w:style w:type="paragraph" w:customStyle="1" w:styleId="HeadingMiddle">
    <w:name w:val="Heading Middle"/>
    <w:rsid w:val="00B92F57"/>
    <w:pPr>
      <w:adjustRightInd w:val="0"/>
      <w:snapToGrid w:val="0"/>
      <w:spacing w:line="240" w:lineRule="atLeast"/>
      <w:jc w:val="center"/>
    </w:pPr>
    <w:rPr>
      <w:rFonts w:ascii="Huawei Sans" w:eastAsia="方正兰亭黑简体" w:hAnsi="Huawei Sans" w:cs="Arial"/>
      <w:snapToGrid w:val="0"/>
    </w:rPr>
  </w:style>
  <w:style w:type="paragraph" w:styleId="ae">
    <w:name w:val="macro"/>
    <w:link w:val="Char3"/>
    <w:semiHidden/>
    <w:rsid w:val="00B92F57"/>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adjustRightInd w:val="0"/>
      <w:snapToGrid w:val="0"/>
      <w:spacing w:before="160" w:after="160"/>
      <w:ind w:left="1701"/>
    </w:pPr>
    <w:rPr>
      <w:rFonts w:ascii="Courier New" w:eastAsia="方正兰亭黑简体" w:hAnsi="Courier New" w:cs="Courier New"/>
      <w:kern w:val="2"/>
      <w:sz w:val="24"/>
      <w:szCs w:val="24"/>
    </w:rPr>
  </w:style>
  <w:style w:type="paragraph" w:styleId="af">
    <w:name w:val="footnote text"/>
    <w:basedOn w:val="a2"/>
    <w:link w:val="Char4"/>
    <w:uiPriority w:val="99"/>
    <w:rsid w:val="00B92F57"/>
    <w:rPr>
      <w:sz w:val="18"/>
      <w:szCs w:val="18"/>
    </w:rPr>
  </w:style>
  <w:style w:type="character" w:styleId="af0">
    <w:name w:val="footnote reference"/>
    <w:semiHidden/>
    <w:rsid w:val="00B92F57"/>
    <w:rPr>
      <w:vertAlign w:val="superscript"/>
    </w:rPr>
  </w:style>
  <w:style w:type="paragraph" w:styleId="af1">
    <w:name w:val="Balloon Text"/>
    <w:basedOn w:val="a2"/>
    <w:link w:val="Char5"/>
    <w:semiHidden/>
    <w:rsid w:val="00B92F57"/>
    <w:rPr>
      <w:sz w:val="18"/>
      <w:szCs w:val="18"/>
    </w:rPr>
  </w:style>
  <w:style w:type="paragraph" w:styleId="af2">
    <w:name w:val="annotation text"/>
    <w:basedOn w:val="a2"/>
    <w:link w:val="Char6"/>
    <w:uiPriority w:val="99"/>
    <w:semiHidden/>
    <w:rsid w:val="00B92F57"/>
  </w:style>
  <w:style w:type="character" w:styleId="af3">
    <w:name w:val="annotation reference"/>
    <w:uiPriority w:val="99"/>
    <w:semiHidden/>
    <w:rsid w:val="00B92F57"/>
    <w:rPr>
      <w:sz w:val="21"/>
      <w:szCs w:val="21"/>
    </w:rPr>
  </w:style>
  <w:style w:type="paragraph" w:styleId="af4">
    <w:name w:val="annotation subject"/>
    <w:basedOn w:val="af2"/>
    <w:next w:val="af2"/>
    <w:link w:val="Char7"/>
    <w:semiHidden/>
    <w:rsid w:val="00B92F57"/>
    <w:rPr>
      <w:b/>
      <w:bCs/>
    </w:rPr>
  </w:style>
  <w:style w:type="paragraph" w:styleId="42">
    <w:name w:val="index 4"/>
    <w:basedOn w:val="a2"/>
    <w:next w:val="a2"/>
    <w:autoRedefine/>
    <w:semiHidden/>
    <w:rsid w:val="00B92F57"/>
    <w:pPr>
      <w:ind w:left="1260"/>
    </w:pPr>
  </w:style>
  <w:style w:type="paragraph" w:styleId="af5">
    <w:name w:val="index heading"/>
    <w:basedOn w:val="a2"/>
    <w:next w:val="11"/>
    <w:semiHidden/>
    <w:rsid w:val="00B92F57"/>
    <w:rPr>
      <w:b/>
      <w:bCs/>
    </w:rPr>
  </w:style>
  <w:style w:type="paragraph" w:styleId="af6">
    <w:name w:val="caption"/>
    <w:basedOn w:val="a2"/>
    <w:next w:val="a2"/>
    <w:semiHidden/>
    <w:qFormat/>
    <w:rsid w:val="00B92F57"/>
    <w:pPr>
      <w:spacing w:before="152"/>
    </w:pPr>
    <w:rPr>
      <w:rFonts w:eastAsia="黑体"/>
    </w:rPr>
  </w:style>
  <w:style w:type="paragraph" w:styleId="af7">
    <w:name w:val="endnote text"/>
    <w:basedOn w:val="a2"/>
    <w:link w:val="Char8"/>
    <w:semiHidden/>
    <w:rsid w:val="00B92F57"/>
  </w:style>
  <w:style w:type="character" w:styleId="af8">
    <w:name w:val="endnote reference"/>
    <w:semiHidden/>
    <w:rsid w:val="00B92F57"/>
    <w:rPr>
      <w:vertAlign w:val="superscript"/>
    </w:rPr>
  </w:style>
  <w:style w:type="paragraph" w:styleId="af9">
    <w:name w:val="table of authorities"/>
    <w:basedOn w:val="a2"/>
    <w:next w:val="a2"/>
    <w:semiHidden/>
    <w:rsid w:val="00B92F57"/>
    <w:pPr>
      <w:ind w:left="420"/>
    </w:pPr>
  </w:style>
  <w:style w:type="paragraph" w:styleId="afa">
    <w:name w:val="toa heading"/>
    <w:basedOn w:val="a2"/>
    <w:next w:val="a2"/>
    <w:semiHidden/>
    <w:rsid w:val="00B92F57"/>
    <w:pPr>
      <w:spacing w:before="120"/>
    </w:pPr>
  </w:style>
  <w:style w:type="paragraph" w:customStyle="1" w:styleId="Contents">
    <w:name w:val="Contents"/>
    <w:basedOn w:val="Heading1NoNumber"/>
    <w:rsid w:val="00B92F57"/>
    <w:pPr>
      <w:outlineLvl w:val="9"/>
    </w:pPr>
  </w:style>
  <w:style w:type="character" w:styleId="HTML">
    <w:name w:val="HTML Variable"/>
    <w:semiHidden/>
    <w:rsid w:val="00B92F57"/>
    <w:rPr>
      <w:i/>
      <w:iCs/>
    </w:rPr>
  </w:style>
  <w:style w:type="character" w:styleId="HTML0">
    <w:name w:val="HTML Typewriter"/>
    <w:semiHidden/>
    <w:rsid w:val="00B92F57"/>
    <w:rPr>
      <w:rFonts w:ascii="Courier New" w:hAnsi="Courier New" w:cs="Courier New"/>
      <w:sz w:val="20"/>
      <w:szCs w:val="20"/>
    </w:rPr>
  </w:style>
  <w:style w:type="character" w:styleId="HTML1">
    <w:name w:val="HTML Code"/>
    <w:semiHidden/>
    <w:rsid w:val="00B92F57"/>
    <w:rPr>
      <w:rFonts w:ascii="Courier New" w:hAnsi="Courier New" w:cs="Courier New"/>
      <w:sz w:val="20"/>
      <w:szCs w:val="20"/>
    </w:rPr>
  </w:style>
  <w:style w:type="paragraph" w:styleId="HTML2">
    <w:name w:val="HTML Address"/>
    <w:basedOn w:val="a2"/>
    <w:link w:val="HTMLChar"/>
    <w:semiHidden/>
    <w:rsid w:val="00B92F57"/>
    <w:rPr>
      <w:i/>
      <w:iCs/>
    </w:rPr>
  </w:style>
  <w:style w:type="character" w:styleId="HTML3">
    <w:name w:val="HTML Definition"/>
    <w:semiHidden/>
    <w:rsid w:val="00B92F57"/>
    <w:rPr>
      <w:i/>
      <w:iCs/>
    </w:rPr>
  </w:style>
  <w:style w:type="character" w:styleId="HTML4">
    <w:name w:val="HTML Keyboard"/>
    <w:semiHidden/>
    <w:rsid w:val="00B92F57"/>
    <w:rPr>
      <w:rFonts w:ascii="Courier New" w:hAnsi="Courier New" w:cs="Courier New"/>
      <w:sz w:val="20"/>
      <w:szCs w:val="20"/>
    </w:rPr>
  </w:style>
  <w:style w:type="character" w:styleId="HTML5">
    <w:name w:val="HTML Acronym"/>
    <w:basedOn w:val="a3"/>
    <w:semiHidden/>
    <w:rsid w:val="00B92F57"/>
  </w:style>
  <w:style w:type="character" w:styleId="HTML6">
    <w:name w:val="HTML Sample"/>
    <w:semiHidden/>
    <w:rsid w:val="00B92F57"/>
    <w:rPr>
      <w:rFonts w:ascii="Courier New" w:hAnsi="Courier New" w:cs="Courier New"/>
    </w:rPr>
  </w:style>
  <w:style w:type="character" w:styleId="HTML7">
    <w:name w:val="HTML Cite"/>
    <w:semiHidden/>
    <w:rsid w:val="00B92F57"/>
    <w:rPr>
      <w:i/>
      <w:iCs/>
    </w:rPr>
  </w:style>
  <w:style w:type="paragraph" w:styleId="HTML8">
    <w:name w:val="HTML Preformatted"/>
    <w:basedOn w:val="a2"/>
    <w:link w:val="HTMLChar0"/>
    <w:semiHidden/>
    <w:rsid w:val="00B92F57"/>
    <w:rPr>
      <w:rFonts w:ascii="Courier New" w:hAnsi="Courier New" w:cs="Courier New"/>
    </w:rPr>
  </w:style>
  <w:style w:type="table" w:styleId="12">
    <w:name w:val="Table Web 1"/>
    <w:basedOn w:val="a4"/>
    <w:semiHidden/>
    <w:rsid w:val="00B92F57"/>
    <w:pPr>
      <w:adjustRightInd w:val="0"/>
      <w:snapToGrid w:val="0"/>
      <w:spacing w:before="160" w:after="160" w:line="240" w:lineRule="atLeast"/>
      <w:ind w:left="1701"/>
    </w:pPr>
    <w:rPr>
      <w:rFonts w:ascii="Huawei Sans" w:eastAsia="方正兰亭黑简体" w:hAnsi="Huawei San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2">
    <w:name w:val="Table Web 2"/>
    <w:basedOn w:val="a4"/>
    <w:semiHidden/>
    <w:rsid w:val="00B92F57"/>
    <w:pPr>
      <w:adjustRightInd w:val="0"/>
      <w:snapToGrid w:val="0"/>
      <w:spacing w:before="160" w:after="160" w:line="240" w:lineRule="atLeast"/>
      <w:ind w:left="1701"/>
    </w:pPr>
    <w:rPr>
      <w:rFonts w:ascii="Huawei Sans" w:eastAsia="方正兰亭黑简体" w:hAnsi="Huawei San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2">
    <w:name w:val="Table Web 3"/>
    <w:basedOn w:val="a4"/>
    <w:semiHidden/>
    <w:rsid w:val="00B92F57"/>
    <w:pPr>
      <w:adjustRightInd w:val="0"/>
      <w:snapToGrid w:val="0"/>
      <w:spacing w:before="160" w:after="160" w:line="240" w:lineRule="atLeast"/>
      <w:ind w:left="1701"/>
    </w:pPr>
    <w:rPr>
      <w:rFonts w:ascii="Huawei Sans" w:eastAsia="方正兰亭黑简体" w:hAnsi="Huawei San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b">
    <w:name w:val="Table Theme"/>
    <w:basedOn w:val="a4"/>
    <w:semiHidden/>
    <w:rsid w:val="00B92F57"/>
    <w:pPr>
      <w:adjustRightInd w:val="0"/>
      <w:snapToGrid w:val="0"/>
      <w:spacing w:before="160" w:after="160" w:line="240" w:lineRule="atLeast"/>
      <w:ind w:left="1701"/>
    </w:pPr>
    <w:rPr>
      <w:rFonts w:ascii="Huawei Sans" w:eastAsia="方正兰亭黑简体" w:hAnsi="Huawei San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3">
    <w:name w:val="Table Colorful 1"/>
    <w:basedOn w:val="a4"/>
    <w:semiHidden/>
    <w:rsid w:val="00B92F57"/>
    <w:pPr>
      <w:adjustRightInd w:val="0"/>
      <w:snapToGrid w:val="0"/>
      <w:spacing w:before="160" w:after="160" w:line="240" w:lineRule="atLeast"/>
      <w:ind w:left="1701"/>
    </w:pPr>
    <w:rPr>
      <w:rFonts w:ascii="Huawei Sans" w:eastAsia="方正兰亭黑简体" w:hAnsi="Huawei Sans"/>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3">
    <w:name w:val="Table Colorful 2"/>
    <w:basedOn w:val="a4"/>
    <w:semiHidden/>
    <w:rsid w:val="00B92F57"/>
    <w:pPr>
      <w:adjustRightInd w:val="0"/>
      <w:snapToGrid w:val="0"/>
      <w:spacing w:before="160" w:after="160" w:line="240" w:lineRule="atLeast"/>
      <w:ind w:left="1701"/>
    </w:pPr>
    <w:rPr>
      <w:rFonts w:ascii="Huawei Sans" w:eastAsia="方正兰亭黑简体" w:hAnsi="Huawei Sans"/>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3">
    <w:name w:val="Table Colorful 3"/>
    <w:basedOn w:val="a4"/>
    <w:semiHidden/>
    <w:rsid w:val="00B92F57"/>
    <w:pPr>
      <w:adjustRightInd w:val="0"/>
      <w:snapToGrid w:val="0"/>
      <w:spacing w:before="160" w:after="160" w:line="240" w:lineRule="atLeast"/>
      <w:ind w:left="1701"/>
    </w:pPr>
    <w:rPr>
      <w:rFonts w:ascii="Huawei Sans" w:eastAsia="方正兰亭黑简体" w:hAnsi="Huawei San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c">
    <w:name w:val="Salutation"/>
    <w:basedOn w:val="a2"/>
    <w:next w:val="a2"/>
    <w:link w:val="Char9"/>
    <w:semiHidden/>
    <w:rsid w:val="00B92F57"/>
  </w:style>
  <w:style w:type="paragraph" w:styleId="afd">
    <w:name w:val="Plain Text"/>
    <w:basedOn w:val="a2"/>
    <w:link w:val="Chara"/>
    <w:semiHidden/>
    <w:rsid w:val="00B92F57"/>
    <w:rPr>
      <w:rFonts w:ascii="宋体" w:hAnsi="Courier New" w:cs="Courier New"/>
    </w:rPr>
  </w:style>
  <w:style w:type="table" w:styleId="afe">
    <w:name w:val="Table Elegant"/>
    <w:basedOn w:val="a4"/>
    <w:semiHidden/>
    <w:rsid w:val="00B92F57"/>
    <w:pPr>
      <w:adjustRightInd w:val="0"/>
      <w:snapToGrid w:val="0"/>
      <w:spacing w:before="160" w:after="160" w:line="240" w:lineRule="atLeast"/>
      <w:ind w:left="1701"/>
    </w:pPr>
    <w:rPr>
      <w:rFonts w:ascii="Huawei Sans" w:eastAsia="方正兰亭黑简体" w:hAnsi="Huawei San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aff">
    <w:name w:val="E-mail Signature"/>
    <w:basedOn w:val="a2"/>
    <w:link w:val="Charb"/>
    <w:semiHidden/>
    <w:rsid w:val="00B92F57"/>
  </w:style>
  <w:style w:type="paragraph" w:styleId="aff0">
    <w:name w:val="Subtitle"/>
    <w:basedOn w:val="a2"/>
    <w:link w:val="Charc"/>
    <w:qFormat/>
    <w:rsid w:val="00B92F57"/>
    <w:pPr>
      <w:spacing w:before="240" w:after="60" w:line="312" w:lineRule="atLeast"/>
      <w:jc w:val="center"/>
      <w:outlineLvl w:val="1"/>
    </w:pPr>
    <w:rPr>
      <w:b/>
      <w:bCs/>
      <w:kern w:val="28"/>
      <w:sz w:val="32"/>
      <w:szCs w:val="32"/>
    </w:rPr>
  </w:style>
  <w:style w:type="table" w:styleId="14">
    <w:name w:val="Table Classic 1"/>
    <w:basedOn w:val="a4"/>
    <w:semiHidden/>
    <w:rsid w:val="00B92F57"/>
    <w:pPr>
      <w:adjustRightInd w:val="0"/>
      <w:snapToGrid w:val="0"/>
      <w:spacing w:before="160" w:after="160" w:line="240" w:lineRule="atLeast"/>
      <w:ind w:left="1701"/>
    </w:pPr>
    <w:rPr>
      <w:rFonts w:ascii="Huawei Sans" w:eastAsia="方正兰亭黑简体" w:hAnsi="Huawei San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4">
    <w:name w:val="Table Classic 2"/>
    <w:basedOn w:val="a4"/>
    <w:semiHidden/>
    <w:rsid w:val="00B92F57"/>
    <w:pPr>
      <w:adjustRightInd w:val="0"/>
      <w:snapToGrid w:val="0"/>
      <w:spacing w:before="160" w:after="160" w:line="240" w:lineRule="atLeast"/>
      <w:ind w:left="1701"/>
    </w:pPr>
    <w:rPr>
      <w:rFonts w:ascii="Huawei Sans" w:eastAsia="方正兰亭黑简体" w:hAnsi="Huawei San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4">
    <w:name w:val="Table Classic 3"/>
    <w:basedOn w:val="a4"/>
    <w:semiHidden/>
    <w:rsid w:val="00B92F57"/>
    <w:pPr>
      <w:adjustRightInd w:val="0"/>
      <w:snapToGrid w:val="0"/>
      <w:spacing w:before="160" w:after="160" w:line="240" w:lineRule="atLeast"/>
      <w:ind w:left="1701"/>
    </w:pPr>
    <w:rPr>
      <w:rFonts w:ascii="Huawei Sans" w:eastAsia="方正兰亭黑简体" w:hAnsi="Huawei Sans"/>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3">
    <w:name w:val="Table Classic 4"/>
    <w:basedOn w:val="a4"/>
    <w:semiHidden/>
    <w:rsid w:val="00B92F57"/>
    <w:pPr>
      <w:adjustRightInd w:val="0"/>
      <w:snapToGrid w:val="0"/>
      <w:spacing w:before="160" w:after="160" w:line="240" w:lineRule="atLeast"/>
      <w:ind w:left="1701"/>
    </w:pPr>
    <w:rPr>
      <w:rFonts w:ascii="Huawei Sans" w:eastAsia="方正兰亭黑简体" w:hAnsi="Huawei Sans"/>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styleId="aff1">
    <w:name w:val="envelope return"/>
    <w:basedOn w:val="a2"/>
    <w:semiHidden/>
    <w:rsid w:val="00B92F57"/>
  </w:style>
  <w:style w:type="table" w:styleId="15">
    <w:name w:val="Table Simple 1"/>
    <w:basedOn w:val="a4"/>
    <w:semiHidden/>
    <w:rsid w:val="00B92F57"/>
    <w:pPr>
      <w:adjustRightInd w:val="0"/>
      <w:snapToGrid w:val="0"/>
      <w:spacing w:before="160" w:after="160" w:line="240" w:lineRule="atLeast"/>
      <w:ind w:left="1701"/>
    </w:pPr>
    <w:rPr>
      <w:rFonts w:ascii="Huawei Sans" w:eastAsia="方正兰亭黑简体" w:hAnsi="Huawei San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5">
    <w:name w:val="Table Simple 2"/>
    <w:basedOn w:val="a4"/>
    <w:semiHidden/>
    <w:rsid w:val="00B92F57"/>
    <w:pPr>
      <w:adjustRightInd w:val="0"/>
      <w:snapToGrid w:val="0"/>
      <w:spacing w:before="160" w:after="160" w:line="240" w:lineRule="atLeast"/>
      <w:ind w:left="1701"/>
    </w:pPr>
    <w:rPr>
      <w:rFonts w:ascii="Huawei Sans" w:eastAsia="方正兰亭黑简体" w:hAnsi="Huawei San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5">
    <w:name w:val="Table Simple 3"/>
    <w:basedOn w:val="a4"/>
    <w:semiHidden/>
    <w:rsid w:val="00B92F57"/>
    <w:pPr>
      <w:adjustRightInd w:val="0"/>
      <w:snapToGrid w:val="0"/>
      <w:spacing w:before="160" w:after="160" w:line="240" w:lineRule="atLeast"/>
      <w:ind w:left="1701"/>
    </w:pPr>
    <w:rPr>
      <w:rFonts w:ascii="Huawei Sans" w:eastAsia="方正兰亭黑简体" w:hAnsi="Huawei San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styleId="aff2">
    <w:name w:val="Closing"/>
    <w:basedOn w:val="a2"/>
    <w:link w:val="Chard"/>
    <w:semiHidden/>
    <w:rsid w:val="00B92F57"/>
    <w:pPr>
      <w:ind w:leftChars="2100" w:left="100"/>
    </w:pPr>
  </w:style>
  <w:style w:type="table" w:styleId="16">
    <w:name w:val="Table Subtle 1"/>
    <w:basedOn w:val="a4"/>
    <w:semiHidden/>
    <w:rsid w:val="00B92F57"/>
    <w:pPr>
      <w:adjustRightInd w:val="0"/>
      <w:snapToGrid w:val="0"/>
      <w:spacing w:before="160" w:after="160" w:line="240" w:lineRule="atLeast"/>
      <w:ind w:left="1701"/>
    </w:pPr>
    <w:rPr>
      <w:rFonts w:ascii="Huawei Sans" w:eastAsia="方正兰亭黑简体" w:hAnsi="Huawei San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6">
    <w:name w:val="Table Subtle 2"/>
    <w:basedOn w:val="a4"/>
    <w:semiHidden/>
    <w:rsid w:val="00B92F57"/>
    <w:pPr>
      <w:adjustRightInd w:val="0"/>
      <w:snapToGrid w:val="0"/>
      <w:spacing w:before="160" w:after="160" w:line="240" w:lineRule="atLeast"/>
      <w:ind w:left="1701"/>
    </w:pPr>
    <w:rPr>
      <w:rFonts w:ascii="Huawei Sans" w:eastAsia="方正兰亭黑简体" w:hAnsi="Huawei San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7">
    <w:name w:val="Table 3D effects 1"/>
    <w:basedOn w:val="a4"/>
    <w:semiHidden/>
    <w:rsid w:val="00B92F57"/>
    <w:pPr>
      <w:adjustRightInd w:val="0"/>
      <w:snapToGrid w:val="0"/>
      <w:spacing w:before="160" w:after="160" w:line="240" w:lineRule="atLeast"/>
      <w:ind w:left="1701"/>
    </w:pPr>
    <w:rPr>
      <w:rFonts w:ascii="Huawei Sans" w:eastAsia="方正兰亭黑简体" w:hAnsi="Huawei San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7">
    <w:name w:val="Table 3D effects 2"/>
    <w:basedOn w:val="a4"/>
    <w:semiHidden/>
    <w:rsid w:val="00B92F57"/>
    <w:pPr>
      <w:adjustRightInd w:val="0"/>
      <w:snapToGrid w:val="0"/>
      <w:spacing w:before="160" w:after="160" w:line="240" w:lineRule="atLeast"/>
      <w:ind w:left="1701"/>
    </w:pPr>
    <w:rPr>
      <w:rFonts w:ascii="Huawei Sans" w:eastAsia="方正兰亭黑简体" w:hAnsi="Huawei Sans"/>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6">
    <w:name w:val="Table 3D effects 3"/>
    <w:basedOn w:val="a4"/>
    <w:semiHidden/>
    <w:rsid w:val="00B92F57"/>
    <w:pPr>
      <w:adjustRightInd w:val="0"/>
      <w:snapToGrid w:val="0"/>
      <w:spacing w:before="160" w:after="160" w:line="240" w:lineRule="atLeast"/>
      <w:ind w:left="1701"/>
    </w:pPr>
    <w:rPr>
      <w:rFonts w:ascii="Huawei Sans" w:eastAsia="方正兰亭黑简体" w:hAnsi="Huawei Sans"/>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3">
    <w:name w:val="List"/>
    <w:basedOn w:val="a2"/>
    <w:semiHidden/>
    <w:rsid w:val="00B92F57"/>
    <w:pPr>
      <w:ind w:left="200" w:hangingChars="200" w:hanging="200"/>
    </w:pPr>
  </w:style>
  <w:style w:type="paragraph" w:styleId="28">
    <w:name w:val="List 2"/>
    <w:basedOn w:val="a2"/>
    <w:semiHidden/>
    <w:rsid w:val="00B92F57"/>
    <w:pPr>
      <w:ind w:leftChars="200" w:left="100" w:hangingChars="200" w:hanging="200"/>
    </w:pPr>
  </w:style>
  <w:style w:type="paragraph" w:styleId="37">
    <w:name w:val="List 3"/>
    <w:basedOn w:val="a2"/>
    <w:semiHidden/>
    <w:rsid w:val="00B92F57"/>
    <w:pPr>
      <w:ind w:leftChars="400" w:left="100" w:hangingChars="200" w:hanging="200"/>
    </w:pPr>
  </w:style>
  <w:style w:type="paragraph" w:styleId="44">
    <w:name w:val="List 4"/>
    <w:basedOn w:val="a2"/>
    <w:semiHidden/>
    <w:rsid w:val="00B92F57"/>
    <w:pPr>
      <w:ind w:leftChars="600" w:left="100" w:hangingChars="200" w:hanging="200"/>
    </w:pPr>
  </w:style>
  <w:style w:type="paragraph" w:styleId="53">
    <w:name w:val="List 5"/>
    <w:basedOn w:val="a2"/>
    <w:semiHidden/>
    <w:rsid w:val="00B92F57"/>
    <w:pPr>
      <w:ind w:leftChars="800" w:left="100" w:hangingChars="200" w:hanging="200"/>
    </w:pPr>
  </w:style>
  <w:style w:type="paragraph" w:styleId="a1">
    <w:name w:val="List Number"/>
    <w:basedOn w:val="a2"/>
    <w:semiHidden/>
    <w:rsid w:val="00B92F57"/>
    <w:pPr>
      <w:numPr>
        <w:numId w:val="1"/>
      </w:numPr>
    </w:pPr>
  </w:style>
  <w:style w:type="paragraph" w:styleId="29">
    <w:name w:val="List Number 2"/>
    <w:basedOn w:val="a2"/>
    <w:semiHidden/>
    <w:rsid w:val="00B92F57"/>
    <w:pPr>
      <w:tabs>
        <w:tab w:val="num" w:pos="432"/>
      </w:tabs>
      <w:ind w:left="432" w:hanging="432"/>
    </w:pPr>
  </w:style>
  <w:style w:type="paragraph" w:styleId="38">
    <w:name w:val="List Number 3"/>
    <w:basedOn w:val="a2"/>
    <w:semiHidden/>
    <w:rsid w:val="00B92F57"/>
    <w:pPr>
      <w:tabs>
        <w:tab w:val="num" w:pos="432"/>
      </w:tabs>
      <w:ind w:left="432" w:hanging="432"/>
    </w:pPr>
  </w:style>
  <w:style w:type="paragraph" w:styleId="4">
    <w:name w:val="List Number 4"/>
    <w:basedOn w:val="a2"/>
    <w:semiHidden/>
    <w:rsid w:val="00B92F57"/>
    <w:pPr>
      <w:numPr>
        <w:numId w:val="2"/>
      </w:numPr>
    </w:pPr>
  </w:style>
  <w:style w:type="paragraph" w:styleId="54">
    <w:name w:val="List Number 5"/>
    <w:basedOn w:val="a2"/>
    <w:semiHidden/>
    <w:rsid w:val="00B92F57"/>
    <w:pPr>
      <w:ind w:left="0"/>
    </w:pPr>
  </w:style>
  <w:style w:type="paragraph" w:styleId="aff4">
    <w:name w:val="List Continue"/>
    <w:basedOn w:val="a2"/>
    <w:semiHidden/>
    <w:rsid w:val="00B92F57"/>
    <w:pPr>
      <w:spacing w:after="120"/>
      <w:ind w:leftChars="200" w:left="420"/>
    </w:pPr>
  </w:style>
  <w:style w:type="paragraph" w:styleId="2a">
    <w:name w:val="List Continue 2"/>
    <w:basedOn w:val="a2"/>
    <w:semiHidden/>
    <w:rsid w:val="00B92F57"/>
    <w:pPr>
      <w:spacing w:after="120"/>
      <w:ind w:leftChars="400" w:left="840"/>
    </w:pPr>
  </w:style>
  <w:style w:type="paragraph" w:styleId="39">
    <w:name w:val="List Continue 3"/>
    <w:basedOn w:val="a2"/>
    <w:semiHidden/>
    <w:rsid w:val="00B92F57"/>
    <w:pPr>
      <w:spacing w:after="120"/>
      <w:ind w:leftChars="600" w:left="1260"/>
    </w:pPr>
  </w:style>
  <w:style w:type="paragraph" w:styleId="45">
    <w:name w:val="List Continue 4"/>
    <w:basedOn w:val="a2"/>
    <w:semiHidden/>
    <w:rsid w:val="00B92F57"/>
    <w:pPr>
      <w:spacing w:after="120"/>
      <w:ind w:leftChars="800" w:left="1680"/>
    </w:pPr>
  </w:style>
  <w:style w:type="paragraph" w:styleId="55">
    <w:name w:val="List Continue 5"/>
    <w:basedOn w:val="a2"/>
    <w:semiHidden/>
    <w:rsid w:val="00B92F57"/>
    <w:pPr>
      <w:spacing w:after="120"/>
      <w:ind w:leftChars="1000" w:left="2100"/>
    </w:pPr>
  </w:style>
  <w:style w:type="paragraph" w:styleId="aff5">
    <w:name w:val="List Bullet"/>
    <w:basedOn w:val="a2"/>
    <w:autoRedefine/>
    <w:semiHidden/>
    <w:rsid w:val="00B92F57"/>
    <w:pPr>
      <w:tabs>
        <w:tab w:val="num" w:pos="432"/>
      </w:tabs>
      <w:ind w:left="432" w:hanging="432"/>
    </w:pPr>
  </w:style>
  <w:style w:type="paragraph" w:styleId="2b">
    <w:name w:val="List Bullet 2"/>
    <w:basedOn w:val="a2"/>
    <w:autoRedefine/>
    <w:semiHidden/>
    <w:rsid w:val="00B92F57"/>
    <w:pPr>
      <w:tabs>
        <w:tab w:val="num" w:pos="432"/>
      </w:tabs>
      <w:ind w:left="432" w:hanging="432"/>
    </w:pPr>
  </w:style>
  <w:style w:type="paragraph" w:styleId="3a">
    <w:name w:val="List Bullet 3"/>
    <w:basedOn w:val="a2"/>
    <w:autoRedefine/>
    <w:semiHidden/>
    <w:rsid w:val="00B92F57"/>
    <w:pPr>
      <w:tabs>
        <w:tab w:val="num" w:pos="432"/>
      </w:tabs>
      <w:ind w:left="432" w:hanging="432"/>
    </w:pPr>
  </w:style>
  <w:style w:type="paragraph" w:styleId="46">
    <w:name w:val="List Bullet 4"/>
    <w:basedOn w:val="a2"/>
    <w:autoRedefine/>
    <w:semiHidden/>
    <w:rsid w:val="00B92F57"/>
    <w:pPr>
      <w:tabs>
        <w:tab w:val="num" w:pos="432"/>
      </w:tabs>
      <w:ind w:left="432" w:hanging="432"/>
    </w:pPr>
  </w:style>
  <w:style w:type="paragraph" w:styleId="5">
    <w:name w:val="List Bullet 5"/>
    <w:basedOn w:val="a2"/>
    <w:autoRedefine/>
    <w:semiHidden/>
    <w:rsid w:val="00B92F57"/>
    <w:pPr>
      <w:numPr>
        <w:numId w:val="3"/>
      </w:numPr>
    </w:pPr>
  </w:style>
  <w:style w:type="table" w:styleId="18">
    <w:name w:val="Table List 1"/>
    <w:basedOn w:val="a4"/>
    <w:semiHidden/>
    <w:rsid w:val="00B92F57"/>
    <w:pPr>
      <w:adjustRightInd w:val="0"/>
      <w:snapToGrid w:val="0"/>
      <w:spacing w:before="160" w:after="160" w:line="240" w:lineRule="atLeast"/>
      <w:ind w:left="1701"/>
    </w:pPr>
    <w:rPr>
      <w:rFonts w:ascii="Huawei Sans" w:eastAsia="方正兰亭黑简体" w:hAnsi="Huawei San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c">
    <w:name w:val="Table List 2"/>
    <w:basedOn w:val="a4"/>
    <w:semiHidden/>
    <w:rsid w:val="00B92F57"/>
    <w:pPr>
      <w:adjustRightInd w:val="0"/>
      <w:snapToGrid w:val="0"/>
      <w:spacing w:before="160" w:after="160" w:line="240" w:lineRule="atLeast"/>
      <w:ind w:left="1701"/>
    </w:pPr>
    <w:rPr>
      <w:rFonts w:ascii="Huawei Sans" w:eastAsia="方正兰亭黑简体" w:hAnsi="Huawei San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b">
    <w:name w:val="Table List 3"/>
    <w:basedOn w:val="a4"/>
    <w:semiHidden/>
    <w:rsid w:val="00B92F57"/>
    <w:pPr>
      <w:adjustRightInd w:val="0"/>
      <w:snapToGrid w:val="0"/>
      <w:spacing w:before="160" w:after="160" w:line="240" w:lineRule="atLeast"/>
      <w:ind w:left="1701"/>
    </w:pPr>
    <w:rPr>
      <w:rFonts w:ascii="Huawei Sans" w:eastAsia="方正兰亭黑简体" w:hAnsi="Huawei Sans"/>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7">
    <w:name w:val="Table List 4"/>
    <w:basedOn w:val="a4"/>
    <w:semiHidden/>
    <w:rsid w:val="00B92F57"/>
    <w:pPr>
      <w:adjustRightInd w:val="0"/>
      <w:snapToGrid w:val="0"/>
      <w:spacing w:before="160" w:after="160" w:line="240" w:lineRule="atLeast"/>
      <w:ind w:left="1701"/>
    </w:pPr>
    <w:rPr>
      <w:rFonts w:ascii="Huawei Sans" w:eastAsia="方正兰亭黑简体" w:hAnsi="Huawei Sans"/>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6">
    <w:name w:val="Table List 5"/>
    <w:basedOn w:val="a4"/>
    <w:semiHidden/>
    <w:rsid w:val="00B92F57"/>
    <w:pPr>
      <w:adjustRightInd w:val="0"/>
      <w:snapToGrid w:val="0"/>
      <w:spacing w:before="160" w:after="160" w:line="240" w:lineRule="atLeast"/>
      <w:ind w:left="1701"/>
    </w:pPr>
    <w:rPr>
      <w:rFonts w:ascii="Huawei Sans" w:eastAsia="方正兰亭黑简体" w:hAnsi="Huawei Sans"/>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2">
    <w:name w:val="Table List 6"/>
    <w:basedOn w:val="a4"/>
    <w:semiHidden/>
    <w:rsid w:val="00B92F57"/>
    <w:pPr>
      <w:adjustRightInd w:val="0"/>
      <w:snapToGrid w:val="0"/>
      <w:spacing w:before="160" w:after="160" w:line="240" w:lineRule="atLeast"/>
      <w:ind w:left="1701"/>
    </w:pPr>
    <w:rPr>
      <w:rFonts w:ascii="Huawei Sans" w:eastAsia="方正兰亭黑简体" w:hAnsi="Huawei San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72">
    <w:name w:val="Table List 7"/>
    <w:basedOn w:val="a4"/>
    <w:semiHidden/>
    <w:rsid w:val="00B92F57"/>
    <w:pPr>
      <w:adjustRightInd w:val="0"/>
      <w:snapToGrid w:val="0"/>
      <w:spacing w:before="160" w:after="160" w:line="240" w:lineRule="atLeast"/>
      <w:ind w:left="1701"/>
    </w:pPr>
    <w:rPr>
      <w:rFonts w:ascii="Huawei Sans" w:eastAsia="方正兰亭黑简体" w:hAnsi="Huawei San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2">
    <w:name w:val="Table List 8"/>
    <w:basedOn w:val="a4"/>
    <w:semiHidden/>
    <w:rsid w:val="00B92F57"/>
    <w:pPr>
      <w:adjustRightInd w:val="0"/>
      <w:snapToGrid w:val="0"/>
      <w:spacing w:before="160" w:after="160" w:line="240" w:lineRule="atLeast"/>
      <w:ind w:left="1701"/>
    </w:pPr>
    <w:rPr>
      <w:rFonts w:ascii="Huawei Sans" w:eastAsia="方正兰亭黑简体" w:hAnsi="Huawei San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tblStylePr w:type="nwCell">
      <w:tblPr/>
      <w:tcPr>
        <w:tcBorders>
          <w:tl2br w:val="single" w:sz="6" w:space="0" w:color="auto"/>
          <w:tr2bl w:val="none" w:sz="0" w:space="0" w:color="auto"/>
        </w:tcBorders>
      </w:tcPr>
    </w:tblStylePr>
  </w:style>
  <w:style w:type="table" w:styleId="aff6">
    <w:name w:val="Table Contemporary"/>
    <w:basedOn w:val="a4"/>
    <w:semiHidden/>
    <w:rsid w:val="00B92F57"/>
    <w:pPr>
      <w:adjustRightInd w:val="0"/>
      <w:snapToGrid w:val="0"/>
      <w:spacing w:before="160" w:after="160" w:line="240" w:lineRule="atLeast"/>
      <w:ind w:left="1701"/>
    </w:pPr>
    <w:rPr>
      <w:rFonts w:ascii="Huawei Sans" w:eastAsia="方正兰亭黑简体" w:hAnsi="Huawei San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aff7">
    <w:name w:val="Normal (Web)"/>
    <w:basedOn w:val="a2"/>
    <w:uiPriority w:val="99"/>
    <w:semiHidden/>
    <w:rsid w:val="00B92F57"/>
  </w:style>
  <w:style w:type="paragraph" w:styleId="aff8">
    <w:name w:val="Signature"/>
    <w:basedOn w:val="a2"/>
    <w:link w:val="Chare"/>
    <w:semiHidden/>
    <w:rsid w:val="00B92F57"/>
    <w:pPr>
      <w:ind w:leftChars="2100" w:left="100"/>
    </w:pPr>
  </w:style>
  <w:style w:type="character" w:styleId="aff9">
    <w:name w:val="Emphasis"/>
    <w:qFormat/>
    <w:rsid w:val="00B92F57"/>
    <w:rPr>
      <w:i/>
      <w:iCs/>
    </w:rPr>
  </w:style>
  <w:style w:type="paragraph" w:styleId="affa">
    <w:name w:val="Date"/>
    <w:basedOn w:val="a2"/>
    <w:next w:val="a2"/>
    <w:link w:val="Charf"/>
    <w:semiHidden/>
    <w:rsid w:val="00B92F57"/>
    <w:pPr>
      <w:ind w:leftChars="2500" w:left="100"/>
    </w:pPr>
  </w:style>
  <w:style w:type="table" w:styleId="19">
    <w:name w:val="Table Columns 1"/>
    <w:basedOn w:val="a4"/>
    <w:semiHidden/>
    <w:rsid w:val="00B92F57"/>
    <w:pPr>
      <w:adjustRightInd w:val="0"/>
      <w:snapToGrid w:val="0"/>
      <w:spacing w:before="160" w:after="160" w:line="240" w:lineRule="atLeast"/>
      <w:ind w:left="1701"/>
    </w:pPr>
    <w:rPr>
      <w:rFonts w:ascii="Huawei Sans" w:eastAsia="方正兰亭黑简体" w:hAnsi="Huawei Sans"/>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d">
    <w:name w:val="Table Columns 2"/>
    <w:basedOn w:val="a4"/>
    <w:semiHidden/>
    <w:rsid w:val="00B92F57"/>
    <w:pPr>
      <w:adjustRightInd w:val="0"/>
      <w:snapToGrid w:val="0"/>
      <w:spacing w:before="160" w:after="160" w:line="240" w:lineRule="atLeast"/>
      <w:ind w:left="1701"/>
    </w:pPr>
    <w:rPr>
      <w:rFonts w:ascii="Huawei Sans" w:eastAsia="方正兰亭黑简体" w:hAnsi="Huawei Sans"/>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Columns 3"/>
    <w:basedOn w:val="a4"/>
    <w:semiHidden/>
    <w:rsid w:val="00B92F57"/>
    <w:pPr>
      <w:adjustRightInd w:val="0"/>
      <w:snapToGrid w:val="0"/>
      <w:spacing w:before="160" w:after="160" w:line="240" w:lineRule="atLeast"/>
      <w:ind w:left="1701"/>
    </w:pPr>
    <w:rPr>
      <w:rFonts w:ascii="Huawei Sans" w:eastAsia="方正兰亭黑简体" w:hAnsi="Huawei Sans"/>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4"/>
    <w:semiHidden/>
    <w:rsid w:val="00B92F57"/>
    <w:pPr>
      <w:adjustRightInd w:val="0"/>
      <w:snapToGrid w:val="0"/>
      <w:spacing w:before="160" w:after="160" w:line="240" w:lineRule="atLeast"/>
      <w:ind w:left="1701"/>
    </w:pPr>
    <w:rPr>
      <w:rFonts w:ascii="Huawei Sans" w:eastAsia="方正兰亭黑简体" w:hAnsi="Huawei San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4"/>
    <w:semiHidden/>
    <w:rsid w:val="00B92F57"/>
    <w:pPr>
      <w:adjustRightInd w:val="0"/>
      <w:snapToGrid w:val="0"/>
      <w:spacing w:before="160" w:after="160" w:line="240" w:lineRule="atLeast"/>
      <w:ind w:left="1701"/>
    </w:pPr>
    <w:rPr>
      <w:rFonts w:ascii="Huawei Sans" w:eastAsia="方正兰亭黑简体" w:hAnsi="Huawei San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a">
    <w:name w:val="Table Grid 1"/>
    <w:basedOn w:val="a4"/>
    <w:semiHidden/>
    <w:rsid w:val="00B92F57"/>
    <w:pPr>
      <w:adjustRightInd w:val="0"/>
      <w:snapToGrid w:val="0"/>
      <w:spacing w:before="160" w:after="160" w:line="240" w:lineRule="atLeast"/>
      <w:ind w:left="1701"/>
    </w:pPr>
    <w:rPr>
      <w:rFonts w:ascii="Huawei Sans" w:eastAsia="方正兰亭黑简体" w:hAnsi="Huawei San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2e">
    <w:name w:val="Table Grid 2"/>
    <w:basedOn w:val="a4"/>
    <w:semiHidden/>
    <w:rsid w:val="00B92F57"/>
    <w:pPr>
      <w:adjustRightInd w:val="0"/>
      <w:snapToGrid w:val="0"/>
      <w:spacing w:before="160" w:after="160" w:line="240" w:lineRule="atLeast"/>
      <w:ind w:left="1701"/>
    </w:pPr>
    <w:rPr>
      <w:rFonts w:ascii="Huawei Sans" w:eastAsia="方正兰亭黑简体" w:hAnsi="Huawei San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d">
    <w:name w:val="Table Grid 3"/>
    <w:basedOn w:val="a4"/>
    <w:semiHidden/>
    <w:rsid w:val="00B92F57"/>
    <w:pPr>
      <w:adjustRightInd w:val="0"/>
      <w:snapToGrid w:val="0"/>
      <w:spacing w:before="160" w:after="160" w:line="240" w:lineRule="atLeast"/>
      <w:ind w:left="1701"/>
    </w:pPr>
    <w:rPr>
      <w:rFonts w:ascii="Huawei Sans" w:eastAsia="方正兰亭黑简体" w:hAnsi="Huawei Sans"/>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49">
    <w:name w:val="Table Grid 4"/>
    <w:basedOn w:val="a4"/>
    <w:semiHidden/>
    <w:rsid w:val="00B92F57"/>
    <w:pPr>
      <w:adjustRightInd w:val="0"/>
      <w:snapToGrid w:val="0"/>
      <w:spacing w:before="160" w:after="160" w:line="240" w:lineRule="atLeast"/>
      <w:ind w:left="1701"/>
    </w:pPr>
    <w:rPr>
      <w:rFonts w:ascii="Huawei Sans" w:eastAsia="方正兰亭黑简体" w:hAnsi="Huawei Sans"/>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8">
    <w:name w:val="Table Grid 5"/>
    <w:basedOn w:val="a4"/>
    <w:semiHidden/>
    <w:rsid w:val="00B92F57"/>
    <w:pPr>
      <w:adjustRightInd w:val="0"/>
      <w:snapToGrid w:val="0"/>
      <w:spacing w:before="160" w:after="160" w:line="240" w:lineRule="atLeast"/>
      <w:ind w:left="1701"/>
    </w:pPr>
    <w:rPr>
      <w:rFonts w:ascii="Huawei Sans" w:eastAsia="方正兰亭黑简体" w:hAnsi="Huawei San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3">
    <w:name w:val="Table Grid 6"/>
    <w:basedOn w:val="a4"/>
    <w:semiHidden/>
    <w:rsid w:val="00B92F57"/>
    <w:pPr>
      <w:adjustRightInd w:val="0"/>
      <w:snapToGrid w:val="0"/>
      <w:spacing w:before="160" w:after="160" w:line="240" w:lineRule="atLeast"/>
      <w:ind w:left="1701"/>
    </w:pPr>
    <w:rPr>
      <w:rFonts w:ascii="Huawei Sans" w:eastAsia="方正兰亭黑简体" w:hAnsi="Huawei Sans"/>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3">
    <w:name w:val="Table Grid 7"/>
    <w:basedOn w:val="a4"/>
    <w:semiHidden/>
    <w:rsid w:val="00B92F57"/>
    <w:pPr>
      <w:adjustRightInd w:val="0"/>
      <w:snapToGrid w:val="0"/>
      <w:spacing w:before="160" w:after="160" w:line="240" w:lineRule="atLeast"/>
      <w:ind w:left="1701"/>
    </w:pPr>
    <w:rPr>
      <w:rFonts w:ascii="Huawei Sans" w:eastAsia="方正兰亭黑简体" w:hAnsi="Huawei Sans"/>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3">
    <w:name w:val="Table Grid 8"/>
    <w:basedOn w:val="a4"/>
    <w:semiHidden/>
    <w:rsid w:val="00B92F57"/>
    <w:pPr>
      <w:adjustRightInd w:val="0"/>
      <w:snapToGrid w:val="0"/>
      <w:spacing w:before="160" w:after="160" w:line="240" w:lineRule="atLeast"/>
      <w:ind w:left="1701"/>
    </w:pPr>
    <w:rPr>
      <w:rFonts w:ascii="Huawei Sans" w:eastAsia="方正兰亭黑简体" w:hAnsi="Huawei San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affb">
    <w:name w:val="Block Text"/>
    <w:basedOn w:val="a2"/>
    <w:semiHidden/>
    <w:rsid w:val="00B92F57"/>
    <w:pPr>
      <w:spacing w:after="120"/>
      <w:ind w:leftChars="700" w:left="1440" w:rightChars="700" w:right="1440"/>
    </w:pPr>
  </w:style>
  <w:style w:type="numbering" w:styleId="a">
    <w:name w:val="Outline List 3"/>
    <w:basedOn w:val="a5"/>
    <w:semiHidden/>
    <w:rsid w:val="00B92F57"/>
    <w:pPr>
      <w:numPr>
        <w:numId w:val="8"/>
      </w:numPr>
    </w:pPr>
  </w:style>
  <w:style w:type="paragraph" w:styleId="affc">
    <w:name w:val="envelope address"/>
    <w:basedOn w:val="a2"/>
    <w:semiHidden/>
    <w:rsid w:val="00B92F57"/>
    <w:pPr>
      <w:framePr w:w="7920" w:h="1980" w:hRule="exact" w:hSpace="180" w:wrap="auto" w:hAnchor="page" w:xAlign="center" w:yAlign="bottom"/>
      <w:ind w:leftChars="1400" w:left="100"/>
    </w:pPr>
  </w:style>
  <w:style w:type="paragraph" w:styleId="affd">
    <w:name w:val="Message Header"/>
    <w:basedOn w:val="a2"/>
    <w:link w:val="Charf0"/>
    <w:semiHidden/>
    <w:rsid w:val="00B92F57"/>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style>
  <w:style w:type="character" w:styleId="affe">
    <w:name w:val="line number"/>
    <w:basedOn w:val="a3"/>
    <w:semiHidden/>
    <w:rsid w:val="00B92F57"/>
  </w:style>
  <w:style w:type="character" w:styleId="afff">
    <w:name w:val="Strong"/>
    <w:qFormat/>
    <w:rsid w:val="00B92F57"/>
    <w:rPr>
      <w:b/>
      <w:bCs/>
    </w:rPr>
  </w:style>
  <w:style w:type="character" w:styleId="afff0">
    <w:name w:val="page number"/>
    <w:basedOn w:val="a3"/>
    <w:semiHidden/>
    <w:rsid w:val="00B92F57"/>
  </w:style>
  <w:style w:type="character" w:styleId="afff1">
    <w:name w:val="FollowedHyperlink"/>
    <w:semiHidden/>
    <w:rsid w:val="00B92F57"/>
    <w:rPr>
      <w:color w:val="800080"/>
      <w:u w:val="none"/>
    </w:rPr>
  </w:style>
  <w:style w:type="paragraph" w:styleId="afff2">
    <w:name w:val="Body Text"/>
    <w:basedOn w:val="a2"/>
    <w:link w:val="Charf1"/>
    <w:semiHidden/>
    <w:rsid w:val="00B92F57"/>
    <w:pPr>
      <w:spacing w:after="120"/>
    </w:pPr>
  </w:style>
  <w:style w:type="paragraph" w:styleId="afff3">
    <w:name w:val="Body Text First Indent"/>
    <w:basedOn w:val="afff2"/>
    <w:link w:val="Charf2"/>
    <w:semiHidden/>
    <w:rsid w:val="00B92F57"/>
    <w:pPr>
      <w:ind w:firstLineChars="100" w:firstLine="420"/>
    </w:pPr>
  </w:style>
  <w:style w:type="paragraph" w:styleId="afff4">
    <w:name w:val="Body Text Indent"/>
    <w:basedOn w:val="a2"/>
    <w:link w:val="Charf3"/>
    <w:semiHidden/>
    <w:rsid w:val="00B92F57"/>
    <w:pPr>
      <w:spacing w:after="120"/>
      <w:ind w:leftChars="200" w:left="420"/>
    </w:pPr>
  </w:style>
  <w:style w:type="paragraph" w:styleId="2f">
    <w:name w:val="Body Text First Indent 2"/>
    <w:basedOn w:val="afff4"/>
    <w:link w:val="2Char0"/>
    <w:semiHidden/>
    <w:rsid w:val="00B92F57"/>
    <w:pPr>
      <w:ind w:firstLineChars="200" w:firstLine="420"/>
    </w:pPr>
  </w:style>
  <w:style w:type="paragraph" w:styleId="afff5">
    <w:name w:val="Normal Indent"/>
    <w:basedOn w:val="a2"/>
    <w:semiHidden/>
    <w:rsid w:val="00B92F57"/>
    <w:pPr>
      <w:ind w:firstLineChars="200" w:firstLine="420"/>
    </w:pPr>
  </w:style>
  <w:style w:type="paragraph" w:styleId="2f0">
    <w:name w:val="Body Text 2"/>
    <w:basedOn w:val="a2"/>
    <w:link w:val="2Char1"/>
    <w:semiHidden/>
    <w:rsid w:val="00B92F57"/>
    <w:pPr>
      <w:spacing w:after="120" w:line="480" w:lineRule="auto"/>
    </w:pPr>
  </w:style>
  <w:style w:type="paragraph" w:styleId="3e">
    <w:name w:val="Body Text 3"/>
    <w:basedOn w:val="a2"/>
    <w:link w:val="3Char0"/>
    <w:semiHidden/>
    <w:rsid w:val="00B92F57"/>
    <w:pPr>
      <w:spacing w:after="120"/>
    </w:pPr>
    <w:rPr>
      <w:sz w:val="16"/>
      <w:szCs w:val="16"/>
    </w:rPr>
  </w:style>
  <w:style w:type="paragraph" w:styleId="2f1">
    <w:name w:val="Body Text Indent 2"/>
    <w:basedOn w:val="a2"/>
    <w:link w:val="2Char2"/>
    <w:semiHidden/>
    <w:rsid w:val="00B92F57"/>
    <w:pPr>
      <w:spacing w:after="120" w:line="480" w:lineRule="auto"/>
      <w:ind w:leftChars="200" w:left="420"/>
    </w:pPr>
  </w:style>
  <w:style w:type="paragraph" w:styleId="3f">
    <w:name w:val="Body Text Indent 3"/>
    <w:basedOn w:val="a2"/>
    <w:link w:val="3Char1"/>
    <w:semiHidden/>
    <w:rsid w:val="00B92F57"/>
    <w:pPr>
      <w:spacing w:after="120"/>
      <w:ind w:leftChars="200" w:left="420"/>
    </w:pPr>
    <w:rPr>
      <w:sz w:val="16"/>
      <w:szCs w:val="16"/>
    </w:rPr>
  </w:style>
  <w:style w:type="paragraph" w:styleId="afff6">
    <w:name w:val="Note Heading"/>
    <w:basedOn w:val="a2"/>
    <w:next w:val="a2"/>
    <w:link w:val="Charf4"/>
    <w:semiHidden/>
    <w:rsid w:val="00B92F57"/>
    <w:pPr>
      <w:jc w:val="center"/>
    </w:pPr>
  </w:style>
  <w:style w:type="paragraph" w:customStyle="1" w:styleId="ItemStepinTable">
    <w:name w:val="Item Step in Table"/>
    <w:rsid w:val="00B92F57"/>
    <w:pPr>
      <w:numPr>
        <w:numId w:val="11"/>
      </w:numPr>
      <w:topLinePunct/>
      <w:spacing w:before="80" w:after="80" w:line="240" w:lineRule="atLeast"/>
    </w:pPr>
    <w:rPr>
      <w:rFonts w:ascii="Huawei Sans" w:eastAsia="方正兰亭黑简体" w:hAnsi="Huawei Sans" w:cs="Arial"/>
      <w:sz w:val="21"/>
      <w:szCs w:val="22"/>
    </w:rPr>
  </w:style>
  <w:style w:type="paragraph" w:customStyle="1" w:styleId="End">
    <w:name w:val="End"/>
    <w:basedOn w:val="a2"/>
    <w:rsid w:val="00B92F57"/>
    <w:pPr>
      <w:spacing w:after="400"/>
    </w:pPr>
    <w:rPr>
      <w:b/>
    </w:rPr>
  </w:style>
  <w:style w:type="paragraph" w:customStyle="1" w:styleId="1b">
    <w:name w:val="样式1"/>
    <w:basedOn w:val="End"/>
    <w:semiHidden/>
    <w:rsid w:val="00B92F57"/>
    <w:rPr>
      <w:b w:val="0"/>
    </w:rPr>
  </w:style>
  <w:style w:type="paragraph" w:customStyle="1" w:styleId="NotesTextListinTable">
    <w:name w:val="Notes Text List in Table"/>
    <w:rsid w:val="00B92F57"/>
    <w:pPr>
      <w:numPr>
        <w:numId w:val="14"/>
      </w:numPr>
      <w:spacing w:before="40" w:after="80" w:line="200" w:lineRule="atLeast"/>
      <w:jc w:val="both"/>
    </w:pPr>
    <w:rPr>
      <w:rFonts w:ascii="Huawei Sans" w:eastAsia="方正兰亭黑简体" w:hAnsi="Huawei Sans" w:cs="楷体_GB2312"/>
      <w:noProof/>
      <w:sz w:val="18"/>
      <w:szCs w:val="18"/>
    </w:rPr>
  </w:style>
  <w:style w:type="paragraph" w:customStyle="1" w:styleId="NotesHeading">
    <w:name w:val="Notes Heading"/>
    <w:basedOn w:val="CAUTIONHeading"/>
    <w:rsid w:val="00B92F57"/>
    <w:pPr>
      <w:pBdr>
        <w:top w:val="none" w:sz="0" w:space="0" w:color="auto"/>
      </w:pBdr>
      <w:spacing w:after="40"/>
    </w:pPr>
    <w:rPr>
      <w:position w:val="-6"/>
      <w:sz w:val="18"/>
      <w:szCs w:val="18"/>
    </w:rPr>
  </w:style>
  <w:style w:type="paragraph" w:customStyle="1" w:styleId="NotesText">
    <w:name w:val="Notes Text"/>
    <w:basedOn w:val="CAUTIONText"/>
    <w:rsid w:val="00B92F57"/>
    <w:pPr>
      <w:pBdr>
        <w:bottom w:val="none" w:sz="0" w:space="0" w:color="auto"/>
      </w:pBdr>
      <w:spacing w:before="40" w:line="200" w:lineRule="atLeast"/>
      <w:ind w:left="2075"/>
    </w:pPr>
    <w:rPr>
      <w:sz w:val="18"/>
      <w:szCs w:val="18"/>
    </w:rPr>
  </w:style>
  <w:style w:type="paragraph" w:customStyle="1" w:styleId="NotesTextList">
    <w:name w:val="Notes Text List"/>
    <w:basedOn w:val="CAUTIONTextList"/>
    <w:rsid w:val="00B92F57"/>
    <w:pPr>
      <w:numPr>
        <w:numId w:val="13"/>
      </w:numPr>
      <w:pBdr>
        <w:bottom w:val="none" w:sz="0" w:space="0" w:color="auto"/>
      </w:pBdr>
      <w:spacing w:before="40" w:line="200" w:lineRule="atLeast"/>
    </w:pPr>
    <w:rPr>
      <w:sz w:val="18"/>
      <w:szCs w:val="18"/>
    </w:rPr>
  </w:style>
  <w:style w:type="paragraph" w:customStyle="1" w:styleId="FigureDescriptioninAppendix">
    <w:name w:val="Figure Description in Appendix"/>
    <w:basedOn w:val="Figure"/>
    <w:next w:val="Figure"/>
    <w:rsid w:val="00B92F57"/>
    <w:pPr>
      <w:keepNext/>
      <w:numPr>
        <w:ilvl w:val="7"/>
        <w:numId w:val="5"/>
      </w:numPr>
      <w:topLinePunct w:val="0"/>
      <w:spacing w:before="320" w:after="80"/>
      <w:outlineLvl w:val="7"/>
    </w:pPr>
  </w:style>
  <w:style w:type="paragraph" w:customStyle="1" w:styleId="Cover2">
    <w:name w:val="Cover 2"/>
    <w:rsid w:val="00B92F57"/>
    <w:pPr>
      <w:adjustRightInd w:val="0"/>
      <w:snapToGrid w:val="0"/>
    </w:pPr>
    <w:rPr>
      <w:rFonts w:ascii="Huawei Sans" w:eastAsia="方正兰亭黑简体" w:hAnsi="Huawei Sans" w:cs="Arial"/>
      <w:noProof/>
      <w:sz w:val="32"/>
      <w:szCs w:val="32"/>
      <w:lang w:eastAsia="en-US"/>
    </w:rPr>
  </w:style>
  <w:style w:type="paragraph" w:customStyle="1" w:styleId="CoverText">
    <w:name w:val="Cover Text"/>
    <w:rsid w:val="00B92F57"/>
    <w:pPr>
      <w:adjustRightInd w:val="0"/>
      <w:snapToGrid w:val="0"/>
      <w:spacing w:before="80" w:after="80" w:line="240" w:lineRule="atLeast"/>
      <w:jc w:val="both"/>
    </w:pPr>
    <w:rPr>
      <w:rFonts w:ascii="Huawei Sans" w:eastAsia="方正兰亭黑简体" w:hAnsi="Huawei Sans" w:cs="Arial"/>
      <w:snapToGrid w:val="0"/>
    </w:rPr>
  </w:style>
  <w:style w:type="paragraph" w:customStyle="1" w:styleId="Cover3">
    <w:name w:val="Cover 3"/>
    <w:basedOn w:val="a2"/>
    <w:rsid w:val="00B92F57"/>
    <w:pPr>
      <w:widowControl w:val="0"/>
      <w:topLinePunct w:val="0"/>
      <w:spacing w:before="80" w:after="80"/>
      <w:ind w:left="0"/>
    </w:pPr>
    <w:rPr>
      <w:b/>
      <w:bCs/>
      <w:spacing w:val="-4"/>
      <w:sz w:val="22"/>
      <w:szCs w:val="22"/>
    </w:rPr>
  </w:style>
  <w:style w:type="paragraph" w:customStyle="1" w:styleId="TOC1">
    <w:name w:val="TOC 标题1"/>
    <w:next w:val="10"/>
    <w:semiHidden/>
    <w:rsid w:val="00B92F57"/>
    <w:pPr>
      <w:keepNext/>
      <w:snapToGrid w:val="0"/>
      <w:spacing w:before="480" w:after="360"/>
      <w:jc w:val="center"/>
    </w:pPr>
    <w:rPr>
      <w:rFonts w:ascii="Huawei Sans" w:eastAsia="黑体" w:hAnsi="Huawei Sans" w:cs="Arial"/>
      <w:noProof/>
      <w:sz w:val="36"/>
      <w:szCs w:val="36"/>
    </w:rPr>
  </w:style>
  <w:style w:type="paragraph" w:customStyle="1" w:styleId="Command">
    <w:name w:val="Command"/>
    <w:rsid w:val="00B92F57"/>
    <w:pPr>
      <w:spacing w:before="160" w:after="160"/>
    </w:pPr>
    <w:rPr>
      <w:rFonts w:ascii="Huawei Sans" w:eastAsia="黑体" w:hAnsi="Huawei Sans" w:cs="Arial"/>
      <w:sz w:val="21"/>
      <w:szCs w:val="21"/>
    </w:rPr>
  </w:style>
  <w:style w:type="character" w:customStyle="1" w:styleId="commandparameter">
    <w:name w:val="command parameter"/>
    <w:rsid w:val="00B92F57"/>
    <w:rPr>
      <w:rFonts w:ascii="Arial" w:eastAsia="宋体" w:hAnsi="Arial"/>
      <w:i/>
      <w:color w:val="auto"/>
      <w:sz w:val="21"/>
      <w:szCs w:val="21"/>
    </w:rPr>
  </w:style>
  <w:style w:type="character" w:customStyle="1" w:styleId="commandkeywords">
    <w:name w:val="command keywords"/>
    <w:rsid w:val="00B92F57"/>
    <w:rPr>
      <w:rFonts w:ascii="Arial" w:eastAsia="宋体" w:hAnsi="Arial"/>
      <w:b/>
      <w:color w:val="auto"/>
      <w:sz w:val="21"/>
      <w:szCs w:val="21"/>
    </w:rPr>
  </w:style>
  <w:style w:type="table" w:customStyle="1" w:styleId="table0">
    <w:name w:val="table"/>
    <w:basedOn w:val="a7"/>
    <w:rsid w:val="00B92F57"/>
    <w:rPr>
      <w:rFonts w:eastAsia="Times New Roman" w:cs="Arial"/>
    </w:rPr>
    <w:tblPr>
      <w:tblInd w:w="1814" w:type="dxa"/>
    </w:tblPr>
    <w:trPr>
      <w:cantSplit/>
    </w:trPr>
    <w:tcPr>
      <w:shd w:val="clear" w:color="auto" w:fill="auto"/>
    </w:tcPr>
    <w:tblStylePr w:type="firstRow">
      <w:rPr>
        <w:b w:val="0"/>
        <w:bCs w:val="0"/>
        <w:i w:val="0"/>
        <w:iCs w:val="0"/>
        <w:color w:val="auto"/>
        <w:sz w:val="20"/>
        <w:szCs w:val="20"/>
      </w:rPr>
      <w:tblPr/>
      <w:trPr>
        <w:tblHeader/>
      </w:trPr>
      <w:tcPr>
        <w:tcBorders>
          <w:top w:val="single" w:sz="6" w:space="0" w:color="auto"/>
          <w:left w:val="single" w:sz="6" w:space="0" w:color="auto"/>
          <w:bottom w:val="single" w:sz="6" w:space="0" w:color="auto"/>
          <w:right w:val="single" w:sz="6" w:space="0" w:color="auto"/>
          <w:insideH w:val="single" w:sz="6" w:space="0" w:color="auto"/>
          <w:insideV w:val="single" w:sz="6" w:space="0" w:color="auto"/>
          <w:tl2br w:val="nil"/>
          <w:tr2bl w:val="nil"/>
        </w:tcBorders>
        <w:shd w:val="clear" w:color="auto" w:fill="D9D9D9"/>
      </w:tcPr>
    </w:tblStylePr>
  </w:style>
  <w:style w:type="paragraph" w:customStyle="1" w:styleId="Outline">
    <w:name w:val="Outline"/>
    <w:basedOn w:val="a2"/>
    <w:rsid w:val="00B92F57"/>
    <w:pPr>
      <w:topLinePunct w:val="0"/>
      <w:spacing w:before="80" w:after="80" w:line="200" w:lineRule="atLeast"/>
      <w:ind w:left="709"/>
      <w:jc w:val="both"/>
    </w:pPr>
    <w:rPr>
      <w:i/>
      <w:color w:val="0000FF"/>
      <w:sz w:val="18"/>
      <w:szCs w:val="18"/>
    </w:rPr>
  </w:style>
  <w:style w:type="paragraph" w:customStyle="1" w:styleId="TableDescriptioninAppendix">
    <w:name w:val="Table Description in Appendix"/>
    <w:basedOn w:val="TableDescription"/>
    <w:next w:val="a2"/>
    <w:rsid w:val="00B92F57"/>
    <w:pPr>
      <w:numPr>
        <w:numId w:val="5"/>
      </w:numPr>
    </w:pPr>
  </w:style>
  <w:style w:type="paragraph" w:customStyle="1" w:styleId="Code">
    <w:name w:val="Code"/>
    <w:basedOn w:val="a2"/>
    <w:rsid w:val="00B92F57"/>
    <w:pPr>
      <w:widowControl w:val="0"/>
      <w:shd w:val="clear" w:color="auto" w:fill="F2F2F2"/>
      <w:autoSpaceDE w:val="0"/>
      <w:autoSpaceDN w:val="0"/>
      <w:spacing w:before="0" w:after="0" w:line="360" w:lineRule="auto"/>
    </w:pPr>
    <w:rPr>
      <w:sz w:val="18"/>
    </w:rPr>
  </w:style>
  <w:style w:type="paragraph" w:customStyle="1" w:styleId="CopyrightDeclaration1">
    <w:name w:val="Copyright Declaration1"/>
    <w:rsid w:val="00B92F57"/>
    <w:pPr>
      <w:spacing w:before="80" w:after="80"/>
    </w:pPr>
    <w:rPr>
      <w:rFonts w:ascii="Huawei Sans" w:eastAsia="方正兰亭黑简体" w:hAnsi="Huawei Sans"/>
      <w:sz w:val="36"/>
    </w:rPr>
  </w:style>
  <w:style w:type="paragraph" w:customStyle="1" w:styleId="Cover30">
    <w:name w:val="Cover3"/>
    <w:semiHidden/>
    <w:rsid w:val="00B92F57"/>
    <w:pPr>
      <w:adjustRightInd w:val="0"/>
      <w:snapToGrid w:val="0"/>
      <w:spacing w:before="80" w:after="80" w:line="240" w:lineRule="atLeast"/>
    </w:pPr>
    <w:rPr>
      <w:rFonts w:ascii="Huawei Sans" w:eastAsia="黑体" w:hAnsi="Huawei Sans" w:cs="Arial"/>
      <w:noProof/>
      <w:sz w:val="32"/>
      <w:szCs w:val="32"/>
      <w:lang w:eastAsia="en-US"/>
    </w:rPr>
  </w:style>
  <w:style w:type="paragraph" w:customStyle="1" w:styleId="Cover40">
    <w:name w:val="Cover4"/>
    <w:basedOn w:val="a2"/>
    <w:semiHidden/>
    <w:rsid w:val="00B92F57"/>
    <w:pPr>
      <w:topLinePunct w:val="0"/>
      <w:ind w:left="0"/>
    </w:pPr>
    <w:rPr>
      <w:rFonts w:eastAsia="Arial"/>
      <w:b/>
      <w:bCs/>
      <w:sz w:val="24"/>
      <w:szCs w:val="24"/>
    </w:rPr>
  </w:style>
  <w:style w:type="paragraph" w:customStyle="1" w:styleId="SubItemListTextTD">
    <w:name w:val="Sub Item List Text TD"/>
    <w:basedOn w:val="TerminalDisplay"/>
    <w:rsid w:val="00B92F57"/>
    <w:pPr>
      <w:adjustRightInd w:val="0"/>
      <w:ind w:left="2410"/>
    </w:pPr>
  </w:style>
  <w:style w:type="paragraph" w:customStyle="1" w:styleId="ItemlistTextTD">
    <w:name w:val="Item list Text TD"/>
    <w:basedOn w:val="TerminalDisplay"/>
    <w:rsid w:val="00B92F57"/>
    <w:pPr>
      <w:adjustRightInd w:val="0"/>
      <w:ind w:left="2126"/>
    </w:pPr>
  </w:style>
  <w:style w:type="paragraph" w:customStyle="1" w:styleId="ItemListTextinTable">
    <w:name w:val="Item List Text in Table"/>
    <w:basedOn w:val="TableText"/>
    <w:qFormat/>
    <w:rsid w:val="00B92F57"/>
    <w:pPr>
      <w:ind w:left="284"/>
    </w:pPr>
  </w:style>
  <w:style w:type="paragraph" w:customStyle="1" w:styleId="Appendixheading1">
    <w:name w:val="Appendix heading 1"/>
    <w:basedOn w:val="1"/>
    <w:next w:val="2"/>
    <w:rsid w:val="00B92F57"/>
    <w:pPr>
      <w:keepLines/>
      <w:numPr>
        <w:numId w:val="5"/>
      </w:numPr>
      <w:topLinePunct w:val="0"/>
    </w:pPr>
    <w:rPr>
      <w:rFonts w:hint="eastAsia"/>
      <w:bCs w:val="0"/>
    </w:rPr>
  </w:style>
  <w:style w:type="paragraph" w:customStyle="1" w:styleId="Appendixheading2">
    <w:name w:val="Appendix heading 2"/>
    <w:basedOn w:val="2"/>
    <w:next w:val="Appendixheading3"/>
    <w:rsid w:val="00B92F57"/>
    <w:pPr>
      <w:numPr>
        <w:numId w:val="5"/>
      </w:numPr>
      <w:topLinePunct w:val="0"/>
      <w:spacing w:before="200"/>
    </w:pPr>
    <w:rPr>
      <w:rFonts w:cs="Times New Roman" w:hint="eastAsia"/>
    </w:rPr>
  </w:style>
  <w:style w:type="paragraph" w:customStyle="1" w:styleId="Appendixheading3">
    <w:name w:val="Appendix heading 3"/>
    <w:basedOn w:val="3"/>
    <w:next w:val="Appendixheading4"/>
    <w:rsid w:val="00B92F57"/>
    <w:pPr>
      <w:numPr>
        <w:numId w:val="5"/>
      </w:numPr>
      <w:topLinePunct w:val="0"/>
    </w:pPr>
    <w:rPr>
      <w:rFonts w:cs="Times New Roman" w:hint="eastAsia"/>
    </w:rPr>
  </w:style>
  <w:style w:type="paragraph" w:customStyle="1" w:styleId="Appendixheading4">
    <w:name w:val="Appendix heading 4"/>
    <w:basedOn w:val="40"/>
    <w:next w:val="Appendixheading5"/>
    <w:rsid w:val="00B92F57"/>
    <w:pPr>
      <w:numPr>
        <w:numId w:val="5"/>
      </w:numPr>
      <w:topLinePunct w:val="0"/>
    </w:pPr>
    <w:rPr>
      <w:bCs/>
    </w:rPr>
  </w:style>
  <w:style w:type="paragraph" w:customStyle="1" w:styleId="Appendixheading5">
    <w:name w:val="Appendix heading 5"/>
    <w:basedOn w:val="50"/>
    <w:next w:val="BlockLabel"/>
    <w:rsid w:val="00B92F57"/>
    <w:pPr>
      <w:numPr>
        <w:numId w:val="5"/>
      </w:numPr>
      <w:topLinePunct w:val="0"/>
    </w:pPr>
    <w:rPr>
      <w:rFonts w:cs="Times New Roman"/>
      <w:bCs/>
    </w:rPr>
  </w:style>
  <w:style w:type="character" w:styleId="afff7">
    <w:name w:val="Placeholder Text"/>
    <w:uiPriority w:val="99"/>
    <w:semiHidden/>
    <w:rsid w:val="00B92F57"/>
    <w:rPr>
      <w:color w:val="808080"/>
    </w:rPr>
  </w:style>
  <w:style w:type="paragraph" w:customStyle="1" w:styleId="Cover20">
    <w:name w:val="Cover2"/>
    <w:semiHidden/>
    <w:rsid w:val="00B92F57"/>
    <w:pPr>
      <w:widowControl w:val="0"/>
      <w:adjustRightInd w:val="0"/>
      <w:snapToGrid w:val="0"/>
      <w:spacing w:before="800" w:after="1200"/>
    </w:pPr>
    <w:rPr>
      <w:rFonts w:ascii="Huawei Sans" w:eastAsia="黑体" w:hAnsi="Huawei Sans" w:cs="Arial"/>
      <w:b/>
      <w:bCs/>
      <w:noProof/>
      <w:sz w:val="36"/>
      <w:szCs w:val="36"/>
      <w:lang w:eastAsia="en-US"/>
    </w:rPr>
  </w:style>
  <w:style w:type="paragraph" w:customStyle="1" w:styleId="afff8">
    <w:name w:val="图样式"/>
    <w:basedOn w:val="a2"/>
    <w:rsid w:val="00B92F57"/>
    <w:pPr>
      <w:keepNext/>
      <w:topLinePunct w:val="0"/>
      <w:autoSpaceDE w:val="0"/>
      <w:autoSpaceDN w:val="0"/>
      <w:snapToGrid/>
      <w:spacing w:before="80" w:after="80" w:line="360" w:lineRule="auto"/>
      <w:ind w:left="0"/>
      <w:jc w:val="center"/>
    </w:pPr>
  </w:style>
  <w:style w:type="paragraph" w:customStyle="1" w:styleId="ItemListinTableText">
    <w:name w:val="Item List in Table Text"/>
    <w:basedOn w:val="a2"/>
    <w:qFormat/>
    <w:rsid w:val="00B92F57"/>
    <w:pPr>
      <w:widowControl w:val="0"/>
      <w:spacing w:before="80" w:after="80"/>
      <w:ind w:left="284"/>
    </w:pPr>
    <w:rPr>
      <w:snapToGrid w:val="0"/>
      <w:color w:val="000000"/>
    </w:rPr>
  </w:style>
  <w:style w:type="paragraph" w:customStyle="1" w:styleId="ItemListinTableText0">
    <w:name w:val="Item List in Table Text + 海绿"/>
    <w:basedOn w:val="ItemListinTableText"/>
    <w:rsid w:val="00B92F57"/>
    <w:rPr>
      <w:color w:val="808080"/>
    </w:rPr>
  </w:style>
  <w:style w:type="paragraph" w:customStyle="1" w:styleId="ItemStepinTable0">
    <w:name w:val="Item Step in Table + 海绿"/>
    <w:basedOn w:val="ItemStepinTable"/>
    <w:rsid w:val="00B92F57"/>
    <w:rPr>
      <w:color w:val="808080"/>
    </w:rPr>
  </w:style>
  <w:style w:type="paragraph" w:customStyle="1" w:styleId="ItemStep0">
    <w:name w:val="Item Step + 海绿"/>
    <w:basedOn w:val="ItemStep"/>
    <w:rsid w:val="00B92F57"/>
    <w:pPr>
      <w:numPr>
        <w:ilvl w:val="0"/>
        <w:numId w:val="0"/>
      </w:numPr>
      <w:outlineLvl w:val="9"/>
    </w:pPr>
    <w:rPr>
      <w:color w:val="808080"/>
    </w:rPr>
  </w:style>
  <w:style w:type="paragraph" w:customStyle="1" w:styleId="DecimalAligned">
    <w:name w:val="Decimal Aligned"/>
    <w:basedOn w:val="a2"/>
    <w:uiPriority w:val="40"/>
    <w:qFormat/>
    <w:rsid w:val="00B92F57"/>
    <w:pPr>
      <w:tabs>
        <w:tab w:val="decimal" w:pos="360"/>
      </w:tabs>
      <w:topLinePunct w:val="0"/>
      <w:adjustRightInd/>
      <w:snapToGrid/>
      <w:spacing w:before="0" w:after="200" w:line="276" w:lineRule="auto"/>
      <w:ind w:left="0"/>
    </w:pPr>
    <w:rPr>
      <w:rFonts w:cs="Arial"/>
      <w:sz w:val="22"/>
      <w:szCs w:val="22"/>
    </w:rPr>
  </w:style>
  <w:style w:type="character" w:customStyle="1" w:styleId="Char4">
    <w:name w:val="脚注文本 Char"/>
    <w:link w:val="af"/>
    <w:uiPriority w:val="99"/>
    <w:rsid w:val="00B92F57"/>
    <w:rPr>
      <w:rFonts w:ascii="Huawei Sans" w:eastAsia="方正兰亭黑简体" w:hAnsi="Huawei Sans"/>
      <w:sz w:val="18"/>
      <w:szCs w:val="18"/>
    </w:rPr>
  </w:style>
  <w:style w:type="character" w:styleId="afff9">
    <w:name w:val="Subtle Emphasis"/>
    <w:uiPriority w:val="19"/>
    <w:qFormat/>
    <w:rsid w:val="00B92F57"/>
    <w:rPr>
      <w:rFonts w:ascii="Huawei Sans" w:eastAsia="方正兰亭黑简体" w:hAnsi="Huawei Sans" w:cs="Arial"/>
      <w:bCs w:val="0"/>
      <w:i/>
      <w:iCs/>
      <w:color w:val="808080"/>
      <w:szCs w:val="22"/>
      <w:lang w:eastAsia="zh-CN"/>
    </w:rPr>
  </w:style>
  <w:style w:type="table" w:styleId="2-5">
    <w:name w:val="Medium Shading 2 Accent 5"/>
    <w:basedOn w:val="a4"/>
    <w:uiPriority w:val="64"/>
    <w:rsid w:val="00B92F57"/>
    <w:rPr>
      <w:rFonts w:ascii="Calibri" w:hAnsi="Calibri" w:cs="Arial"/>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CodeinTable">
    <w:name w:val="Code in Table"/>
    <w:basedOn w:val="Code"/>
    <w:qFormat/>
    <w:rsid w:val="00B92F57"/>
    <w:pPr>
      <w:spacing w:before="80" w:after="80" w:line="240" w:lineRule="atLeast"/>
      <w:ind w:left="0"/>
    </w:pPr>
  </w:style>
  <w:style w:type="character" w:customStyle="1" w:styleId="Char2">
    <w:name w:val="页眉 Char"/>
    <w:link w:val="ac"/>
    <w:semiHidden/>
    <w:rsid w:val="007E2D3E"/>
    <w:rPr>
      <w:rFonts w:ascii="Huawei Sans" w:eastAsia="方正兰亭黑简体" w:hAnsi="Huawei Sans"/>
      <w:sz w:val="2"/>
      <w:szCs w:val="2"/>
    </w:rPr>
  </w:style>
  <w:style w:type="character" w:customStyle="1" w:styleId="TableHeading0">
    <w:name w:val="Table Heading 字符"/>
    <w:link w:val="TableHeading"/>
    <w:rsid w:val="007E2D3E"/>
    <w:rPr>
      <w:rFonts w:ascii="Huawei Sans" w:eastAsia="方正兰亭黑简体" w:hAnsi="Huawei Sans" w:cs="Book Antiqua"/>
      <w:b/>
      <w:bCs/>
      <w:snapToGrid w:val="0"/>
      <w:sz w:val="21"/>
    </w:rPr>
  </w:style>
  <w:style w:type="character" w:customStyle="1" w:styleId="afffa">
    <w:name w:val="样式 蓝色"/>
    <w:semiHidden/>
    <w:locked/>
    <w:rsid w:val="007E2D3E"/>
    <w:rPr>
      <w:color w:val="0000FF"/>
    </w:rPr>
  </w:style>
  <w:style w:type="character" w:customStyle="1" w:styleId="afffb">
    <w:name w:val="样式 倾斜 蓝色"/>
    <w:locked/>
    <w:rsid w:val="00B92F57"/>
    <w:rPr>
      <w:rFonts w:ascii="Huawei Sans" w:eastAsia="方正兰亭黑简体" w:hAnsi="Huawei Sans"/>
      <w:i/>
      <w:iCs/>
      <w:color w:val="0000FF"/>
    </w:rPr>
  </w:style>
  <w:style w:type="paragraph" w:customStyle="1" w:styleId="Command11">
    <w:name w:val="样式 Command + 左侧:  1 字符 右侧:  1 字符"/>
    <w:basedOn w:val="Command"/>
    <w:semiHidden/>
    <w:locked/>
    <w:rsid w:val="007E2D3E"/>
    <w:pPr>
      <w:spacing w:before="40" w:after="40"/>
      <w:ind w:leftChars="810" w:left="2940" w:rightChars="100" w:right="210"/>
    </w:pPr>
    <w:rPr>
      <w:rFonts w:ascii="Courier New" w:hAnsi="Courier New" w:cs="宋体"/>
      <w:sz w:val="32"/>
      <w:szCs w:val="20"/>
    </w:rPr>
  </w:style>
  <w:style w:type="table" w:customStyle="1" w:styleId="V30">
    <w:name w:val="实验手册V3.0专用"/>
    <w:basedOn w:val="a4"/>
    <w:uiPriority w:val="99"/>
    <w:locked/>
    <w:rsid w:val="007E2D3E"/>
    <w:rPr>
      <w:rFonts w:ascii="HuaweiSans-Regular" w:eastAsia="方正兰亭黑简体" w:hAnsi="HuaweiSans-Regular" w:cs="Arial"/>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cPr>
    </w:tblStylePr>
    <w:tblStylePr w:type="firstCol">
      <w:pPr>
        <w:jc w:val="center"/>
      </w:pPr>
      <w:tblPr/>
      <w:tcPr>
        <w:vAlign w:val="center"/>
      </w:tcPr>
    </w:tblStylePr>
  </w:style>
  <w:style w:type="character" w:customStyle="1" w:styleId="1Char">
    <w:name w:val="标题 1 Char"/>
    <w:aliases w:val="heading 1 Char,ALT+1 Char"/>
    <w:link w:val="1"/>
    <w:rsid w:val="007E2D3E"/>
    <w:rPr>
      <w:rFonts w:ascii="Huawei Sans" w:eastAsia="方正兰亭黑简体" w:hAnsi="Huawei Sans" w:cs="Book Antiqua"/>
      <w:b/>
      <w:bCs/>
      <w:sz w:val="44"/>
      <w:szCs w:val="44"/>
    </w:rPr>
  </w:style>
  <w:style w:type="paragraph" w:styleId="afffc">
    <w:name w:val="List Paragraph"/>
    <w:basedOn w:val="a2"/>
    <w:link w:val="Charf5"/>
    <w:autoRedefine/>
    <w:uiPriority w:val="34"/>
    <w:rsid w:val="007E2D3E"/>
    <w:pPr>
      <w:widowControl w:val="0"/>
      <w:topLinePunct w:val="0"/>
      <w:autoSpaceDE w:val="0"/>
      <w:autoSpaceDN w:val="0"/>
      <w:snapToGrid/>
      <w:spacing w:beforeLines="50" w:before="0" w:afterLines="50" w:after="0" w:line="240" w:lineRule="auto"/>
      <w:ind w:leftChars="400" w:left="880" w:firstLineChars="200" w:firstLine="420"/>
      <w:contextualSpacing/>
    </w:pPr>
    <w:rPr>
      <w:snapToGrid w:val="0"/>
      <w:sz w:val="22"/>
    </w:rPr>
  </w:style>
  <w:style w:type="character" w:customStyle="1" w:styleId="Charf5">
    <w:name w:val="列出段落 Char"/>
    <w:link w:val="afffc"/>
    <w:uiPriority w:val="34"/>
    <w:rsid w:val="007E2D3E"/>
    <w:rPr>
      <w:rFonts w:cs="Arial"/>
      <w:snapToGrid w:val="0"/>
      <w:kern w:val="2"/>
      <w:sz w:val="22"/>
      <w:szCs w:val="21"/>
    </w:rPr>
  </w:style>
  <w:style w:type="paragraph" w:customStyle="1" w:styleId="afffd">
    <w:name w:val="插图题注"/>
    <w:next w:val="a2"/>
    <w:locked/>
    <w:rsid w:val="007E2D3E"/>
    <w:pPr>
      <w:spacing w:afterLines="100"/>
      <w:ind w:left="1089" w:hanging="369"/>
      <w:jc w:val="center"/>
    </w:pPr>
    <w:rPr>
      <w:rFonts w:ascii="Arial" w:eastAsia="方正兰亭黑简体" w:hAnsi="Arial" w:cs="Arial"/>
      <w:sz w:val="18"/>
      <w:szCs w:val="18"/>
    </w:rPr>
  </w:style>
  <w:style w:type="paragraph" w:customStyle="1" w:styleId="111">
    <w:name w:val="标题111"/>
    <w:basedOn w:val="2"/>
    <w:locked/>
    <w:rsid w:val="007E2D3E"/>
    <w:pPr>
      <w:keepLines w:val="0"/>
      <w:numPr>
        <w:ilvl w:val="0"/>
        <w:numId w:val="16"/>
      </w:numPr>
      <w:topLinePunct w:val="0"/>
      <w:adjustRightInd/>
      <w:snapToGrid/>
      <w:spacing w:before="240" w:after="240" w:line="240" w:lineRule="auto"/>
      <w:jc w:val="both"/>
    </w:pPr>
    <w:rPr>
      <w:rFonts w:cs="Times New Roman"/>
      <w:bCs w:val="0"/>
      <w:noProof w:val="0"/>
      <w:sz w:val="24"/>
      <w:szCs w:val="24"/>
      <w:lang w:eastAsia="zh-CN"/>
    </w:rPr>
  </w:style>
  <w:style w:type="character" w:customStyle="1" w:styleId="Step0">
    <w:name w:val="Step 字符"/>
    <w:link w:val="Step"/>
    <w:rsid w:val="007E2D3E"/>
    <w:rPr>
      <w:rFonts w:ascii="Huawei Sans" w:eastAsia="方正兰亭黑简体" w:hAnsi="Huawei Sans"/>
      <w:snapToGrid w:val="0"/>
      <w:sz w:val="21"/>
    </w:rPr>
  </w:style>
  <w:style w:type="character" w:customStyle="1" w:styleId="ItemList0">
    <w:name w:val="Item List 字符"/>
    <w:link w:val="ItemList"/>
    <w:rsid w:val="007E2D3E"/>
    <w:rPr>
      <w:rFonts w:ascii="Huawei Sans" w:eastAsia="方正兰亭黑简体" w:hAnsi="Huawei Sans" w:cs="Arial"/>
      <w:kern w:val="2"/>
      <w:sz w:val="21"/>
      <w:szCs w:val="21"/>
    </w:rPr>
  </w:style>
  <w:style w:type="character" w:customStyle="1" w:styleId="TableText0">
    <w:name w:val="Table Text 字符"/>
    <w:link w:val="TableText"/>
    <w:rsid w:val="007E2D3E"/>
    <w:rPr>
      <w:rFonts w:ascii="Huawei Sans" w:eastAsia="方正兰亭黑简体" w:hAnsi="Huawei Sans"/>
      <w:snapToGrid w:val="0"/>
      <w:sz w:val="21"/>
    </w:rPr>
  </w:style>
  <w:style w:type="character" w:customStyle="1" w:styleId="Heading1NoNumber0">
    <w:name w:val="Heading1 No Number 字符"/>
    <w:basedOn w:val="1Char"/>
    <w:link w:val="Heading1NoNumber"/>
    <w:rsid w:val="007E2D3E"/>
    <w:rPr>
      <w:rFonts w:ascii="Huawei Sans" w:eastAsia="方正兰亭黑简体" w:hAnsi="Huawei Sans" w:cs="Book Antiqua"/>
      <w:b/>
      <w:bCs/>
      <w:sz w:val="44"/>
      <w:szCs w:val="44"/>
    </w:rPr>
  </w:style>
  <w:style w:type="character" w:customStyle="1" w:styleId="2Char">
    <w:name w:val="标题 2 Char"/>
    <w:aliases w:val="heading 2 Char,ALT+2 Char"/>
    <w:link w:val="2"/>
    <w:rsid w:val="007E2D3E"/>
    <w:rPr>
      <w:rFonts w:ascii="Huawei Sans" w:eastAsia="方正兰亭黑简体" w:hAnsi="Huawei Sans" w:cs="Book Antiqua"/>
      <w:b/>
      <w:bCs/>
      <w:noProof/>
      <w:sz w:val="36"/>
      <w:szCs w:val="36"/>
      <w:lang w:eastAsia="en-US"/>
    </w:rPr>
  </w:style>
  <w:style w:type="character" w:customStyle="1" w:styleId="Heading2NoNumber0">
    <w:name w:val="Heading2 No Number 字符"/>
    <w:basedOn w:val="2Char"/>
    <w:link w:val="Heading2NoNumber"/>
    <w:rsid w:val="007E2D3E"/>
    <w:rPr>
      <w:rFonts w:ascii="Huawei Sans" w:eastAsia="方正兰亭黑简体" w:hAnsi="Huawei Sans" w:cs="Book Antiqua"/>
      <w:b/>
      <w:bCs/>
      <w:noProof/>
      <w:sz w:val="36"/>
      <w:szCs w:val="36"/>
      <w:lang w:eastAsia="en-US"/>
    </w:rPr>
  </w:style>
  <w:style w:type="character" w:customStyle="1" w:styleId="3Char">
    <w:name w:val="标题 3 Char"/>
    <w:aliases w:val="heading 3 Char,ALT+3 Char"/>
    <w:link w:val="3"/>
    <w:rsid w:val="007E2D3E"/>
    <w:rPr>
      <w:rFonts w:ascii="Huawei Sans" w:eastAsia="方正兰亭黑简体" w:hAnsi="Huawei Sans" w:cs="宋体"/>
      <w:b/>
      <w:noProof/>
      <w:sz w:val="32"/>
      <w:szCs w:val="32"/>
    </w:rPr>
  </w:style>
  <w:style w:type="character" w:customStyle="1" w:styleId="Heading3NoNumber0">
    <w:name w:val="Heading3 No Number 字符"/>
    <w:link w:val="Heading3NoNumber"/>
    <w:rsid w:val="007E2D3E"/>
    <w:rPr>
      <w:rFonts w:ascii="Huawei Sans" w:eastAsia="方正兰亭黑简体" w:hAnsi="Huawei Sans" w:cs="Book Antiqua"/>
      <w:b/>
      <w:noProof/>
      <w:sz w:val="26"/>
      <w:szCs w:val="32"/>
    </w:rPr>
  </w:style>
  <w:style w:type="character" w:customStyle="1" w:styleId="FigureDescription0">
    <w:name w:val="Figure Description 字符"/>
    <w:link w:val="FigureDescription"/>
    <w:rsid w:val="007E2D3E"/>
    <w:rPr>
      <w:rFonts w:ascii="Huawei Sans" w:eastAsia="方正兰亭黑简体" w:hAnsi="Huawei Sans" w:cs="Arial"/>
      <w:spacing w:val="-4"/>
      <w:kern w:val="2"/>
      <w:sz w:val="21"/>
      <w:szCs w:val="21"/>
    </w:rPr>
  </w:style>
  <w:style w:type="character" w:customStyle="1" w:styleId="TableDescription0">
    <w:name w:val="Table Description 字符"/>
    <w:link w:val="TableDescription"/>
    <w:rsid w:val="007E2D3E"/>
    <w:rPr>
      <w:rFonts w:ascii="Huawei Sans" w:eastAsia="方正兰亭黑简体" w:hAnsi="Huawei Sans"/>
      <w:spacing w:val="-4"/>
      <w:sz w:val="21"/>
    </w:rPr>
  </w:style>
  <w:style w:type="character" w:customStyle="1" w:styleId="4Char">
    <w:name w:val="标题 4 Char"/>
    <w:aliases w:val="heading 4 Char,ALT+4 Char"/>
    <w:link w:val="40"/>
    <w:rsid w:val="007E2D3E"/>
    <w:rPr>
      <w:rFonts w:ascii="Huawei Sans" w:eastAsia="方正兰亭黑简体" w:hAnsi="Huawei Sans" w:cs="宋体"/>
      <w:b/>
      <w:noProof/>
      <w:sz w:val="28"/>
      <w:szCs w:val="28"/>
    </w:rPr>
  </w:style>
  <w:style w:type="character" w:customStyle="1" w:styleId="1c">
    <w:name w:val="未处理的提及1"/>
    <w:uiPriority w:val="99"/>
    <w:semiHidden/>
    <w:unhideWhenUsed/>
    <w:rsid w:val="007E2D3E"/>
    <w:rPr>
      <w:color w:val="605E5C"/>
      <w:shd w:val="clear" w:color="auto" w:fill="E1DFDD"/>
    </w:rPr>
  </w:style>
  <w:style w:type="character" w:customStyle="1" w:styleId="Char1">
    <w:name w:val="页脚 Char"/>
    <w:link w:val="ab"/>
    <w:uiPriority w:val="99"/>
    <w:rsid w:val="007E2D3E"/>
    <w:rPr>
      <w:rFonts w:ascii="Huawei Sans" w:eastAsia="方正兰亭黑简体" w:hAnsi="Huawei Sans"/>
      <w:b/>
      <w:bCs/>
      <w:sz w:val="2"/>
      <w:szCs w:val="2"/>
    </w:rPr>
  </w:style>
  <w:style w:type="character" w:customStyle="1" w:styleId="afffe">
    <w:name w:val="样式 正文 +"/>
    <w:rsid w:val="004A47E0"/>
    <w:rPr>
      <w:rFonts w:ascii="FrutigerNext LT Regular" w:eastAsia="华文细黑" w:hAnsi="FrutigerNext LT Regular"/>
      <w:kern w:val="0"/>
    </w:rPr>
  </w:style>
  <w:style w:type="paragraph" w:styleId="TOC">
    <w:name w:val="TOC Heading"/>
    <w:basedOn w:val="1"/>
    <w:next w:val="a2"/>
    <w:autoRedefine/>
    <w:uiPriority w:val="39"/>
    <w:unhideWhenUsed/>
    <w:rsid w:val="004A47E0"/>
    <w:pPr>
      <w:keepLines/>
      <w:numPr>
        <w:numId w:val="0"/>
      </w:numPr>
      <w:pBdr>
        <w:bottom w:val="none" w:sz="0" w:space="0" w:color="auto"/>
      </w:pBdr>
      <w:topLinePunct w:val="0"/>
      <w:adjustRightInd/>
      <w:snapToGrid/>
      <w:spacing w:before="240" w:after="0" w:line="259" w:lineRule="auto"/>
      <w:jc w:val="left"/>
      <w:outlineLvl w:val="9"/>
    </w:pPr>
    <w:rPr>
      <w:rFonts w:cs="微软雅黑"/>
      <w:b w:val="0"/>
      <w:bCs w:val="0"/>
      <w:color w:val="365F91"/>
      <w:sz w:val="32"/>
      <w:szCs w:val="32"/>
    </w:rPr>
  </w:style>
  <w:style w:type="paragraph" w:styleId="affff">
    <w:name w:val="No Spacing"/>
    <w:autoRedefine/>
    <w:uiPriority w:val="1"/>
    <w:rsid w:val="004A47E0"/>
    <w:pPr>
      <w:topLinePunct/>
      <w:adjustRightInd w:val="0"/>
      <w:snapToGrid w:val="0"/>
      <w:ind w:left="1134"/>
    </w:pPr>
    <w:rPr>
      <w:rFonts w:ascii="微软雅黑" w:eastAsia="微软雅黑" w:hAnsi="微软雅黑" w:cs="微软雅黑"/>
      <w:kern w:val="2"/>
      <w:sz w:val="21"/>
      <w:szCs w:val="21"/>
    </w:rPr>
  </w:style>
  <w:style w:type="character" w:styleId="affff0">
    <w:name w:val="Intense Emphasis"/>
    <w:uiPriority w:val="21"/>
    <w:rsid w:val="004A47E0"/>
    <w:rPr>
      <w:rFonts w:ascii="微软雅黑" w:eastAsia="微软雅黑" w:hAnsi="微软雅黑" w:cs="微软雅黑"/>
      <w:i/>
      <w:iCs/>
      <w:color w:val="4F81BD"/>
    </w:rPr>
  </w:style>
  <w:style w:type="paragraph" w:styleId="affff1">
    <w:name w:val="Quote"/>
    <w:basedOn w:val="a2"/>
    <w:next w:val="a2"/>
    <w:link w:val="Charf6"/>
    <w:autoRedefine/>
    <w:uiPriority w:val="29"/>
    <w:rsid w:val="004A47E0"/>
    <w:pPr>
      <w:spacing w:before="200"/>
      <w:ind w:left="864" w:right="864"/>
      <w:jc w:val="center"/>
    </w:pPr>
    <w:rPr>
      <w:rFonts w:ascii="微软雅黑" w:eastAsia="微软雅黑" w:hAnsi="微软雅黑" w:cs="微软雅黑"/>
      <w:i/>
      <w:iCs/>
      <w:color w:val="404040"/>
    </w:rPr>
  </w:style>
  <w:style w:type="character" w:customStyle="1" w:styleId="Charf6">
    <w:name w:val="引用 Char"/>
    <w:link w:val="affff1"/>
    <w:uiPriority w:val="29"/>
    <w:rsid w:val="004A47E0"/>
    <w:rPr>
      <w:rFonts w:ascii="微软雅黑" w:eastAsia="微软雅黑" w:hAnsi="微软雅黑" w:cs="微软雅黑"/>
      <w:i/>
      <w:iCs/>
      <w:color w:val="404040"/>
      <w:kern w:val="2"/>
      <w:sz w:val="21"/>
      <w:szCs w:val="21"/>
    </w:rPr>
  </w:style>
  <w:style w:type="paragraph" w:styleId="affff2">
    <w:name w:val="Intense Quote"/>
    <w:basedOn w:val="a2"/>
    <w:next w:val="a2"/>
    <w:link w:val="Charf7"/>
    <w:autoRedefine/>
    <w:uiPriority w:val="30"/>
    <w:rsid w:val="004A47E0"/>
    <w:pPr>
      <w:pBdr>
        <w:top w:val="single" w:sz="4" w:space="10" w:color="4F81BD"/>
        <w:bottom w:val="single" w:sz="4" w:space="10" w:color="4F81BD"/>
      </w:pBdr>
      <w:spacing w:before="360" w:after="360"/>
      <w:ind w:left="864" w:right="864"/>
      <w:jc w:val="center"/>
    </w:pPr>
    <w:rPr>
      <w:rFonts w:ascii="微软雅黑" w:eastAsia="微软雅黑" w:hAnsi="微软雅黑" w:cs="微软雅黑"/>
      <w:i/>
      <w:iCs/>
      <w:color w:val="4F81BD"/>
    </w:rPr>
  </w:style>
  <w:style w:type="character" w:customStyle="1" w:styleId="Charf7">
    <w:name w:val="明显引用 Char"/>
    <w:link w:val="affff2"/>
    <w:uiPriority w:val="30"/>
    <w:rsid w:val="004A47E0"/>
    <w:rPr>
      <w:rFonts w:ascii="微软雅黑" w:eastAsia="微软雅黑" w:hAnsi="微软雅黑" w:cs="微软雅黑"/>
      <w:i/>
      <w:iCs/>
      <w:color w:val="4F81BD"/>
      <w:kern w:val="2"/>
      <w:sz w:val="21"/>
      <w:szCs w:val="21"/>
    </w:rPr>
  </w:style>
  <w:style w:type="character" w:styleId="affff3">
    <w:name w:val="Subtle Reference"/>
    <w:uiPriority w:val="31"/>
    <w:rsid w:val="004A47E0"/>
    <w:rPr>
      <w:rFonts w:ascii="微软雅黑" w:eastAsia="微软雅黑" w:hAnsi="微软雅黑" w:cs="微软雅黑"/>
      <w:smallCaps/>
      <w:color w:val="5A5A5A"/>
    </w:rPr>
  </w:style>
  <w:style w:type="character" w:styleId="affff4">
    <w:name w:val="Intense Reference"/>
    <w:uiPriority w:val="32"/>
    <w:rsid w:val="004A47E0"/>
    <w:rPr>
      <w:rFonts w:ascii="微软雅黑" w:eastAsia="微软雅黑" w:hAnsi="微软雅黑" w:cs="微软雅黑"/>
      <w:b/>
      <w:bCs/>
      <w:smallCaps/>
      <w:color w:val="4F81BD"/>
      <w:spacing w:val="5"/>
    </w:rPr>
  </w:style>
  <w:style w:type="character" w:styleId="affff5">
    <w:name w:val="Book Title"/>
    <w:uiPriority w:val="33"/>
    <w:rsid w:val="004A47E0"/>
    <w:rPr>
      <w:rFonts w:ascii="微软雅黑" w:eastAsia="微软雅黑" w:hAnsi="微软雅黑" w:cs="微软雅黑"/>
      <w:b/>
      <w:bCs/>
      <w:i/>
      <w:iCs/>
      <w:spacing w:val="5"/>
    </w:rPr>
  </w:style>
  <w:style w:type="character" w:customStyle="1" w:styleId="1d">
    <w:name w:val="未处理的提及1"/>
    <w:uiPriority w:val="99"/>
    <w:semiHidden/>
    <w:unhideWhenUsed/>
    <w:rsid w:val="004A47E0"/>
    <w:rPr>
      <w:color w:val="605E5C"/>
      <w:shd w:val="clear" w:color="auto" w:fill="E1DFDD"/>
    </w:rPr>
  </w:style>
  <w:style w:type="character" w:customStyle="1" w:styleId="Char6">
    <w:name w:val="批注文字 Char"/>
    <w:link w:val="af2"/>
    <w:uiPriority w:val="99"/>
    <w:semiHidden/>
    <w:rsid w:val="004A47E0"/>
    <w:rPr>
      <w:rFonts w:ascii="Huawei Sans" w:eastAsia="方正兰亭黑简体" w:hAnsi="Huawei Sans"/>
      <w:sz w:val="21"/>
    </w:rPr>
  </w:style>
  <w:style w:type="paragraph" w:customStyle="1" w:styleId="CoverText0">
    <w:name w:val="样式 Cover Text + 黑色"/>
    <w:basedOn w:val="CoverText"/>
    <w:rsid w:val="00B92F57"/>
    <w:rPr>
      <w:color w:val="000000"/>
    </w:rPr>
  </w:style>
  <w:style w:type="character" w:customStyle="1" w:styleId="Arial">
    <w:name w:val="样式 Arial 小四 加粗"/>
    <w:rsid w:val="00B92F57"/>
    <w:rPr>
      <w:rFonts w:ascii="Huawei Sans" w:eastAsia="方正兰亭黑简体" w:hAnsi="Huawei Sans"/>
      <w:b/>
      <w:bCs/>
      <w:sz w:val="24"/>
    </w:rPr>
  </w:style>
  <w:style w:type="character" w:customStyle="1" w:styleId="1e">
    <w:name w:val="样式 海绿1"/>
    <w:rsid w:val="00B92F57"/>
    <w:rPr>
      <w:rFonts w:ascii="Huawei Sans" w:eastAsia="方正兰亭黑简体" w:hAnsi="Huawei Sans"/>
      <w:color w:val="339966"/>
    </w:rPr>
  </w:style>
  <w:style w:type="character" w:customStyle="1" w:styleId="affff6">
    <w:name w:val="样式 倾斜"/>
    <w:rsid w:val="00B92F57"/>
    <w:rPr>
      <w:rFonts w:ascii="Huawei Sans" w:eastAsia="方正兰亭细黑简体" w:hAnsi="Huawei Sans"/>
      <w:i/>
      <w:iCs/>
    </w:rPr>
  </w:style>
  <w:style w:type="character" w:customStyle="1" w:styleId="affff7">
    <w:name w:val="样式 小四 加粗"/>
    <w:rsid w:val="00B92F57"/>
    <w:rPr>
      <w:rFonts w:ascii="Huawei Sans" w:eastAsia="方正兰亭黑简体" w:hAnsi="Huawei Sans"/>
      <w:b/>
      <w:bCs/>
      <w:sz w:val="24"/>
    </w:rPr>
  </w:style>
  <w:style w:type="character" w:customStyle="1" w:styleId="affff8">
    <w:name w:val="样式 海绿"/>
    <w:rsid w:val="00B92F57"/>
    <w:rPr>
      <w:rFonts w:ascii="Huawei Sans" w:eastAsia="方正兰亭黑简体" w:hAnsi="Huawei Sans"/>
      <w:color w:val="339966"/>
    </w:rPr>
  </w:style>
  <w:style w:type="paragraph" w:customStyle="1" w:styleId="Cover50">
    <w:name w:val="样式 Cover 5 +加粗"/>
    <w:basedOn w:val="Cover5"/>
    <w:rsid w:val="00B92F57"/>
    <w:rPr>
      <w:b/>
      <w:bCs/>
    </w:rPr>
  </w:style>
  <w:style w:type="paragraph" w:customStyle="1" w:styleId="Arial000">
    <w:name w:val="样式 (西文) Arial (中文) 微软雅黑 小四 加粗 右 左侧:  0 厘米 段前: 0 磅 段后: 0 磅..."/>
    <w:basedOn w:val="a2"/>
    <w:rsid w:val="00B92F57"/>
    <w:pPr>
      <w:spacing w:before="0" w:after="0" w:line="240" w:lineRule="auto"/>
      <w:ind w:left="0"/>
      <w:jc w:val="right"/>
    </w:pPr>
    <w:rPr>
      <w:rFonts w:cs="宋体"/>
      <w:b/>
      <w:bCs/>
      <w:sz w:val="24"/>
    </w:rPr>
  </w:style>
  <w:style w:type="character" w:customStyle="1" w:styleId="1f">
    <w:name w:val="样式 样式 海绿1 + 方正兰亭黑简体"/>
    <w:basedOn w:val="1e"/>
    <w:rsid w:val="00B92F57"/>
    <w:rPr>
      <w:rFonts w:ascii="Huawei Sans" w:eastAsia="方正兰亭黑简体" w:hAnsi="Huawei Sans"/>
      <w:color w:val="339966"/>
    </w:rPr>
  </w:style>
  <w:style w:type="character" w:customStyle="1" w:styleId="5Char">
    <w:name w:val="标题 5 Char"/>
    <w:aliases w:val="heading 5 Char,ALT+5 Char"/>
    <w:basedOn w:val="a3"/>
    <w:link w:val="50"/>
    <w:rsid w:val="00297511"/>
    <w:rPr>
      <w:rFonts w:ascii="Huawei Sans" w:eastAsia="方正兰亭黑简体" w:hAnsi="Huawei Sans" w:cs="宋体"/>
      <w:b/>
      <w:noProof/>
      <w:sz w:val="24"/>
      <w:szCs w:val="24"/>
    </w:rPr>
  </w:style>
  <w:style w:type="character" w:customStyle="1" w:styleId="6Char">
    <w:name w:val="标题 6 Char"/>
    <w:basedOn w:val="a3"/>
    <w:link w:val="6"/>
    <w:semiHidden/>
    <w:rsid w:val="00297511"/>
    <w:rPr>
      <w:rFonts w:ascii="Huawei Sans" w:eastAsia="黑体" w:hAnsi="Huawei Sans"/>
      <w:b/>
      <w:bCs/>
      <w:sz w:val="21"/>
    </w:rPr>
  </w:style>
  <w:style w:type="character" w:customStyle="1" w:styleId="7Char">
    <w:name w:val="标题 7 Char"/>
    <w:aliases w:val="heading 7 Char"/>
    <w:basedOn w:val="a3"/>
    <w:link w:val="7"/>
    <w:rsid w:val="00297511"/>
    <w:rPr>
      <w:rFonts w:ascii="Huawei Sans" w:eastAsia="方正兰亭黑简体" w:hAnsi="Huawei Sans" w:cs="Book Antiqua"/>
      <w:b/>
      <w:sz w:val="44"/>
      <w:szCs w:val="44"/>
    </w:rPr>
  </w:style>
  <w:style w:type="character" w:customStyle="1" w:styleId="8Char">
    <w:name w:val="标题 8 Char"/>
    <w:aliases w:val="heading 8 Char"/>
    <w:basedOn w:val="a3"/>
    <w:link w:val="8"/>
    <w:rsid w:val="00297511"/>
    <w:rPr>
      <w:rFonts w:ascii="Huawei Sans" w:eastAsia="方正兰亭黑简体" w:hAnsi="Huawei Sans"/>
      <w:b/>
      <w:bCs/>
      <w:noProof/>
      <w:sz w:val="36"/>
      <w:szCs w:val="36"/>
      <w:lang w:eastAsia="en-US"/>
    </w:rPr>
  </w:style>
  <w:style w:type="character" w:customStyle="1" w:styleId="9Char">
    <w:name w:val="标题 9 Char"/>
    <w:aliases w:val="heading 9 Char"/>
    <w:basedOn w:val="a3"/>
    <w:link w:val="9"/>
    <w:rsid w:val="00297511"/>
    <w:rPr>
      <w:rFonts w:ascii="Huawei Sans" w:eastAsia="方正兰亭黑简体" w:hAnsi="Huawei Sans"/>
      <w:b/>
      <w:noProof/>
      <w:sz w:val="32"/>
      <w:szCs w:val="32"/>
    </w:rPr>
  </w:style>
  <w:style w:type="paragraph" w:customStyle="1" w:styleId="1f0">
    <w:name w:val="表格1"/>
    <w:basedOn w:val="TableHeading"/>
    <w:link w:val="1f1"/>
    <w:rsid w:val="00297511"/>
    <w:pPr>
      <w:jc w:val="center"/>
    </w:pPr>
    <w:rPr>
      <w:rFonts w:ascii="Book Antiqua" w:eastAsia="黑体" w:hAnsi="Book Antiqua"/>
      <w:szCs w:val="21"/>
    </w:rPr>
  </w:style>
  <w:style w:type="character" w:customStyle="1" w:styleId="Char">
    <w:name w:val="标题 Char"/>
    <w:basedOn w:val="a3"/>
    <w:link w:val="a8"/>
    <w:rsid w:val="00297511"/>
    <w:rPr>
      <w:rFonts w:ascii="Huawei Sans" w:eastAsia="方正兰亭黑简体" w:hAnsi="Huawei Sans"/>
      <w:b/>
      <w:bCs/>
      <w:sz w:val="32"/>
      <w:szCs w:val="32"/>
    </w:rPr>
  </w:style>
  <w:style w:type="character" w:customStyle="1" w:styleId="Char0">
    <w:name w:val="文档结构图 Char"/>
    <w:basedOn w:val="a3"/>
    <w:link w:val="aa"/>
    <w:semiHidden/>
    <w:rsid w:val="00297511"/>
    <w:rPr>
      <w:rFonts w:ascii="Huawei Sans" w:eastAsia="方正兰亭黑简体" w:hAnsi="Huawei Sans"/>
      <w:sz w:val="21"/>
      <w:shd w:val="clear" w:color="auto" w:fill="000080"/>
    </w:rPr>
  </w:style>
  <w:style w:type="character" w:customStyle="1" w:styleId="Char10">
    <w:name w:val="页眉 Char1"/>
    <w:basedOn w:val="a3"/>
    <w:uiPriority w:val="99"/>
    <w:semiHidden/>
    <w:rsid w:val="00297511"/>
    <w:rPr>
      <w:rFonts w:ascii="微软雅黑" w:eastAsia="微软雅黑" w:hAnsi="微软雅黑" w:cs="微软雅黑"/>
      <w:kern w:val="2"/>
      <w:sz w:val="18"/>
      <w:szCs w:val="18"/>
    </w:rPr>
  </w:style>
  <w:style w:type="character" w:customStyle="1" w:styleId="Char3">
    <w:name w:val="宏文本 Char"/>
    <w:basedOn w:val="a3"/>
    <w:link w:val="ae"/>
    <w:semiHidden/>
    <w:rsid w:val="00297511"/>
    <w:rPr>
      <w:rFonts w:ascii="Courier New" w:eastAsia="方正兰亭黑简体" w:hAnsi="Courier New" w:cs="Courier New"/>
      <w:kern w:val="2"/>
      <w:sz w:val="24"/>
      <w:szCs w:val="24"/>
    </w:rPr>
  </w:style>
  <w:style w:type="character" w:customStyle="1" w:styleId="Char5">
    <w:name w:val="批注框文本 Char"/>
    <w:basedOn w:val="a3"/>
    <w:link w:val="af1"/>
    <w:semiHidden/>
    <w:rsid w:val="00297511"/>
    <w:rPr>
      <w:rFonts w:ascii="Huawei Sans" w:eastAsia="方正兰亭黑简体" w:hAnsi="Huawei Sans"/>
      <w:sz w:val="18"/>
      <w:szCs w:val="18"/>
    </w:rPr>
  </w:style>
  <w:style w:type="character" w:customStyle="1" w:styleId="Char7">
    <w:name w:val="批注主题 Char"/>
    <w:basedOn w:val="Char6"/>
    <w:link w:val="af4"/>
    <w:semiHidden/>
    <w:rsid w:val="00297511"/>
    <w:rPr>
      <w:rFonts w:ascii="Huawei Sans" w:eastAsia="方正兰亭黑简体" w:hAnsi="Huawei Sans"/>
      <w:b/>
      <w:bCs/>
      <w:sz w:val="21"/>
    </w:rPr>
  </w:style>
  <w:style w:type="character" w:customStyle="1" w:styleId="Char8">
    <w:name w:val="尾注文本 Char"/>
    <w:basedOn w:val="a3"/>
    <w:link w:val="af7"/>
    <w:semiHidden/>
    <w:rsid w:val="00297511"/>
    <w:rPr>
      <w:rFonts w:ascii="Huawei Sans" w:eastAsia="方正兰亭黑简体" w:hAnsi="Huawei Sans"/>
      <w:sz w:val="21"/>
    </w:rPr>
  </w:style>
  <w:style w:type="character" w:customStyle="1" w:styleId="HTMLChar">
    <w:name w:val="HTML 地址 Char"/>
    <w:basedOn w:val="a3"/>
    <w:link w:val="HTML2"/>
    <w:semiHidden/>
    <w:rsid w:val="00297511"/>
    <w:rPr>
      <w:rFonts w:ascii="Huawei Sans" w:eastAsia="方正兰亭黑简体" w:hAnsi="Huawei Sans"/>
      <w:i/>
      <w:iCs/>
      <w:sz w:val="21"/>
    </w:rPr>
  </w:style>
  <w:style w:type="character" w:customStyle="1" w:styleId="HTMLChar0">
    <w:name w:val="HTML 预设格式 Char"/>
    <w:basedOn w:val="a3"/>
    <w:link w:val="HTML8"/>
    <w:semiHidden/>
    <w:rsid w:val="00297511"/>
    <w:rPr>
      <w:rFonts w:ascii="Courier New" w:eastAsia="方正兰亭黑简体" w:hAnsi="Courier New" w:cs="Courier New"/>
      <w:sz w:val="21"/>
    </w:rPr>
  </w:style>
  <w:style w:type="character" w:customStyle="1" w:styleId="Char9">
    <w:name w:val="称呼 Char"/>
    <w:basedOn w:val="a3"/>
    <w:link w:val="afc"/>
    <w:semiHidden/>
    <w:rsid w:val="00297511"/>
    <w:rPr>
      <w:rFonts w:ascii="Huawei Sans" w:eastAsia="方正兰亭黑简体" w:hAnsi="Huawei Sans"/>
      <w:sz w:val="21"/>
    </w:rPr>
  </w:style>
  <w:style w:type="character" w:customStyle="1" w:styleId="Chara">
    <w:name w:val="纯文本 Char"/>
    <w:basedOn w:val="a3"/>
    <w:link w:val="afd"/>
    <w:semiHidden/>
    <w:rsid w:val="00297511"/>
    <w:rPr>
      <w:rFonts w:ascii="宋体" w:eastAsia="方正兰亭黑简体" w:hAnsi="Courier New" w:cs="Courier New"/>
      <w:sz w:val="21"/>
    </w:rPr>
  </w:style>
  <w:style w:type="character" w:customStyle="1" w:styleId="Charb">
    <w:name w:val="电子邮件签名 Char"/>
    <w:basedOn w:val="a3"/>
    <w:link w:val="aff"/>
    <w:semiHidden/>
    <w:rsid w:val="00297511"/>
    <w:rPr>
      <w:rFonts w:ascii="Huawei Sans" w:eastAsia="方正兰亭黑简体" w:hAnsi="Huawei Sans"/>
      <w:sz w:val="21"/>
    </w:rPr>
  </w:style>
  <w:style w:type="character" w:customStyle="1" w:styleId="Charc">
    <w:name w:val="副标题 Char"/>
    <w:basedOn w:val="a3"/>
    <w:link w:val="aff0"/>
    <w:rsid w:val="00297511"/>
    <w:rPr>
      <w:rFonts w:ascii="Huawei Sans" w:eastAsia="方正兰亭黑简体" w:hAnsi="Huawei Sans"/>
      <w:b/>
      <w:bCs/>
      <w:kern w:val="28"/>
      <w:sz w:val="32"/>
      <w:szCs w:val="32"/>
    </w:rPr>
  </w:style>
  <w:style w:type="character" w:customStyle="1" w:styleId="Chard">
    <w:name w:val="结束语 Char"/>
    <w:basedOn w:val="a3"/>
    <w:link w:val="aff2"/>
    <w:semiHidden/>
    <w:rsid w:val="00297511"/>
    <w:rPr>
      <w:rFonts w:ascii="Huawei Sans" w:eastAsia="方正兰亭黑简体" w:hAnsi="Huawei Sans"/>
      <w:sz w:val="21"/>
    </w:rPr>
  </w:style>
  <w:style w:type="character" w:customStyle="1" w:styleId="Chare">
    <w:name w:val="签名 Char"/>
    <w:basedOn w:val="a3"/>
    <w:link w:val="aff8"/>
    <w:semiHidden/>
    <w:rsid w:val="00297511"/>
    <w:rPr>
      <w:rFonts w:ascii="Huawei Sans" w:eastAsia="方正兰亭黑简体" w:hAnsi="Huawei Sans"/>
      <w:sz w:val="21"/>
    </w:rPr>
  </w:style>
  <w:style w:type="character" w:customStyle="1" w:styleId="Charf">
    <w:name w:val="日期 Char"/>
    <w:basedOn w:val="a3"/>
    <w:link w:val="affa"/>
    <w:semiHidden/>
    <w:rsid w:val="00297511"/>
    <w:rPr>
      <w:rFonts w:ascii="Huawei Sans" w:eastAsia="方正兰亭黑简体" w:hAnsi="Huawei Sans"/>
      <w:sz w:val="21"/>
    </w:rPr>
  </w:style>
  <w:style w:type="character" w:customStyle="1" w:styleId="Charf0">
    <w:name w:val="信息标题 Char"/>
    <w:basedOn w:val="a3"/>
    <w:link w:val="affd"/>
    <w:semiHidden/>
    <w:rsid w:val="00297511"/>
    <w:rPr>
      <w:rFonts w:ascii="Huawei Sans" w:eastAsia="方正兰亭黑简体" w:hAnsi="Huawei Sans"/>
      <w:sz w:val="21"/>
      <w:shd w:val="pct20" w:color="auto" w:fill="auto"/>
    </w:rPr>
  </w:style>
  <w:style w:type="character" w:customStyle="1" w:styleId="Charf1">
    <w:name w:val="正文文本 Char"/>
    <w:basedOn w:val="a3"/>
    <w:link w:val="afff2"/>
    <w:semiHidden/>
    <w:rsid w:val="00297511"/>
    <w:rPr>
      <w:rFonts w:ascii="Huawei Sans" w:eastAsia="方正兰亭黑简体" w:hAnsi="Huawei Sans"/>
      <w:sz w:val="21"/>
    </w:rPr>
  </w:style>
  <w:style w:type="character" w:customStyle="1" w:styleId="Charf2">
    <w:name w:val="正文首行缩进 Char"/>
    <w:basedOn w:val="Charf1"/>
    <w:link w:val="afff3"/>
    <w:semiHidden/>
    <w:rsid w:val="00297511"/>
    <w:rPr>
      <w:rFonts w:ascii="Huawei Sans" w:eastAsia="方正兰亭黑简体" w:hAnsi="Huawei Sans"/>
      <w:sz w:val="21"/>
    </w:rPr>
  </w:style>
  <w:style w:type="character" w:customStyle="1" w:styleId="Charf3">
    <w:name w:val="正文文本缩进 Char"/>
    <w:basedOn w:val="a3"/>
    <w:link w:val="afff4"/>
    <w:semiHidden/>
    <w:rsid w:val="00297511"/>
    <w:rPr>
      <w:rFonts w:ascii="Huawei Sans" w:eastAsia="方正兰亭黑简体" w:hAnsi="Huawei Sans"/>
      <w:sz w:val="21"/>
    </w:rPr>
  </w:style>
  <w:style w:type="character" w:customStyle="1" w:styleId="2Char0">
    <w:name w:val="正文首行缩进 2 Char"/>
    <w:basedOn w:val="Charf3"/>
    <w:link w:val="2f"/>
    <w:semiHidden/>
    <w:rsid w:val="00297511"/>
    <w:rPr>
      <w:rFonts w:ascii="Huawei Sans" w:eastAsia="方正兰亭黑简体" w:hAnsi="Huawei Sans"/>
      <w:sz w:val="21"/>
    </w:rPr>
  </w:style>
  <w:style w:type="character" w:customStyle="1" w:styleId="2Char1">
    <w:name w:val="正文文本 2 Char"/>
    <w:basedOn w:val="a3"/>
    <w:link w:val="2f0"/>
    <w:semiHidden/>
    <w:rsid w:val="00297511"/>
    <w:rPr>
      <w:rFonts w:ascii="Huawei Sans" w:eastAsia="方正兰亭黑简体" w:hAnsi="Huawei Sans"/>
      <w:sz w:val="21"/>
    </w:rPr>
  </w:style>
  <w:style w:type="character" w:customStyle="1" w:styleId="3Char0">
    <w:name w:val="正文文本 3 Char"/>
    <w:basedOn w:val="a3"/>
    <w:link w:val="3e"/>
    <w:semiHidden/>
    <w:rsid w:val="00297511"/>
    <w:rPr>
      <w:rFonts w:ascii="Huawei Sans" w:eastAsia="方正兰亭黑简体" w:hAnsi="Huawei Sans"/>
      <w:sz w:val="16"/>
      <w:szCs w:val="16"/>
    </w:rPr>
  </w:style>
  <w:style w:type="character" w:customStyle="1" w:styleId="2Char2">
    <w:name w:val="正文文本缩进 2 Char"/>
    <w:basedOn w:val="a3"/>
    <w:link w:val="2f1"/>
    <w:semiHidden/>
    <w:rsid w:val="00297511"/>
    <w:rPr>
      <w:rFonts w:ascii="Huawei Sans" w:eastAsia="方正兰亭黑简体" w:hAnsi="Huawei Sans"/>
      <w:sz w:val="21"/>
    </w:rPr>
  </w:style>
  <w:style w:type="character" w:customStyle="1" w:styleId="3Char1">
    <w:name w:val="正文文本缩进 3 Char"/>
    <w:basedOn w:val="a3"/>
    <w:link w:val="3f"/>
    <w:semiHidden/>
    <w:rsid w:val="00297511"/>
    <w:rPr>
      <w:rFonts w:ascii="Huawei Sans" w:eastAsia="方正兰亭黑简体" w:hAnsi="Huawei Sans"/>
      <w:sz w:val="16"/>
      <w:szCs w:val="16"/>
    </w:rPr>
  </w:style>
  <w:style w:type="character" w:customStyle="1" w:styleId="Charf4">
    <w:name w:val="注释标题 Char"/>
    <w:basedOn w:val="a3"/>
    <w:link w:val="afff6"/>
    <w:semiHidden/>
    <w:rsid w:val="00297511"/>
    <w:rPr>
      <w:rFonts w:ascii="Huawei Sans" w:eastAsia="方正兰亭黑简体" w:hAnsi="Huawei Sans"/>
      <w:sz w:val="21"/>
    </w:rPr>
  </w:style>
  <w:style w:type="paragraph" w:customStyle="1" w:styleId="cover--">
    <w:name w:val="cover--"/>
    <w:basedOn w:val="a2"/>
    <w:rsid w:val="00297511"/>
    <w:pPr>
      <w:widowControl w:val="0"/>
      <w:tabs>
        <w:tab w:val="left" w:pos="1644"/>
      </w:tabs>
      <w:autoSpaceDE w:val="0"/>
      <w:autoSpaceDN w:val="0"/>
      <w:snapToGrid/>
      <w:spacing w:before="120" w:after="120" w:line="360" w:lineRule="auto"/>
      <w:ind w:left="0"/>
      <w:jc w:val="center"/>
    </w:pPr>
    <w:rPr>
      <w:rFonts w:ascii="Arial" w:eastAsia="黑体" w:hAnsi="Arial" w:cs="微软雅黑"/>
      <w:kern w:val="2"/>
      <w:sz w:val="72"/>
      <w:szCs w:val="21"/>
    </w:rPr>
  </w:style>
  <w:style w:type="paragraph" w:customStyle="1" w:styleId="Cover-">
    <w:name w:val="Cover-宋体+罗马+正文"/>
    <w:basedOn w:val="a2"/>
    <w:link w:val="Cover-Char"/>
    <w:rsid w:val="00297511"/>
    <w:pPr>
      <w:widowControl w:val="0"/>
      <w:topLinePunct w:val="0"/>
      <w:autoSpaceDE w:val="0"/>
      <w:autoSpaceDN w:val="0"/>
      <w:snapToGrid/>
      <w:spacing w:before="0" w:afterLines="50" w:after="80" w:line="320" w:lineRule="exact"/>
      <w:ind w:left="0" w:firstLine="420"/>
    </w:pPr>
    <w:rPr>
      <w:rFonts w:ascii="微软雅黑" w:eastAsia="微软雅黑" w:hAnsi="微软雅黑" w:cs="微软雅黑"/>
      <w:sz w:val="24"/>
      <w:szCs w:val="24"/>
    </w:rPr>
  </w:style>
  <w:style w:type="character" w:customStyle="1" w:styleId="Cover-Char">
    <w:name w:val="Cover-宋体+罗马+正文 Char"/>
    <w:basedOn w:val="a3"/>
    <w:link w:val="Cover-"/>
    <w:rsid w:val="00297511"/>
    <w:rPr>
      <w:rFonts w:ascii="微软雅黑" w:eastAsia="微软雅黑" w:hAnsi="微软雅黑" w:cs="微软雅黑"/>
      <w:sz w:val="24"/>
      <w:szCs w:val="24"/>
    </w:rPr>
  </w:style>
  <w:style w:type="paragraph" w:customStyle="1" w:styleId="05">
    <w:name w:val="样式 实验正文 + 段后: 0.5 行"/>
    <w:basedOn w:val="Cover-"/>
    <w:rsid w:val="00297511"/>
    <w:pPr>
      <w:spacing w:after="120"/>
    </w:pPr>
    <w:rPr>
      <w:rFonts w:cs="宋体"/>
      <w:szCs w:val="20"/>
    </w:rPr>
  </w:style>
  <w:style w:type="paragraph" w:customStyle="1" w:styleId="affff9">
    <w:name w:val="表格"/>
    <w:next w:val="a2"/>
    <w:link w:val="Charf8"/>
    <w:rsid w:val="00297511"/>
    <w:pPr>
      <w:framePr w:wrap="around" w:vAnchor="text" w:hAnchor="margin" w:x="-34" w:y="1"/>
      <w:mirrorIndents/>
    </w:pPr>
    <w:rPr>
      <w:rFonts w:ascii="Arial" w:eastAsia="微软雅黑" w:hAnsi="Arial"/>
      <w:snapToGrid w:val="0"/>
      <w:szCs w:val="21"/>
    </w:rPr>
  </w:style>
  <w:style w:type="character" w:customStyle="1" w:styleId="Charf8">
    <w:name w:val="表格 Char"/>
    <w:basedOn w:val="a3"/>
    <w:link w:val="affff9"/>
    <w:rsid w:val="00297511"/>
    <w:rPr>
      <w:rFonts w:ascii="Arial" w:eastAsia="微软雅黑" w:hAnsi="Arial"/>
      <w:snapToGrid w:val="0"/>
      <w:szCs w:val="21"/>
    </w:rPr>
  </w:style>
  <w:style w:type="paragraph" w:customStyle="1" w:styleId="Tab">
    <w:name w:val="正文+Tab"/>
    <w:basedOn w:val="a2"/>
    <w:rsid w:val="00297511"/>
    <w:pPr>
      <w:spacing w:before="80" w:after="80"/>
      <w:ind w:left="420"/>
    </w:pPr>
    <w:rPr>
      <w:rFonts w:ascii="微软雅黑" w:eastAsia="微软雅黑" w:hAnsi="微软雅黑" w:cs="宋体"/>
      <w:kern w:val="2"/>
    </w:rPr>
  </w:style>
  <w:style w:type="character" w:customStyle="1" w:styleId="1f1">
    <w:name w:val="表格1 字符"/>
    <w:basedOn w:val="TableHeading0"/>
    <w:link w:val="1f0"/>
    <w:rsid w:val="00297511"/>
    <w:rPr>
      <w:rFonts w:ascii="Book Antiqua" w:eastAsia="黑体" w:hAnsi="Book Antiqua" w:cs="Book Antiqua"/>
      <w:b/>
      <w:bCs/>
      <w:snapToGrid w:val="0"/>
      <w:sz w:val="21"/>
      <w:szCs w:val="21"/>
    </w:rPr>
  </w:style>
  <w:style w:type="paragraph" w:customStyle="1" w:styleId="affffa">
    <w:name w:val="命令行"/>
    <w:basedOn w:val="a2"/>
    <w:rsid w:val="00297511"/>
    <w:pPr>
      <w:topLinePunct w:val="0"/>
      <w:adjustRightInd/>
      <w:spacing w:beforeLines="100" w:before="0" w:afterLines="100" w:after="0" w:line="240" w:lineRule="auto"/>
      <w:ind w:leftChars="500" w:left="500" w:rightChars="100" w:right="100" w:firstLineChars="200" w:firstLine="200"/>
      <w:contextualSpacing/>
    </w:pPr>
    <w:rPr>
      <w:rFonts w:ascii="Courier New" w:eastAsia="微软雅黑" w:hAnsi="Courier New"/>
      <w:sz w:val="16"/>
    </w:rPr>
  </w:style>
  <w:style w:type="paragraph" w:customStyle="1" w:styleId="BlockLabel0">
    <w:name w:val="Block Label + 结果验证"/>
    <w:basedOn w:val="BlockLabel"/>
    <w:rsid w:val="00297511"/>
    <w:pPr>
      <w:ind w:leftChars="270" w:left="270"/>
    </w:pPr>
    <w:rPr>
      <w:rFonts w:ascii="Arial Unicode MS" w:eastAsia="黑体" w:hAnsi="Arial Unicode MS" w:cs="宋体"/>
      <w:b w:val="0"/>
      <w:bCs w:val="0"/>
      <w:sz w:val="24"/>
      <w:szCs w:val="20"/>
    </w:rPr>
  </w:style>
  <w:style w:type="paragraph" w:customStyle="1" w:styleId="TableDescription1">
    <w:name w:val="样式 Table Description + 居中"/>
    <w:basedOn w:val="TableDescription"/>
    <w:link w:val="TableDescription2"/>
    <w:rsid w:val="00297511"/>
    <w:pPr>
      <w:numPr>
        <w:ilvl w:val="0"/>
        <w:numId w:val="0"/>
      </w:numPr>
      <w:ind w:leftChars="100" w:left="1281" w:rightChars="100" w:right="100"/>
      <w:jc w:val="center"/>
    </w:pPr>
    <w:rPr>
      <w:rFonts w:ascii="微软雅黑" w:eastAsia="黑体" w:hAnsi="微软雅黑" w:cs="宋体"/>
      <w:kern w:val="2"/>
      <w:szCs w:val="21"/>
    </w:rPr>
  </w:style>
  <w:style w:type="paragraph" w:customStyle="1" w:styleId="affffb">
    <w:name w:val="正文（首行不缩进）"/>
    <w:basedOn w:val="a2"/>
    <w:rsid w:val="00297511"/>
    <w:pPr>
      <w:widowControl w:val="0"/>
      <w:topLinePunct w:val="0"/>
      <w:autoSpaceDE w:val="0"/>
      <w:autoSpaceDN w:val="0"/>
      <w:snapToGrid/>
      <w:spacing w:beforeLines="50" w:before="0" w:afterLines="50" w:after="0" w:line="240" w:lineRule="auto"/>
      <w:ind w:leftChars="400" w:left="880" w:firstLineChars="200" w:firstLine="440"/>
      <w:contextualSpacing/>
    </w:pPr>
    <w:rPr>
      <w:rFonts w:ascii="Times New Roman" w:eastAsia="微软雅黑" w:hAnsi="Times New Roman"/>
      <w:snapToGrid w:val="0"/>
      <w:sz w:val="22"/>
      <w:szCs w:val="21"/>
    </w:rPr>
  </w:style>
  <w:style w:type="paragraph" w:customStyle="1" w:styleId="-">
    <w:name w:val="前言正文-新"/>
    <w:basedOn w:val="a2"/>
    <w:rsid w:val="00297511"/>
    <w:pPr>
      <w:widowControl w:val="0"/>
      <w:topLinePunct w:val="0"/>
      <w:autoSpaceDE w:val="0"/>
      <w:autoSpaceDN w:val="0"/>
      <w:snapToGrid/>
      <w:spacing w:beforeLines="50" w:before="156" w:afterLines="50" w:after="156" w:line="360" w:lineRule="auto"/>
      <w:ind w:left="0"/>
      <w:contextualSpacing/>
    </w:pPr>
    <w:rPr>
      <w:rFonts w:ascii="微软雅黑" w:eastAsia="微软雅黑" w:hAnsi="微软雅黑" w:cs="宋体"/>
      <w:snapToGrid w:val="0"/>
    </w:rPr>
  </w:style>
  <w:style w:type="paragraph" w:customStyle="1" w:styleId="affffc">
    <w:name w:val="表格题注"/>
    <w:next w:val="a2"/>
    <w:rsid w:val="00297511"/>
    <w:pPr>
      <w:keepLines/>
      <w:spacing w:beforeLines="100"/>
      <w:ind w:left="1089" w:hanging="369"/>
      <w:jc w:val="center"/>
    </w:pPr>
    <w:rPr>
      <w:rFonts w:ascii="Arial" w:hAnsi="Arial"/>
      <w:sz w:val="18"/>
      <w:szCs w:val="18"/>
    </w:rPr>
  </w:style>
  <w:style w:type="paragraph" w:customStyle="1" w:styleId="a0">
    <w:name w:val="实验目标"/>
    <w:basedOn w:val="afffc"/>
    <w:rsid w:val="00297511"/>
    <w:pPr>
      <w:numPr>
        <w:numId w:val="22"/>
      </w:numPr>
      <w:tabs>
        <w:tab w:val="num" w:pos="360"/>
      </w:tabs>
      <w:spacing w:before="156" w:after="156"/>
      <w:ind w:leftChars="0" w:left="0" w:firstLineChars="0" w:firstLine="0"/>
    </w:pPr>
    <w:rPr>
      <w:rFonts w:ascii="微软雅黑" w:eastAsia="微软雅黑" w:hAnsi="微软雅黑" w:cs="宋体"/>
      <w:color w:val="000000" w:themeColor="text1"/>
    </w:rPr>
  </w:style>
  <w:style w:type="paragraph" w:customStyle="1" w:styleId="-0">
    <w:name w:val="表格-实验环境说明"/>
    <w:basedOn w:val="affff9"/>
    <w:rsid w:val="00297511"/>
    <w:pPr>
      <w:framePr w:wrap="around"/>
      <w:spacing w:before="156" w:after="156"/>
      <w:jc w:val="center"/>
    </w:pPr>
    <w:rPr>
      <w:rFonts w:ascii="微软雅黑" w:hAnsi="微软雅黑" w:cs="宋体"/>
      <w:szCs w:val="20"/>
    </w:rPr>
  </w:style>
  <w:style w:type="paragraph" w:customStyle="1" w:styleId="1110">
    <w:name w:val="正文111"/>
    <w:basedOn w:val="a2"/>
    <w:link w:val="111Char"/>
    <w:rsid w:val="00297511"/>
    <w:pPr>
      <w:widowControl w:val="0"/>
      <w:topLinePunct w:val="0"/>
      <w:autoSpaceDE w:val="0"/>
      <w:autoSpaceDN w:val="0"/>
      <w:snapToGrid/>
      <w:spacing w:beforeLines="50" w:before="0" w:afterLines="50" w:after="0" w:line="240" w:lineRule="auto"/>
      <w:ind w:left="0" w:firstLineChars="200" w:firstLine="420"/>
      <w:contextualSpacing/>
    </w:pPr>
    <w:rPr>
      <w:rFonts w:ascii="微软雅黑" w:eastAsia="微软雅黑" w:hAnsi="微软雅黑"/>
      <w:bCs/>
      <w:snapToGrid w:val="0"/>
    </w:rPr>
  </w:style>
  <w:style w:type="character" w:customStyle="1" w:styleId="111Char">
    <w:name w:val="正文111 Char"/>
    <w:basedOn w:val="a3"/>
    <w:link w:val="1110"/>
    <w:rsid w:val="00297511"/>
    <w:rPr>
      <w:rFonts w:ascii="微软雅黑" w:eastAsia="微软雅黑" w:hAnsi="微软雅黑"/>
      <w:bCs/>
      <w:snapToGrid w:val="0"/>
      <w:sz w:val="21"/>
    </w:rPr>
  </w:style>
  <w:style w:type="paragraph" w:customStyle="1" w:styleId="1f2">
    <w:name w:val="1.正文"/>
    <w:basedOn w:val="a2"/>
    <w:link w:val="1f3"/>
    <w:autoRedefine/>
    <w:qFormat/>
    <w:rsid w:val="00297511"/>
    <w:pPr>
      <w:spacing w:before="80" w:after="80"/>
      <w:ind w:left="1021"/>
    </w:pPr>
    <w:rPr>
      <w:rFonts w:cs="微软雅黑"/>
      <w:kern w:val="2"/>
      <w:szCs w:val="21"/>
    </w:rPr>
  </w:style>
  <w:style w:type="paragraph" w:customStyle="1" w:styleId="F1EN">
    <w:name w:val="F1正文EN"/>
    <w:basedOn w:val="a2"/>
    <w:link w:val="F1EN0"/>
    <w:rsid w:val="00297511"/>
    <w:pPr>
      <w:spacing w:before="80" w:after="80"/>
      <w:ind w:left="1134"/>
    </w:pPr>
    <w:rPr>
      <w:rFonts w:ascii="微软雅黑" w:eastAsia="FrutigerNext LT Regular" w:hAnsi="微软雅黑" w:cs="微软雅黑"/>
      <w:kern w:val="2"/>
      <w:szCs w:val="21"/>
    </w:rPr>
  </w:style>
  <w:style w:type="character" w:customStyle="1" w:styleId="1f3">
    <w:name w:val="1.正文 字符"/>
    <w:basedOn w:val="a3"/>
    <w:link w:val="1f2"/>
    <w:rsid w:val="00297511"/>
    <w:rPr>
      <w:rFonts w:ascii="Huawei Sans" w:eastAsia="方正兰亭黑简体" w:hAnsi="Huawei Sans" w:cs="微软雅黑"/>
      <w:kern w:val="2"/>
      <w:sz w:val="21"/>
      <w:szCs w:val="21"/>
    </w:rPr>
  </w:style>
  <w:style w:type="paragraph" w:customStyle="1" w:styleId="2f2">
    <w:name w:val="2.命令"/>
    <w:basedOn w:val="a2"/>
    <w:link w:val="2f3"/>
    <w:autoRedefine/>
    <w:qFormat/>
    <w:rsid w:val="00297511"/>
    <w:pPr>
      <w:shd w:val="clear" w:color="auto" w:fill="F2F2F2" w:themeFill="background1" w:themeFillShade="F2"/>
      <w:spacing w:before="40" w:after="40"/>
      <w:ind w:left="1021"/>
    </w:pPr>
    <w:rPr>
      <w:rFonts w:cs="Courier New"/>
      <w:kern w:val="2"/>
      <w:sz w:val="18"/>
      <w:szCs w:val="21"/>
    </w:rPr>
  </w:style>
  <w:style w:type="character" w:customStyle="1" w:styleId="F1EN0">
    <w:name w:val="F1正文EN 字符"/>
    <w:basedOn w:val="a3"/>
    <w:link w:val="F1EN"/>
    <w:rsid w:val="00297511"/>
    <w:rPr>
      <w:rFonts w:ascii="微软雅黑" w:eastAsia="FrutigerNext LT Regular" w:hAnsi="微软雅黑" w:cs="微软雅黑"/>
      <w:kern w:val="2"/>
      <w:sz w:val="21"/>
      <w:szCs w:val="21"/>
    </w:rPr>
  </w:style>
  <w:style w:type="character" w:customStyle="1" w:styleId="2f3">
    <w:name w:val="2.命令 字符"/>
    <w:basedOn w:val="a3"/>
    <w:link w:val="2f2"/>
    <w:rsid w:val="00297511"/>
    <w:rPr>
      <w:rFonts w:ascii="Huawei Sans" w:eastAsia="方正兰亭黑简体" w:hAnsi="Huawei Sans" w:cs="Courier New"/>
      <w:kern w:val="2"/>
      <w:sz w:val="18"/>
      <w:szCs w:val="21"/>
      <w:shd w:val="clear" w:color="auto" w:fill="F2F2F2" w:themeFill="background1" w:themeFillShade="F2"/>
    </w:rPr>
  </w:style>
  <w:style w:type="paragraph" w:customStyle="1" w:styleId="4a">
    <w:name w:val="4.任务"/>
    <w:basedOn w:val="ItemList"/>
    <w:link w:val="4b"/>
    <w:autoRedefine/>
    <w:qFormat/>
    <w:rsid w:val="00297511"/>
    <w:pPr>
      <w:ind w:left="1446"/>
    </w:pPr>
    <w:rPr>
      <w:rFonts w:cs="微软雅黑"/>
    </w:rPr>
  </w:style>
  <w:style w:type="paragraph" w:customStyle="1" w:styleId="59">
    <w:name w:val="5.表格文字"/>
    <w:basedOn w:val="TableText"/>
    <w:link w:val="5a"/>
    <w:autoRedefine/>
    <w:qFormat/>
    <w:rsid w:val="00297511"/>
    <w:pPr>
      <w:autoSpaceDE w:val="0"/>
      <w:autoSpaceDN w:val="0"/>
    </w:pPr>
    <w:rPr>
      <w:rFonts w:cs="微软雅黑"/>
      <w:szCs w:val="21"/>
    </w:rPr>
  </w:style>
  <w:style w:type="character" w:customStyle="1" w:styleId="4b">
    <w:name w:val="4.任务 字符"/>
    <w:basedOn w:val="ItemList0"/>
    <w:link w:val="4a"/>
    <w:rsid w:val="00297511"/>
    <w:rPr>
      <w:rFonts w:ascii="Huawei Sans" w:eastAsia="方正兰亭黑简体" w:hAnsi="Huawei Sans" w:cs="微软雅黑"/>
      <w:kern w:val="2"/>
      <w:sz w:val="21"/>
      <w:szCs w:val="21"/>
    </w:rPr>
  </w:style>
  <w:style w:type="character" w:customStyle="1" w:styleId="5a">
    <w:name w:val="5.表格文字 字符"/>
    <w:basedOn w:val="TableText0"/>
    <w:link w:val="59"/>
    <w:rsid w:val="00297511"/>
    <w:rPr>
      <w:rFonts w:ascii="Huawei Sans" w:eastAsia="方正兰亭黑简体" w:hAnsi="Huawei Sans" w:cs="微软雅黑"/>
      <w:snapToGrid w:val="0"/>
      <w:sz w:val="21"/>
      <w:szCs w:val="21"/>
    </w:rPr>
  </w:style>
  <w:style w:type="paragraph" w:customStyle="1" w:styleId="64">
    <w:name w:val="6.前言"/>
    <w:basedOn w:val="Heading1NoNumber"/>
    <w:link w:val="65"/>
    <w:autoRedefine/>
    <w:qFormat/>
    <w:rsid w:val="00297511"/>
    <w:pPr>
      <w:tabs>
        <w:tab w:val="left" w:pos="4095"/>
        <w:tab w:val="right" w:pos="9638"/>
      </w:tabs>
      <w:spacing w:before="0"/>
    </w:pPr>
    <w:rPr>
      <w:rFonts w:cs="微软雅黑"/>
      <w:kern w:val="2"/>
    </w:rPr>
  </w:style>
  <w:style w:type="paragraph" w:customStyle="1" w:styleId="74">
    <w:name w:val="7.简介标题"/>
    <w:basedOn w:val="Heading2NoNumber"/>
    <w:link w:val="75"/>
    <w:autoRedefine/>
    <w:qFormat/>
    <w:rsid w:val="00297511"/>
    <w:pPr>
      <w:spacing w:after="80"/>
      <w:outlineLvl w:val="1"/>
    </w:pPr>
    <w:rPr>
      <w:rFonts w:cs="微软雅黑"/>
      <w:b w:val="0"/>
    </w:rPr>
  </w:style>
  <w:style w:type="character" w:customStyle="1" w:styleId="65">
    <w:name w:val="6.前言 字符"/>
    <w:basedOn w:val="Heading1NoNumber0"/>
    <w:link w:val="64"/>
    <w:rsid w:val="00297511"/>
    <w:rPr>
      <w:rFonts w:ascii="Huawei Sans" w:eastAsia="方正兰亭黑简体" w:hAnsi="Huawei Sans" w:cs="微软雅黑"/>
      <w:b/>
      <w:bCs/>
      <w:kern w:val="2"/>
      <w:sz w:val="44"/>
      <w:szCs w:val="44"/>
    </w:rPr>
  </w:style>
  <w:style w:type="paragraph" w:customStyle="1" w:styleId="84">
    <w:name w:val="8.前言标题"/>
    <w:basedOn w:val="Heading3NoNumber"/>
    <w:link w:val="85"/>
    <w:autoRedefine/>
    <w:qFormat/>
    <w:rsid w:val="00297511"/>
    <w:pPr>
      <w:spacing w:after="80"/>
    </w:pPr>
    <w:rPr>
      <w:rFonts w:cs="微软雅黑"/>
      <w:b w:val="0"/>
    </w:rPr>
  </w:style>
  <w:style w:type="character" w:customStyle="1" w:styleId="75">
    <w:name w:val="7.简介标题 字符"/>
    <w:basedOn w:val="Heading2NoNumber0"/>
    <w:link w:val="74"/>
    <w:rsid w:val="00297511"/>
    <w:rPr>
      <w:rFonts w:ascii="Huawei Sans" w:eastAsia="方正兰亭黑简体" w:hAnsi="Huawei Sans" w:cs="微软雅黑"/>
      <w:b w:val="0"/>
      <w:bCs/>
      <w:noProof/>
      <w:sz w:val="36"/>
      <w:szCs w:val="36"/>
      <w:lang w:eastAsia="en-US"/>
    </w:rPr>
  </w:style>
  <w:style w:type="character" w:customStyle="1" w:styleId="85">
    <w:name w:val="8.前言标题 字符"/>
    <w:basedOn w:val="Heading3NoNumber0"/>
    <w:link w:val="84"/>
    <w:rsid w:val="00297511"/>
    <w:rPr>
      <w:rFonts w:ascii="Huawei Sans" w:eastAsia="方正兰亭黑简体" w:hAnsi="Huawei Sans" w:cs="微软雅黑"/>
      <w:b w:val="0"/>
      <w:noProof/>
      <w:sz w:val="26"/>
      <w:szCs w:val="32"/>
    </w:rPr>
  </w:style>
  <w:style w:type="paragraph" w:customStyle="1" w:styleId="3f0">
    <w:name w:val="3.步骤"/>
    <w:basedOn w:val="Step"/>
    <w:link w:val="3f1"/>
    <w:autoRedefine/>
    <w:qFormat/>
    <w:rsid w:val="00297511"/>
    <w:pPr>
      <w:numPr>
        <w:ilvl w:val="0"/>
        <w:numId w:val="0"/>
      </w:numPr>
      <w:ind w:left="1701" w:hanging="159"/>
      <w:outlineLvl w:val="3"/>
    </w:pPr>
    <w:rPr>
      <w:rFonts w:cs="微软雅黑"/>
      <w:szCs w:val="21"/>
    </w:rPr>
  </w:style>
  <w:style w:type="character" w:customStyle="1" w:styleId="3f1">
    <w:name w:val="3.步骤 字符"/>
    <w:basedOn w:val="Step0"/>
    <w:link w:val="3f0"/>
    <w:rsid w:val="00297511"/>
    <w:rPr>
      <w:rFonts w:ascii="Huawei Sans" w:eastAsia="方正兰亭黑简体" w:hAnsi="Huawei Sans" w:cs="微软雅黑"/>
      <w:snapToGrid w:val="0"/>
      <w:sz w:val="21"/>
      <w:szCs w:val="21"/>
    </w:rPr>
  </w:style>
  <w:style w:type="paragraph" w:customStyle="1" w:styleId="92">
    <w:name w:val="9.图片标题"/>
    <w:basedOn w:val="FigureDescription"/>
    <w:link w:val="93"/>
    <w:autoRedefine/>
    <w:qFormat/>
    <w:rsid w:val="00297511"/>
    <w:pPr>
      <w:numPr>
        <w:ilvl w:val="0"/>
        <w:numId w:val="0"/>
      </w:numPr>
      <w:spacing w:before="80" w:after="160" w:line="240" w:lineRule="auto"/>
      <w:ind w:left="1021"/>
      <w:jc w:val="center"/>
      <w:outlineLvl w:val="9"/>
    </w:pPr>
    <w:rPr>
      <w:rFonts w:cs="微软雅黑"/>
      <w:b/>
      <w:sz w:val="24"/>
      <w:szCs w:val="24"/>
    </w:rPr>
  </w:style>
  <w:style w:type="paragraph" w:customStyle="1" w:styleId="5b">
    <w:name w:val="5.表格标题"/>
    <w:basedOn w:val="TableDescription1"/>
    <w:link w:val="5c"/>
    <w:autoRedefine/>
    <w:qFormat/>
    <w:rsid w:val="00297511"/>
    <w:pPr>
      <w:spacing w:before="160" w:line="240" w:lineRule="auto"/>
      <w:ind w:leftChars="0" w:left="1021" w:rightChars="0" w:right="0"/>
      <w:outlineLvl w:val="9"/>
    </w:pPr>
    <w:rPr>
      <w:rFonts w:ascii="Huawei Sans" w:eastAsia="方正兰亭黑简体" w:hAnsi="Huawei Sans" w:cs="微软雅黑"/>
      <w:b/>
      <w:sz w:val="24"/>
      <w:szCs w:val="24"/>
    </w:rPr>
  </w:style>
  <w:style w:type="character" w:customStyle="1" w:styleId="93">
    <w:name w:val="9.图片标题 字符"/>
    <w:basedOn w:val="FigureDescription0"/>
    <w:link w:val="92"/>
    <w:rsid w:val="00297511"/>
    <w:rPr>
      <w:rFonts w:ascii="Huawei Sans" w:eastAsia="方正兰亭黑简体" w:hAnsi="Huawei Sans" w:cs="微软雅黑"/>
      <w:b/>
      <w:spacing w:val="-4"/>
      <w:kern w:val="2"/>
      <w:sz w:val="24"/>
      <w:szCs w:val="24"/>
    </w:rPr>
  </w:style>
  <w:style w:type="character" w:customStyle="1" w:styleId="TableDescription2">
    <w:name w:val="样式 Table Description + 居中 字符"/>
    <w:basedOn w:val="TableDescription0"/>
    <w:link w:val="TableDescription1"/>
    <w:rsid w:val="00297511"/>
    <w:rPr>
      <w:rFonts w:ascii="微软雅黑" w:eastAsia="黑体" w:hAnsi="微软雅黑" w:cs="宋体"/>
      <w:spacing w:val="-4"/>
      <w:kern w:val="2"/>
      <w:sz w:val="21"/>
      <w:szCs w:val="21"/>
    </w:rPr>
  </w:style>
  <w:style w:type="character" w:customStyle="1" w:styleId="5c">
    <w:name w:val="5.表格标题 字符"/>
    <w:basedOn w:val="TableDescription2"/>
    <w:link w:val="5b"/>
    <w:rsid w:val="00297511"/>
    <w:rPr>
      <w:rFonts w:ascii="Huawei Sans" w:eastAsia="方正兰亭黑简体" w:hAnsi="Huawei Sans" w:cs="微软雅黑"/>
      <w:b/>
      <w:spacing w:val="-4"/>
      <w:kern w:val="2"/>
      <w:sz w:val="24"/>
      <w:szCs w:val="24"/>
    </w:rPr>
  </w:style>
  <w:style w:type="paragraph" w:customStyle="1" w:styleId="100">
    <w:name w:val="10 代码"/>
    <w:basedOn w:val="2f2"/>
    <w:qFormat/>
    <w:rsid w:val="00297511"/>
    <w:pPr>
      <w:pBdr>
        <w:top w:val="dashed" w:sz="4" w:space="1" w:color="auto"/>
        <w:left w:val="dashed" w:sz="4" w:space="4" w:color="auto"/>
        <w:bottom w:val="dashed" w:sz="4" w:space="1" w:color="auto"/>
        <w:right w:val="dashed" w:sz="4" w:space="4" w:color="auto"/>
      </w:pBdr>
    </w:pPr>
  </w:style>
  <w:style w:type="character" w:customStyle="1" w:styleId="fontstyle01">
    <w:name w:val="fontstyle01"/>
    <w:basedOn w:val="a3"/>
    <w:rsid w:val="00297511"/>
    <w:rPr>
      <w:rFonts w:ascii="HuaweiSans-Bold" w:hAnsi="HuaweiSans-Bold" w:hint="default"/>
      <w:b/>
      <w:bCs/>
      <w:i w:val="0"/>
      <w:iCs w:val="0"/>
      <w:color w:val="000000"/>
      <w:sz w:val="22"/>
      <w:szCs w:val="22"/>
    </w:rPr>
  </w:style>
  <w:style w:type="character" w:customStyle="1" w:styleId="fontstyle21">
    <w:name w:val="fontstyle21"/>
    <w:basedOn w:val="a3"/>
    <w:rsid w:val="00297511"/>
    <w:rPr>
      <w:rFonts w:ascii="HuaweiSans" w:hAnsi="HuaweiSans" w:hint="default"/>
      <w:b w:val="0"/>
      <w:bCs w:val="0"/>
      <w:i w:val="0"/>
      <w:iCs w:val="0"/>
      <w:color w:val="000000"/>
      <w:sz w:val="22"/>
      <w:szCs w:val="22"/>
    </w:rPr>
  </w:style>
  <w:style w:type="character" w:customStyle="1" w:styleId="2f4">
    <w:name w:val="未处理的提及2"/>
    <w:basedOn w:val="a3"/>
    <w:uiPriority w:val="99"/>
    <w:semiHidden/>
    <w:unhideWhenUsed/>
    <w:rsid w:val="0029751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huawei.com/" TargetMode="External"/><Relationship Id="rId18" Type="http://schemas.openxmlformats.org/officeDocument/2006/relationships/header" Target="header4.xml"/><Relationship Id="rId26" Type="http://schemas.openxmlformats.org/officeDocument/2006/relationships/image" Target="media/image7.png"/><Relationship Id="rId39" Type="http://schemas.openxmlformats.org/officeDocument/2006/relationships/image" Target="media/image15.png"/><Relationship Id="rId21" Type="http://schemas.openxmlformats.org/officeDocument/2006/relationships/header" Target="header6.xml"/><Relationship Id="rId34" Type="http://schemas.openxmlformats.org/officeDocument/2006/relationships/image" Target="media/image12.png"/><Relationship Id="rId42" Type="http://schemas.openxmlformats.org/officeDocument/2006/relationships/image" Target="media/image18.png"/><Relationship Id="rId47" Type="http://schemas.openxmlformats.org/officeDocument/2006/relationships/hyperlink" Target="https://grpc.io/docs/tutorials/basic/python/" TargetMode="External"/><Relationship Id="rId50" Type="http://schemas.openxmlformats.org/officeDocument/2006/relationships/hyperlink" Target="https://grpc.io/docs/tutorials/basic/python/" TargetMode="External"/><Relationship Id="rId55" Type="http://schemas.openxmlformats.org/officeDocument/2006/relationships/hyperlink" Target="https://support.huawei.com/enterprise/en/doc/EDOC1100062921/ab2940d2"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1.xml"/><Relationship Id="rId29" Type="http://schemas.openxmlformats.org/officeDocument/2006/relationships/image" Target="media/image10.png"/><Relationship Id="rId11" Type="http://schemas.openxmlformats.org/officeDocument/2006/relationships/image" Target="media/image1.png"/><Relationship Id="rId24" Type="http://schemas.openxmlformats.org/officeDocument/2006/relationships/image" Target="media/image5.png"/><Relationship Id="rId32" Type="http://schemas.openxmlformats.org/officeDocument/2006/relationships/hyperlink" Target="https://support.huawei.com/onlinetoolsweb/infoM/index.do?domain=1&amp;lang=en&amp;topicType=mib" TargetMode="External"/><Relationship Id="rId37" Type="http://schemas.openxmlformats.org/officeDocument/2006/relationships/image" Target="media/image14.png"/><Relationship Id="rId40" Type="http://schemas.openxmlformats.org/officeDocument/2006/relationships/image" Target="media/image16.png"/><Relationship Id="rId45" Type="http://schemas.openxmlformats.org/officeDocument/2006/relationships/hyperlink" Target="http://support.huawei.com/enterprise" TargetMode="External"/><Relationship Id="rId53" Type="http://schemas.openxmlformats.org/officeDocument/2006/relationships/image" Target="media/image24.png"/><Relationship Id="rId58" Type="http://schemas.openxmlformats.org/officeDocument/2006/relationships/theme" Target="theme/theme1.xml"/><Relationship Id="rId5" Type="http://schemas.openxmlformats.org/officeDocument/2006/relationships/numbering" Target="numbering.xml"/><Relationship Id="rId19"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header" Target="header7.xml"/><Relationship Id="rId27" Type="http://schemas.openxmlformats.org/officeDocument/2006/relationships/image" Target="media/image8.png"/><Relationship Id="rId30" Type="http://schemas.openxmlformats.org/officeDocument/2006/relationships/hyperlink" Target="http://snmplabs.com/pysnmp/" TargetMode="External"/><Relationship Id="rId35" Type="http://schemas.openxmlformats.org/officeDocument/2006/relationships/hyperlink" Target="http://snmplabs.com/pysnmp/docs/hlapi/asyncore/sync/manager/cmdgen/getcmd.html" TargetMode="External"/><Relationship Id="rId43" Type="http://schemas.openxmlformats.org/officeDocument/2006/relationships/hyperlink" Target="https://grpc.io/docs/tutorials/basic/python/" TargetMode="External"/><Relationship Id="rId48" Type="http://schemas.openxmlformats.org/officeDocument/2006/relationships/image" Target="media/image20.png"/><Relationship Id="rId56" Type="http://schemas.openxmlformats.org/officeDocument/2006/relationships/image" Target="media/image26.png"/><Relationship Id="rId8" Type="http://schemas.openxmlformats.org/officeDocument/2006/relationships/webSettings" Target="webSettings.xml"/><Relationship Id="rId51" Type="http://schemas.openxmlformats.org/officeDocument/2006/relationships/image" Target="media/image22.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eader" Target="header3.xml"/><Relationship Id="rId25" Type="http://schemas.openxmlformats.org/officeDocument/2006/relationships/image" Target="media/image6.png"/><Relationship Id="rId33" Type="http://schemas.openxmlformats.org/officeDocument/2006/relationships/image" Target="media/image11.png"/><Relationship Id="rId38" Type="http://schemas.openxmlformats.org/officeDocument/2006/relationships/hyperlink" Target="https://ncclient.readthedocs.io/en/latest/" TargetMode="External"/><Relationship Id="rId46" Type="http://schemas.openxmlformats.org/officeDocument/2006/relationships/hyperlink" Target="http://support.huawei.com/carrier" TargetMode="External"/><Relationship Id="rId20" Type="http://schemas.openxmlformats.org/officeDocument/2006/relationships/header" Target="header5.xml"/><Relationship Id="rId41" Type="http://schemas.openxmlformats.org/officeDocument/2006/relationships/image" Target="media/image17.png"/><Relationship Id="rId54" Type="http://schemas.openxmlformats.org/officeDocument/2006/relationships/image" Target="media/image25.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2.xml"/><Relationship Id="rId23" Type="http://schemas.openxmlformats.org/officeDocument/2006/relationships/footer" Target="footer2.xml"/><Relationship Id="rId28" Type="http://schemas.openxmlformats.org/officeDocument/2006/relationships/image" Target="media/image9.png"/><Relationship Id="rId36" Type="http://schemas.openxmlformats.org/officeDocument/2006/relationships/image" Target="media/image13.png"/><Relationship Id="rId49" Type="http://schemas.openxmlformats.org/officeDocument/2006/relationships/image" Target="media/image21.png"/><Relationship Id="rId57"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hyperlink" Target="http://snmplabs.com/pysnmp/docs/api-reference.html" TargetMode="External"/><Relationship Id="rId44" Type="http://schemas.openxmlformats.org/officeDocument/2006/relationships/image" Target="media/image19.png"/><Relationship Id="rId52" Type="http://schemas.openxmlformats.org/officeDocument/2006/relationships/image" Target="media/image2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_rels/header7.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D:\&#27169;&#26495;\Word&#27169;&#26495;%20for%20&#36816;&#33829;&#21830;BG_&#26041;&#27491;&#20848;&#20141;&amp;Huawei%20Sans\customer%20document%20template%20for%20CNBG_Huawei%20Sans.dotm"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UI/_rels/customUI.xml.rels><?xml version="1.0" encoding="UTF-8" standalone="yes"?>
<Relationships xmlns="http://schemas.openxmlformats.org/package/2006/relationships"><Relationship Id="content" Type="http://schemas.openxmlformats.org/officeDocument/2006/relationships/image" Target="images/content.png"/><Relationship Id="tableHeading" Type="http://schemas.openxmlformats.org/officeDocument/2006/relationships/image" Target="images/tableHeading.png"/><Relationship Id="figure" Type="http://schemas.openxmlformats.org/officeDocument/2006/relationships/image" Target="images/figure.png"/><Relationship Id="autoMark" Type="http://schemas.openxmlformats.org/officeDocument/2006/relationships/image" Target="images/autoMark.png"/><Relationship Id="insertLink" Type="http://schemas.openxmlformats.org/officeDocument/2006/relationships/image" Target="images/insertLink.png"/><Relationship Id="insertIndex" Type="http://schemas.openxmlformats.org/officeDocument/2006/relationships/image" Target="images/insertIndex.png"/><Relationship Id="nextLink" Type="http://schemas.openxmlformats.org/officeDocument/2006/relationships/image" Target="images/nextLink.png"/><Relationship Id="tableDesc" Type="http://schemas.openxmlformats.org/officeDocument/2006/relationships/image" Target="images/tableDesc.png"/><Relationship Id="subItemList" Type="http://schemas.openxmlformats.org/officeDocument/2006/relationships/image" Target="images/subItemList.png"/><Relationship Id="subItemText" Type="http://schemas.openxmlformats.org/officeDocument/2006/relationships/image" Target="images/subItemText.png"/><Relationship Id="noteText" Type="http://schemas.openxmlformats.org/officeDocument/2006/relationships/image" Target="images/noteText.png"/><Relationship Id="insertAbout" Type="http://schemas.openxmlformats.org/officeDocument/2006/relationships/image" Target="images/insertAbout.png"/><Relationship Id="table" Type="http://schemas.openxmlformats.org/officeDocument/2006/relationships/image" Target="images/table.png"/><Relationship Id="note" Type="http://schemas.openxmlformats.org/officeDocument/2006/relationships/image" Target="images/note.png"/><Relationship Id="autoSet" Type="http://schemas.openxmlformats.org/officeDocument/2006/relationships/image" Target="images/autoSet.png"/><Relationship Id="formula" Type="http://schemas.openxmlformats.org/officeDocument/2006/relationships/image" Target="images/formula.png"/><Relationship Id="figureDesc" Type="http://schemas.openxmlformats.org/officeDocument/2006/relationships/image" Target="images/figureDesc.png"/><Relationship Id="notice" Type="http://schemas.openxmlformats.org/officeDocument/2006/relationships/image" Target="images/notice.png"/><Relationship Id="caution" Type="http://schemas.openxmlformats.org/officeDocument/2006/relationships/image" Target="images/caution.png"/><Relationship Id="tableText" Type="http://schemas.openxmlformats.org/officeDocument/2006/relationships/image" Target="images/tableText.png"/><Relationship Id="nextTable" Type="http://schemas.openxmlformats.org/officeDocument/2006/relationships/image" Target="images/nextTable.png"/><Relationship Id="showRevise" Type="http://schemas.openxmlformats.org/officeDocument/2006/relationships/image" Target="images/showRevise.png"/><Relationship Id="itemStep" Type="http://schemas.openxmlformats.org/officeDocument/2006/relationships/image" Target="images/itemStep.png"/><Relationship Id="renewDomain" Type="http://schemas.openxmlformats.org/officeDocument/2006/relationships/image" Target="images/renewDomain.png"/><Relationship Id="preLink" Type="http://schemas.openxmlformats.org/officeDocument/2006/relationships/image" Target="images/preLink.png"/><Relationship Id="nextFig" Type="http://schemas.openxmlformats.org/officeDocument/2006/relationships/image" Target="images/nextFig.png"/><Relationship Id="readability" Type="http://schemas.openxmlformats.org/officeDocument/2006/relationships/image" Target="images/readability.png"/><Relationship Id="sign" Type="http://schemas.openxmlformats.org/officeDocument/2006/relationships/image" Target="images/sign.png"/><Relationship Id="brandIcon" Type="http://schemas.openxmlformats.org/officeDocument/2006/relationships/image" Target="images/brandicon.png"/><Relationship Id="itemList" Type="http://schemas.openxmlformats.org/officeDocument/2006/relationships/image" Target="images/itemList.png"/><Relationship Id="itemText" Type="http://schemas.openxmlformats.org/officeDocument/2006/relationships/image" Target="images/itemText.png"/><Relationship Id="terminalDisplay" Type="http://schemas.openxmlformats.org/officeDocument/2006/relationships/image" Target="images/terminalDisplay.png"/><Relationship Id="danger" Type="http://schemas.openxmlformats.org/officeDocument/2006/relationships/image" Target="images/danger.png"/><Relationship Id="warning" Type="http://schemas.openxmlformats.org/officeDocument/2006/relationships/image" Target="images/danger.png"/><Relationship Id="clearMark" Type="http://schemas.openxmlformats.org/officeDocument/2006/relationships/image" Target="images/clearMark.png"/><Relationship Id="noteHeading" Type="http://schemas.openxmlformats.org/officeDocument/2006/relationships/image" Target="images/noteHeading.png"/></Relationships>
</file>

<file path=customUI/customUI.xml><?xml version="1.0" encoding="utf-8"?>
<customUI xmlns="http://schemas.microsoft.com/office/2006/01/customui">
  <ribbon>
    <tabs>
      <tab idMso="TabAddIns">
        <group id="CustomHelp" label="自定义工具栏">
          <box id="box1" boxStyle="horizontal">
            <button idMso="Heading1Apply" screentip="HuaweiStyle:Style Heading1" label="H1" showImage="false"/>
            <button idMso="Heading2Apply" label="H2" screentip="HuaweiStyle:Style Heading2(F2)" showImage="false"/>
            <button idMso="Heading3Apply" label="H3" screentip="HuaweiStyle:Style Heading3(F3)" showImage="false"/>
            <button id="Heading4" screentip="HuaweiStyle:Style Heading4(Ctrl+4)" label="H4" onAction="ChangeStyleHeading4" showImage="false"/>
            <button id="Heading5" screentip="HuaweiStyle:Style Heading5(Ctrl+5)" label="H5" showImage="false" onAction="ChangeStyleHeading5"/>
            <button id="Heading6" screentip="HuaweiStyle:Block Label(F4)" visible="true" label="BL" showImage="false" onAction="ChangeStyleHeadingBl"/>
            <button id="Appendixheading1" screentip="HuaweiStyle:Style Appendixheading1(Shift+F2)" label="A1" showImage="false" onAction="ChangeStyleAppendixheading1"/>
            <button id="Appendixheading2" label="A2" screentip="HuaweiStyle:Style Appendixheading2(Shift+F3)" showImage="false" onAction="ChangeStyleAppendixheading2"/>
            <button id="Appendixheading3" label="A3" screentip="HuaweiStyle:Style Appendixheading3(Shift+F4)" showImage="false" onAction="ChangeStyleAppendixheading3"/>
            <button id="Appendixheading4" screentip="HuaweiStyle:Style Appendixheading4(Shift+F5)" label="A4" onAction="ChangeStyleAppendixheading4" showImage="false"/>
            <button id="Appendixheading5" screentip="HuaweiStyle:Style Appendixheading5(Shift+F6)" label="A5" showImage="false" onAction="ChangeStyleAppendixheading5"/>
            <button id="Step" visible="true" screentip="HuaweiStyle:Step(F11)" label="Step" showImage="false" onAction="ChangeStyleStep"/>
            <button id="End" visible="true" screentip="HuaweiStyle:End(Shift+F11)" label="End" showImage="false" onAction="InsertEnd"/>
            <button id="Context" visible="true" screentip="HuaweiStyle:Normal(F5)" label="Context" showLabel="false" image="content" onAction="ChangeStyleContext"/>
            <button id="TableDesc" visible="true" screentip="HuaweiStyle:Table Description(F8)" showLabel="false" onAction="InsertTableDesc" image="tableDesc"/>
            <button id="Table" visible="true" screentip="HuaweiStyle:Table(Ctrl+1)" label="Table" showLabel="false" image="table" onAction="InsertTable"/>
            <button id="TableHeading" screentip="HuaweiStyle:Table Heading(F9)" visible="true" label="TableHeading" showLabel="false" image="tableHeading" onAction="InsertTableHeading"/>
            <button id="TableText" visible="true" screentip="HuaweiStyle:Table Text(F10)" label="TableText" showLabel="false" image="tableText" onAction="InsertTableText"/>
            <button id="Figure" visible="true" screentip="HuaweiStyle:Figure(F6)" label="Figure" showLabel="false" image="figure" onAction="InsertFigure"/>
            <button id="FigureDesc" screentip="HuaweiStyle:Figure Description(F7)" visible="true" label="FigureDesc" showLabel="false" image="figureDesc" onAction="InsertFigureDesc"/>
            <button id="ItemList" visible="true" screentip="HuaweiStyle:Item List(Alt+1)" label="ItemList" showLabel="false" image="itemList" onAction="ChangeItemList"/>
            <button id="ItemText" visible="true" screentip="HuaweiStyle:Item List Text(Alt+2)" label="ItemText" showLabel="false" image="itemText" onAction="ChangeItemText"/>
            <button id="SubItemList" visible="true" screentip="HuaweiStyle:Sub Item List(Alt+3)" label="SubItemList" showLabel="false" image="subItemList" onAction="ChangeSubItemList"/>
            <button id="SubItemText" visible="true" screentip="HuaweiStyle:Sub Item List Text(Alt+4)" label="SubItemText" showLabel="false" image="subItemText" onAction="ChangeSubItemText"/>
            <button id="ItemStep" visible="true" screentip="HuaweiStyle:Item Step(F12)" label="ItemStep" showLabel="false" image="itemStep" onAction="ChangeItemStep"/>
            <button id="TerminalDisplay" visible="true" screentip="HuaweiStyle:Terminal Display(Shift+F7)" label="TerminalDisplay" showLabel="false" image="terminalDisplay" onAction="ChangeTerminalDisplay"/>
            <button id="NoteHeading" visible="true" screentip="HuaweiStyle:Notes Heading(Alt+Q)" label="NoteHeading" showLabel="false" image="noteHeading" onAction="InsertNoteHeading"/>
            <button id="NoteText" visible="true" screentip="HuaweiStyle:Notes Text(Alt+W)" label="NoteText" showLabel="false" image="noteText" onAction="InsertNoteText"/>
          </box>
          <box id="box2" boxStyle="horizontal">
            <button id="RenewDomain" visible="true" screentip="HuaweiTool:Renew Domain" label="RenewDomain" showLabel="false" image="renewDomain" onAction="RenewDomain"/>
            <button id="Note" visible="true" screentip="HuaweiTool:Note" label="Note" showLabel="false" image="note" onAction="Note"/>
            <button id="Caution" visible="true" screentip="HuaweiTool:Caution" label="Caution" showLabel="true" image="caution" onAction="Caution"/>
            <button id="Danger" visible="true" screentip="HuaweiTool:Danger" label="Danger" image="danger" onAction="Danger"/>
            <button id="Warning" visible="true" screentip="HuaweiTool:Warning" label="Warning" image="warning" onAction="Warning"/>
            <button id="Notice" visible="true" screentip="HuaweiTool:Notice" label="Notice" showLabel="true" image="notice" onAction="Notice"/>
            <button id="InsertAbout" visible="true" screentip="HuaweiTool:Insert About This Chapter" label="InsertAbout" showLabel="false" image="insertAbout" onAction="InsertAboutThisChapter"/>
            <button id="AutoSet" visible="true" screentip="HuaweiTool:Auto Set Table Indent" label="AutoSet" showLabel="false" image="autoSet" onAction="AutoSetTableIndent"/>
            <button id="AutoMark" visible="true" screentip="HuaweiTool:Auto Mark Book Mark" label="AutoMark" showLabel="false" image="autoMark" onAction="AutoMarkBookMark"/>
            <button id="ClearMark" visible="true" screentip="HuaweiTool:Clear Book Mark" label="ClearMark" showLabel="false" image="clearMark" onAction="ClearBookMark"/>
            <button id="InsertLink" visible="true" screentip="HuaweiTool:Insert Link" label="InsertLink" showLabel="false" image="insertLink" onAction="InsertLink"/>
            <button id="preLink" visible="true" screentip="HuaweiTool:Previous Hyper Link" label="preLink" showLabel="false" image="preLink" onAction="PreviousHyperLink"/>
            <button id="nextLink" visible="true" screentip="HuaweiTool:Next Hyper Link" label="nextLink" showLabel="false" image="nextLink" onAction="NextHyperLink"/>
            <button id="nextFig" visible="true" screentip="HuaweiTool:Next Fig Ref" label="nextFig" showLabel="false" image="nextFig" onAction="NextFigRef"/>
            <button id="nextTable" visible="true" screentip="HuaweiTool:Next Tbl Ref" label="nextTable" showLabel="false" image="nextTable" onAction="NextTblRef"/>
            <button id="InsertIndex" visible="true" screentip="HuaweiTool:Insert Index" label="InsertIndex" showLabel="false" image="insertIndex" onAction="InsertIndex"/>
            <button id="Readability" visible="true" screentip="HuaweiTool:Readability" label="Readability" showLabel="false" image="readability" onAction="Readability"/>
          </box>
          <box id="box3" boxStyle="horizontal">
            <button id="CrossRef" visible="true" screentip="HuaweiTool2:插入交叉引用" label="交叉引用" showImage="false" onAction="CrossRef"/>
            <button id="IndexContent" visible="true" screentip="HuaweiTool2:索引和目录" label="索引和目录" showImage="false" onAction="IndexContent"/>
            <toggleButton id="HeadingRepeat" visible="true" screentip="HuaweiTool2:标题行重复" label="标题行重复" showImage="false" onAction="HeadingRepeat"/>
            <button id="BookMark" visible="true" screentip="HuaweiTool2:书签" label="书签" showImage="false" onAction="BookMark"/>
            <button id="ShowRevise" visible="true" screentip="HuaweiTool2:突出显示修订" label="突出显示修订" showLabel="false" image="showRevise" onAction="ShowRevise"/>
            <button id="Sign" visible="true" screentip="HuaweiTool2:符号" label="符号" showLabel="false" image="sign" onAction="Sign"/>
            <button id="Formula" visible="true" screentip="HuaweiTool2:公式编辑器" label="公式编辑器" showLabel="false" image="formula" onAction="Formula"/>
            <gallery id="ClacGallery" screentip="HuaweiTool2:运算符号" label="运算符号" columns="1" getItemCount="rxgal_getItemCount" getItemLabel="rxgal_getItemLabel" onAction="rxgal_Click" showItemLabel="true"/>
          </box>
        </group>
      </tab>
    </tabs>
  </ribbon>
</customUI>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文档" ma:contentTypeID="0x01010002C5B4B712841F4C8A7AAEE2CD191271" ma:contentTypeVersion="1" ma:contentTypeDescription="新建文档。" ma:contentTypeScope="" ma:versionID="e3584c25149db5ebf399a1149e351fb6">
  <xsd:schema xmlns:xsd="http://www.w3.org/2001/XMLSchema" xmlns:xs="http://www.w3.org/2001/XMLSchema" xmlns:p="http://schemas.microsoft.com/office/2006/metadata/properties" xmlns:ns2="475f1e55-3009-46d8-9566-5d569a2b3a98" targetNamespace="http://schemas.microsoft.com/office/2006/metadata/properties" ma:root="true" ma:fieldsID="e872da27d3e632afd91cf7694db677c0" ns2:_="">
    <xsd:import namespace="475f1e55-3009-46d8-9566-5d569a2b3a98"/>
    <xsd:element name="properties">
      <xsd:complexType>
        <xsd:sequence>
          <xsd:element name="documentManagement">
            <xsd:complexType>
              <xsd:all>
                <xsd:element ref="ns2: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5f1e55-3009-46d8-9566-5d569a2b3a9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D92A578-4339-4719-8CA4-20787F4CCE38}">
  <ds:schemaRefs>
    <ds:schemaRef ds:uri="http://schemas.openxmlformats.org/package/2006/metadata/core-properties"/>
    <ds:schemaRef ds:uri="http://purl.org/dc/elements/1.1/"/>
    <ds:schemaRef ds:uri="http://schemas.microsoft.com/office/2006/metadata/properties"/>
    <ds:schemaRef ds:uri="http://purl.org/dc/terms/"/>
    <ds:schemaRef ds:uri="http://schemas.microsoft.com/office/infopath/2007/PartnerControls"/>
    <ds:schemaRef ds:uri="http://purl.org/dc/dcmitype/"/>
    <ds:schemaRef ds:uri="http://schemas.microsoft.com/office/2006/documentManagement/types"/>
    <ds:schemaRef ds:uri="http://www.w3.org/XML/1998/namespace"/>
  </ds:schemaRefs>
</ds:datastoreItem>
</file>

<file path=customXml/itemProps2.xml><?xml version="1.0" encoding="utf-8"?>
<ds:datastoreItem xmlns:ds="http://schemas.openxmlformats.org/officeDocument/2006/customXml" ds:itemID="{BF706AFA-B733-449F-9708-0F1CB210B16D}"/>
</file>

<file path=customXml/itemProps3.xml><?xml version="1.0" encoding="utf-8"?>
<ds:datastoreItem xmlns:ds="http://schemas.openxmlformats.org/officeDocument/2006/customXml" ds:itemID="{CC2F2C1C-1328-413F-A988-6F66A5A4FB8D}">
  <ds:schemaRefs>
    <ds:schemaRef ds:uri="http://schemas.microsoft.com/sharepoint/v3/contenttype/forms"/>
  </ds:schemaRefs>
</ds:datastoreItem>
</file>

<file path=customXml/itemProps4.xml><?xml version="1.0" encoding="utf-8"?>
<ds:datastoreItem xmlns:ds="http://schemas.openxmlformats.org/officeDocument/2006/customXml" ds:itemID="{F896E62B-D346-4191-B56E-FCEA324D8D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customer document template for CNBG_Huawei Sans.dotm</Template>
  <TotalTime>0</TotalTime>
  <Pages>103</Pages>
  <Words>24500</Words>
  <Characters>139652</Characters>
  <Application>Microsoft Office Word</Application>
  <DocSecurity>0</DocSecurity>
  <Lines>1163</Lines>
  <Paragraphs>327</Paragraphs>
  <ScaleCrop>false</ScaleCrop>
  <Company>Huawei Technologies Co.,Ltd.</Company>
  <LinksUpToDate>false</LinksUpToDate>
  <CharactersWithSpaces>163825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Zhuzhenghong</dc:creator>
  <cp:lastModifiedBy>weijiongjian</cp:lastModifiedBy>
  <cp:revision>2</cp:revision>
  <cp:lastPrinted>2016-08-26T03:59:00Z</cp:lastPrinted>
  <dcterms:created xsi:type="dcterms:W3CDTF">2020-09-08T09:47:00Z</dcterms:created>
  <dcterms:modified xsi:type="dcterms:W3CDTF">2020-09-08T09:47:00Z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roprietaryDeclaration">
    <vt:lpwstr>Copyright © Huawei Technologies Co., Ltd</vt:lpwstr>
  </property>
  <property fmtid="{D5CDD505-2E9C-101B-9397-08002B2CF9AE}" pid="3" name="ReleaseDate">
    <vt:lpwstr>2020-07-20</vt:lpwstr>
  </property>
  <property fmtid="{D5CDD505-2E9C-101B-9397-08002B2CF9AE}" pid="4" name="ProductVersion">
    <vt:lpwstr/>
  </property>
  <property fmtid="{D5CDD505-2E9C-101B-9397-08002B2CF9AE}" pid="5" name="DocumentName">
    <vt:lpwstr>Network Devices' Open Programmability - Lab Guide</vt:lpwstr>
  </property>
  <property fmtid="{D5CDD505-2E9C-101B-9397-08002B2CF9AE}" pid="6" name="DocumentVersion">
    <vt:lpwstr>1.0</vt:lpwstr>
  </property>
  <property fmtid="{D5CDD505-2E9C-101B-9397-08002B2CF9AE}" pid="7" name="Confidential">
    <vt:lpwstr/>
  </property>
  <property fmtid="{D5CDD505-2E9C-101B-9397-08002B2CF9AE}" pid="8" name="slevel">
    <vt:lpwstr>5</vt:lpwstr>
  </property>
  <property fmtid="{D5CDD505-2E9C-101B-9397-08002B2CF9AE}" pid="9" name="slevelui">
    <vt:lpwstr>0</vt:lpwstr>
  </property>
  <property fmtid="{D5CDD505-2E9C-101B-9397-08002B2CF9AE}" pid="10" name="Product&amp;Project Name">
    <vt:lpwstr>HCIA - Datacom</vt:lpwstr>
  </property>
  <property fmtid="{D5CDD505-2E9C-101B-9397-08002B2CF9AE}" pid="11" name="_2015_ms_pID_725343">
    <vt:lpwstr>(3)r6jTqXGCSFFGfy94pCPXWyzraHUjyJB9NtqwlRq6Ljfqy2fOcqPA2loINOc360EwJdUQ4VRT
c7vbONylcmqvJsyUTAyqhDeGQrTFKXMFSrNui+Ox6TRJoBJiiuJamqX7bKdBuDX6FNZRg5Vz
Ystvzo4Ecfhx0Wv3/TpTj0TTI/eDi6iVUr64ynF5ybURff0U7TYzGqzR48w1O/kCIXJMa5Fe
qC4JGd1cuxgr3kSRPU</vt:lpwstr>
  </property>
  <property fmtid="{D5CDD505-2E9C-101B-9397-08002B2CF9AE}" pid="12" name="_2015_ms_pID_7253431">
    <vt:lpwstr>u98ccZmw9IsTYIhPwzNk9jENuHojQynJcqqKPG50QdruunLXANuHXY
+vnV+G+PXi2qYXEQr6WSFEJ6mKq4WWS/JpOCh7+Iubi+pC/Gss2AZhvE/yqh0zyyt0CPEpVI
78P31iId9Q6LPvCWS4Ttg9wmypwfo2ip3z1TFxVAJEp2kkYHz72vd06WyJsG2NdS/vKJHAcz
/yi1omcdlvJ+WxvQEHasTLOvkUY63nl5DKrR</vt:lpwstr>
  </property>
  <property fmtid="{D5CDD505-2E9C-101B-9397-08002B2CF9AE}" pid="13" name="_2015_ms_pID_7253432">
    <vt:lpwstr>+VhkNkzAWdD8hCnf+MAT5X0=</vt:lpwstr>
  </property>
  <property fmtid="{D5CDD505-2E9C-101B-9397-08002B2CF9AE}" pid="14" name="_readonly">
    <vt:lpwstr/>
  </property>
  <property fmtid="{D5CDD505-2E9C-101B-9397-08002B2CF9AE}" pid="15" name="_change">
    <vt:lpwstr/>
  </property>
  <property fmtid="{D5CDD505-2E9C-101B-9397-08002B2CF9AE}" pid="16" name="_full-control">
    <vt:lpwstr/>
  </property>
  <property fmtid="{D5CDD505-2E9C-101B-9397-08002B2CF9AE}" pid="17" name="sflag">
    <vt:lpwstr>1597028812</vt:lpwstr>
  </property>
  <property fmtid="{D5CDD505-2E9C-101B-9397-08002B2CF9AE}" pid="18" name="ContentTypeId">
    <vt:lpwstr>0x01010002C5B4B712841F4C8A7AAEE2CD191271</vt:lpwstr>
  </property>
</Properties>
</file>